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44eb" w14:paraId="29d44e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8123BC">
        <w:t>22</w:t>
      </w:r>
      <w:r w:rsidR="00CF7EA3">
        <w:t>45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CF7EA3">
        <w:t>PERFUME FACTORY j.d.o.o. za proizvodnju, trgovinu i usluge, Valpovo, Vijenac 107.brigade HV 4, MBS: 030143326, OIB: 64601799763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CF7EA3">
        <w:t xml:space="preserve">PERFUME FACTORY j.d.o.o. za proizvodnju, trgovinu i usluge, Valpovo, Vijenac 107.brigade HV 4, MBS: 030143326, OIB: 64601799763 </w:t>
      </w:r>
      <w:r w:rsidR="00224AFF">
        <w:t xml:space="preserve">iznosi </w:t>
      </w:r>
      <w:r w:rsidR="00CF7EA3">
        <w:t>5.781,34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CF7EA3">
        <w:t>Zoran Buljević, Osijek, Vatrogasna 103, OIB: 50982649514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CF7EA3">
        <w:t>2245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75BAB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St-2245/2016</izvorni_sadrzaj>
    <derivirana_varijabla naziv="DomainObject.Predmet.OznakaBroj_1">St-2245/2016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PERFUME FACTORY j.d.o.o. za proizvodnju, trgovinu i usluge</izvorni_sadrzaj>
    <derivirana_varijabla naziv="DomainObject.Predmet.ProtustrankaFormated_1">  PERFUME FACTORY j.d.o.o. za proizvodnju, trgovinu i usluge</derivirana_varijabla>
  </DomainObject.Predmet.ProtustrankaFormated>
  <DomainObject.Predmet.ProtustrankaFormatedOIB>
    <izvorni_sadrzaj>  PERFUME FACTORY j.d.o.o. za proizvodnju, trgovinu i usluge, OIB 64601799763</izvorni_sadrzaj>
    <derivirana_varijabla naziv="DomainObject.Predmet.ProtustrankaFormatedOIB_1">  PERFUME FACTORY j.d.o.o. za proizvodnju, trgovinu i usluge, OIB 64601799763</derivirana_varijabla>
  </DomainObject.Predmet.ProtustrankaFormatedOIB>
  <DomainObject.Predmet.ProtustrankaFormatedWithAdress>
    <izvorni_sadrzaj> PERFUME FACTORY j.d.o.o. za proizvodnju, trgovinu i usluge, Vijenac 107. brigade HV 4, 31550 Valpovo</izvorni_sadrzaj>
    <derivirana_varijabla naziv="DomainObject.Predmet.ProtustrankaFormatedWithAdress_1"> PERFUME FACTORY j.d.o.o. za proizvodnju, trgovinu i usluge, Vijenac 107. brigade HV 4, 31550 Valpovo</derivirana_varijabla>
  </DomainObject.Predmet.ProtustrankaFormatedWithAdress>
  <DomainObject.Predmet.ProtustrankaFormatedWithAdressOIB>
    <izvorni_sadrzaj> PERFUME FACTORY j.d.o.o. za proizvodnju, trgovinu i usluge, OIB 64601799763, Vijenac 107. brigade HV 4, 31550 Valpovo</izvorni_sadrzaj>
    <derivirana_varijabla naziv="DomainObject.Predmet.ProtustrankaFormatedWithAdressOIB_1"> PERFUME FACTORY j.d.o.o. za proizvodnju, trgovinu i usluge, OIB 64601799763, Vijenac 107. brigade HV 4, 31550 Valpovo</derivirana_varijabla>
  </DomainObject.Predmet.ProtustrankaFormatedWithAdressOIB>
  <DomainObject.Predmet.ProtustrankaWithAdress>
    <izvorni_sadrzaj>PERFUME FACTORY j.d.o.o. za proizvodnju, trgovinu i usluge Vijenac 107. brigade HV 4, 31550 Valpovo</izvorni_sadrzaj>
    <derivirana_varijabla naziv="DomainObject.Predmet.ProtustrankaWithAdress_1">PERFUME FACTORY j.d.o.o. za proizvodnju, trgovinu i usluge Vijenac 107. brigade HV 4, 31550 Valpovo</derivirana_varijabla>
  </DomainObject.Predmet.ProtustrankaWithAdress>
  <DomainObject.Predmet.ProtustrankaWithAdressOIB>
    <izvorni_sadrzaj>PERFUME FACTORY j.d.o.o. za proizvodnju, trgovinu i usluge, OIB 64601799763, Vijenac 107. brigade HV 4, 31550 Valpovo</izvorni_sadrzaj>
    <derivirana_varijabla naziv="DomainObject.Predmet.ProtustrankaWithAdressOIB_1">PERFUME FACTORY j.d.o.o. za proizvodnju, trgovinu i usluge, OIB 64601799763, Vijenac 107. brigade HV 4, 31550 Valpovo</derivirana_varijabla>
  </DomainObject.Predmet.ProtustrankaWithAdressOIB>
  <DomainObject.Predmet.ProtustrankaNazivFormated>
    <izvorni_sadrzaj>PERFUME FACTORY j.d.o.o. za proizvodnju, trgovinu i usluge</izvorni_sadrzaj>
    <derivirana_varijabla naziv="DomainObject.Predmet.ProtustrankaNazivFormated_1">PERFUME FACTORY j.d.o.o. za proizvodnju, trgovinu i usluge</derivirana_varijabla>
  </DomainObject.Predmet.ProtustrankaNazivFormated>
  <DomainObject.Predmet.ProtustrankaNazivFormatedOIB>
    <izvorni_sadrzaj>PERFUME FACTORY j.d.o.o. za proizvodnju, trgovinu i usluge, OIB 64601799763</izvorni_sadrzaj>
    <derivirana_varijabla naziv="DomainObject.Predmet.ProtustrankaNazivFormatedOIB_1">PERFUME FACTORY j.d.o.o. za proizvodnju, trgovinu i usluge, OIB 64601799763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PERFUME FACTORY j.d.o.o. za proizvodnju, trgovinu i usluge</item>
    </izvorni_sadrzaj>
    <derivirana_varijabla naziv="DomainObject.Predmet.ProtuStrankaListFormated_1">
      <item>PERFUME FACTORY j.d.o.o. za proizvodnju, trgovinu i usluge</item>
    </derivirana_varijabla>
  </DomainObject.Predmet.ProtuStrankaListFormated>
  <DomainObject.Predmet.ProtuStrankaListFormatedOIB>
    <izvorni_sadrzaj>
      <item>PERFUME FACTORY j.d.o.o. za proizvodnju, trgovinu i usluge, OIB 64601799763</item>
    </izvorni_sadrzaj>
    <derivirana_varijabla naziv="DomainObject.Predmet.ProtuStrankaListFormatedOIB_1">
      <item>PERFUME FACTORY j.d.o.o. za proizvodnju, trgovinu i usluge, OIB 64601799763</item>
    </derivirana_varijabla>
  </DomainObject.Predmet.ProtuStrankaListFormatedOIB>
  <DomainObject.Predmet.ProtuStrankaListFormatedWithAdress>
    <izvorni_sadrzaj>
      <item>PERFUME FACTORY j.d.o.o. za proizvodnju, trgovinu i usluge, Vijenac 107. brigade HV 4, 31550 Valpovo</item>
    </izvorni_sadrzaj>
    <derivirana_varijabla naziv="DomainObject.Predmet.ProtuStrankaListFormatedWithAdress_1">
      <item>PERFUME FACTORY j.d.o.o. za proizvodnju, trgovinu i usluge, Vijenac 107. brigade HV 4, 31550 Valpovo</item>
    </derivirana_varijabla>
  </DomainObject.Predmet.ProtuStrankaListFormatedWithAdress>
  <DomainObject.Predmet.ProtuStrankaListFormatedWithAdressOIB>
    <izvorni_sadrzaj>
      <item>PERFUME FACTORY j.d.o.o. za proizvodnju, trgovinu i usluge, OIB 64601799763, Vijenac 107. brigade HV 4, 31550 Valpovo</item>
    </izvorni_sadrzaj>
    <derivirana_varijabla naziv="DomainObject.Predmet.ProtuStrankaListFormatedWithAdressOIB_1">
      <item>PERFUME FACTORY j.d.o.o. za proizvodnju, trgovinu i usluge, OIB 64601799763, Vijenac 107. brigade HV 4, 31550 Valpovo</item>
    </derivirana_varijabla>
  </DomainObject.Predmet.ProtuStrankaListFormatedWithAdressOIB>
  <DomainObject.Predmet.ProtuStrankaListNazivFormated>
    <izvorni_sadrzaj>
      <item>PERFUME FACTORY j.d.o.o. za proizvodnju, trgovinu i usluge</item>
    </izvorni_sadrzaj>
    <derivirana_varijabla naziv="DomainObject.Predmet.ProtuStrankaListNazivFormated_1">
      <item>PERFUME FACTORY j.d.o.o. za proizvodnju, trgovinu i usluge</item>
    </derivirana_varijabla>
  </DomainObject.Predmet.ProtuStrankaListNazivFormated>
  <DomainObject.Predmet.ProtuStrankaListNazivFormatedOIB>
    <izvorni_sadrzaj>
      <item>PERFUME FACTORY j.d.o.o. za proizvodnju, trgovinu i usluge, OIB 64601799763</item>
    </izvorni_sadrzaj>
    <derivirana_varijabla naziv="DomainObject.Predmet.ProtuStrankaListNazivFormatedOIB_1">
      <item>PERFUME FACTORY j.d.o.o. za proizvodnju, trgovinu i usluge, OIB 64601799763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PERFUME FACTORY j.d.o.o. za proizvodnju, trgovinu i usluge</izvorni_sadrzaj>
    <derivirana_varijabla naziv="DomainObject.Predmet.ProtustrankaIDrugi_1">PERFUME FACTORY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PERFUME FACTORY j.d.o.o. za proizvodnju, trgovinu i usluge, OIB 64601799763, Vijenac 107. brigade HV 4, 31550 Valpovo</izvorni_sadrzaj>
    <derivirana_varijabla naziv="DomainObject.Predmet.ProtustrankaIDrugiAdressOIB_1">PERFUME FACTORY j.d.o.o. za proizvodnju, trgovinu i usluge, OIB 64601799763, Vijenac 107. brigade HV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PERFUME FACTORY j.d.o.o. za proizvodnju, trgovinu i usluge</item>
    </izvorni_sadrzaj>
    <derivirana_varijabla naziv="DomainObject.Predmet.SudioniciListNaziv_1">
      <item>FINA RC OSIJEK</item>
      <item>PERFUME FACTORY j.d.o.o. za proizvodnju, trgovinu i usluge</item>
    </derivirana_varijabla>
  </DomainObject.Predmet.SudioniciListNaziv>
  <DomainObject.Predmet.SudioniciListAdressOIB>
    <izvorni_sadrzaj>
      <item>FINA RC OSIJEK, OIB 85821130368</item>
      <item>PERFUME FACTORY j.d.o.o. za proizvodnju, trgovinu i usluge, OIB 64601799763, Vijenac 107. brigade HV 4,31550 Valpovo</item>
    </izvorni_sadrzaj>
    <derivirana_varijabla naziv="DomainObject.Predmet.SudioniciListAdressOIB_1">
      <item>FINA RC OSIJEK, OIB 85821130368</item>
      <item>PERFUME FACTORY j.d.o.o. za proizvodnju, trgovinu i usluge, OIB 64601799763, Vijenac 107. brigade HV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64601799763</item>
    </izvorni_sadrzaj>
    <derivirana_varijabla naziv="DomainObject.Predmet.SudioniciListNazivOIB_1">
      <item>, OIB 85821130368</item>
      <item>, OIB 64601799763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2016-10-10T07:06:00Z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