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346f" w14:paraId="ab7346f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>Posl</w:t>
      </w:r>
      <w:r w:rsidR="00EA53EE">
        <w:t>ovni broj</w:t>
      </w:r>
      <w:r>
        <w:t xml:space="preserve">: </w:t>
      </w:r>
      <w:r w:rsidR="000C3CA4" w:rsidRPr="000C3CA4">
        <w:t>1 St-</w:t>
      </w:r>
      <w:r w:rsidR="004C13EC">
        <w:t>468</w:t>
      </w:r>
      <w:r w:rsidR="006B338C">
        <w:t>/</w:t>
      </w:r>
      <w:r w:rsidR="00DC1EA5">
        <w:t>20</w:t>
      </w:r>
      <w:r w:rsidR="004C13EC">
        <w:t>17</w:t>
      </w:r>
      <w:r w:rsidR="006B338C">
        <w:t>-</w:t>
      </w:r>
      <w:r w:rsidR="00FD5CCB">
        <w:t>13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AC3FF5" w:rsidP="00AC3FF5" w:rsidR="00AC3FF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3FF5" w:rsidP="00AC3FF5" w:rsidR="00AC3FF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4C13EC">
        <w:t>PATENT d.o.o., Šibenik, Vrpoljački put 26, OIB: 28977133575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915A94">
        <w:t>9</w:t>
      </w:r>
      <w:r w:rsidR="00874578">
        <w:t>.</w:t>
      </w:r>
      <w:r w:rsidR="009753DE">
        <w:t xml:space="preserve"> </w:t>
      </w:r>
      <w:r w:rsidR="00915A94">
        <w:t>svibnja</w:t>
      </w:r>
      <w:r w:rsidR="001B751E">
        <w:t xml:space="preserve"> 2018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4C13EC">
        <w:t>PATENT d.o.o., Šibenik, Vrpoljački put 26, OIB: 28977133575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4C13EC">
        <w:t>PATENT d.o.o., Šibenik, Vrpoljački put 26, OIB: 28977133575</w:t>
      </w:r>
      <w:r>
        <w:t>.</w:t>
      </w:r>
    </w:p>
    <w:p w:rsidRDefault="004B3D6E" w:rsidP="004B3D6E" w:rsidR="004B3D6E">
      <w:pPr>
        <w:pStyle w:val="Odlomakpopisa"/>
      </w:pPr>
    </w:p>
    <w:p w:rsidRDefault="004B3D6E" w:rsidP="004B3D6E" w:rsidR="004B3D6E" w:rsidRPr="005236EA">
      <w:pPr>
        <w:pStyle w:val="Odlomakpopisa"/>
        <w:numPr>
          <w:ilvl w:val="0"/>
          <w:numId w:val="3"/>
        </w:numPr>
        <w:ind w:firstLine="600" w:left="0"/>
        <w:jc w:val="both"/>
      </w:pPr>
      <w:r w:rsidRPr="005236EA">
        <w:t xml:space="preserve">Nalaže se FINA-i da zaplijenjena sredstva u iznosu od 5.000,00 kuna na ime predujma za namirenje troškova stečajnog postupka nad dužnikom </w:t>
      </w:r>
      <w:r w:rsidR="004C13EC" w:rsidRPr="005236EA">
        <w:t>PATENT d.o.o., Šibenik, Vrpoljački put 26, OIB: 28977133575</w:t>
      </w:r>
      <w:r w:rsidRPr="005236EA">
        <w:t xml:space="preserve">  stavi na raspolaganje </w:t>
      </w:r>
      <w:r w:rsidR="004C13EC" w:rsidRPr="005236EA">
        <w:t>PATENT d.o.o., Šibenik, Vrpoljački put 26, OIB: 28977133575</w:t>
      </w:r>
      <w:r w:rsidRPr="005236EA">
        <w:t>.</w:t>
      </w:r>
    </w:p>
    <w:p w:rsidRDefault="004B3D6E" w:rsidP="004B3D6E" w:rsidR="004B3D6E" w:rsidRPr="000C3CA4">
      <w:pPr>
        <w:pStyle w:val="Odlomakpopisa"/>
        <w:ind w:left="600"/>
        <w:jc w:val="both"/>
      </w:pP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E10F14" w:rsidP="00E10F14" w:rsidR="00E10F14">
      <w:pPr>
        <w:ind w:firstLine="708"/>
        <w:jc w:val="both"/>
      </w:pPr>
      <w:r>
        <w:t xml:space="preserve">Financijska agencija je </w:t>
      </w:r>
      <w:r w:rsidR="004C13EC">
        <w:t>20</w:t>
      </w:r>
      <w:r w:rsidR="005D673D">
        <w:t xml:space="preserve">. </w:t>
      </w:r>
      <w:r w:rsidR="004C13EC">
        <w:t>studenog</w:t>
      </w:r>
      <w:r w:rsidR="00EA53EE">
        <w:t xml:space="preserve"> 2018</w:t>
      </w:r>
      <w:r>
        <w:t>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 w:rsidR="004C13EC">
        <w:t>PATENT d.o.o., Šibenik, Vrpoljački put 26, OIB: 28977133575</w:t>
      </w:r>
      <w:r w:rsidRPr="000C3CA4">
        <w:t>.</w:t>
      </w:r>
      <w:r w:rsidR="005E1043">
        <w:t xml:space="preserve"> </w:t>
      </w:r>
      <w:r w:rsidR="00DC1EA5">
        <w:t xml:space="preserve"> </w:t>
      </w:r>
      <w:r w:rsidR="005D673D">
        <w:t xml:space="preserve"> </w:t>
      </w:r>
    </w:p>
    <w:p w:rsidRDefault="00E10F14" w:rsidP="005D673D" w:rsidR="005D673D">
      <w:pPr>
        <w:jc w:val="both"/>
      </w:pPr>
      <w:r w:rsidRPr="0066271E">
        <w:t xml:space="preserve">           </w:t>
      </w:r>
      <w:r w:rsidR="005D673D">
        <w:t>Postupajući po prijedlogu rješenjem je pokrenut prethodni postupak i određeno ročište radi utvrđivanja uvjeta za otva</w:t>
      </w:r>
      <w:r w:rsidR="00EA53EE">
        <w:t xml:space="preserve">ranje stečajnog postupka. Dana </w:t>
      </w:r>
      <w:r w:rsidR="004C13EC">
        <w:t>30</w:t>
      </w:r>
      <w:r w:rsidR="005D673D">
        <w:t xml:space="preserve">. </w:t>
      </w:r>
      <w:r w:rsidR="00EA53EE">
        <w:t>ožujka 2018</w:t>
      </w:r>
      <w:r w:rsidR="005D673D">
        <w:t xml:space="preserve">. </w:t>
      </w:r>
      <w:r w:rsidR="004C13EC">
        <w:t xml:space="preserve">punomoćnik </w:t>
      </w:r>
      <w:r w:rsidR="005D673D">
        <w:t>zakonsk</w:t>
      </w:r>
      <w:r w:rsidR="004C13EC">
        <w:t>og</w:t>
      </w:r>
      <w:r w:rsidR="00487ACA">
        <w:t xml:space="preserve"> zastupnik</w:t>
      </w:r>
      <w:r w:rsidR="004C13EC">
        <w:t>a</w:t>
      </w:r>
      <w:r w:rsidR="00487ACA">
        <w:t xml:space="preserve"> stečajnog dužnika je dostavio</w:t>
      </w:r>
      <w:r w:rsidR="005D673D">
        <w:t xml:space="preserve"> potvrdu FINA-e o blokadi računa i novčanih sredstava ovršenika iz kojeg proizlazi da na</w:t>
      </w:r>
      <w:r w:rsidR="00EA53EE">
        <w:t xml:space="preserve"> dan </w:t>
      </w:r>
      <w:r w:rsidR="004C13EC">
        <w:t>27</w:t>
      </w:r>
      <w:r w:rsidR="005D673D">
        <w:t xml:space="preserve">. </w:t>
      </w:r>
      <w:r w:rsidR="00EA53EE">
        <w:t>ožujka</w:t>
      </w:r>
      <w:r w:rsidR="005D673D">
        <w:t xml:space="preserve"> 201</w:t>
      </w:r>
      <w:r w:rsidR="00EA53EE">
        <w:t>8</w:t>
      </w:r>
      <w:r w:rsidR="005D673D">
        <w:t xml:space="preserve">. dužnik nema nepodmirenih osnova za plaćanje evidentiranih u Očevidniku redoslijeda za plaćanje. </w:t>
      </w:r>
    </w:p>
    <w:p w:rsidRDefault="005D673D" w:rsidP="005D673D" w:rsidR="005D673D">
      <w:pPr>
        <w:jc w:val="both"/>
      </w:pPr>
      <w:r>
        <w:tab/>
        <w:t>Slijedom navedenog sud je utvrdio da je prestao stečajni razlog i da dužnik nije nesposoban za plaćanje niti prezadužen, a u smislu čl. 5., 6. i 7. Stečajnog zakona (Narodne novine 71/15</w:t>
      </w:r>
      <w:r w:rsidR="00874578">
        <w:t xml:space="preserve"> i 104/17</w:t>
      </w:r>
      <w:r>
        <w:t>).</w:t>
      </w:r>
    </w:p>
    <w:p w:rsidRDefault="005D673D" w:rsidP="005D673D" w:rsidR="005D673D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8D0800" w:rsidP="005D673D" w:rsidR="008D0800">
      <w:pPr>
        <w:jc w:val="both"/>
      </w:pPr>
      <w:r>
        <w:tab/>
        <w:t>Nalog iz točke III. temelji se na odredbi čl. 112. st. 7. Stečajnog zakona.</w:t>
      </w:r>
    </w:p>
    <w:p w:rsidRDefault="005D673D" w:rsidP="005D673D" w:rsidR="005D673D">
      <w:pPr>
        <w:jc w:val="both"/>
      </w:pPr>
      <w:r>
        <w:tab/>
        <w:t xml:space="preserve">Stoga je odlučeno kao u izreci. </w:t>
      </w:r>
    </w:p>
    <w:p w:rsidRDefault="005D673D" w:rsidP="005D673D" w:rsidR="005D673D">
      <w:pPr>
        <w:jc w:val="both"/>
      </w:pPr>
    </w:p>
    <w:p w:rsidRDefault="00E10F14" w:rsidP="005D673D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5236EA">
        <w:t>9</w:t>
      </w:r>
      <w:r w:rsidR="00874578">
        <w:t>.</w:t>
      </w:r>
      <w:r w:rsidR="002112F3">
        <w:t xml:space="preserve"> </w:t>
      </w:r>
      <w:r w:rsidR="005236EA">
        <w:t>svibnja</w:t>
      </w:r>
      <w:r w:rsidR="001B751E">
        <w:t xml:space="preserve"> 2018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6C2845" w:rsidP="0027790B" w:rsidR="00277E4F" w:rsidRPr="00277E4F">
      <w:r>
        <w:t>Za točnost otpravka – ovlašteni službenik</w:t>
      </w:r>
      <w:r>
        <w:tab/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277E4F" w:rsidRPr="00277E4F">
        <w:t>Sutkinja</w:t>
      </w:r>
    </w:p>
    <w:p w:rsidRDefault="006C2845" w:rsidP="0027790B" w:rsidR="00277E4F" w:rsidRPr="00277E4F">
      <w:r>
        <w:t>Ante Rubelj</w:t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EA53EE">
        <w:tab/>
      </w:r>
      <w:r w:rsidR="00277E4F" w:rsidRPr="00277E4F">
        <w:t>Ardena Bajlo</w:t>
      </w:r>
      <w:r>
        <w:t>, v.r.</w:t>
      </w:r>
    </w:p>
    <w:p w:rsidRDefault="0082211C" w:rsidP="00E10F14" w:rsidR="0082211C" w:rsidRPr="000C3CA4"/>
    <w:p w:rsidRDefault="00EA53EE" w:rsidP="00E10F14" w:rsidR="00E10F14" w:rsidRPr="000C3CA4">
      <w:r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5236EA" w:rsidR="000302FB" w:rsidRPr="000C3CA4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84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EA53EE">
          <w:t>Poslovni broj</w:t>
        </w:r>
        <w:r>
          <w:t xml:space="preserve">: </w:t>
        </w:r>
        <w:r w:rsidRPr="000C3CA4">
          <w:t>1 St-</w:t>
        </w:r>
        <w:r w:rsidR="004C13EC">
          <w:t>468</w:t>
        </w:r>
        <w:r w:rsidR="00212FAE">
          <w:t>/</w:t>
        </w:r>
        <w:r w:rsidR="00DC1EA5">
          <w:t>20</w:t>
        </w:r>
        <w:r w:rsidR="004C13EC">
          <w:t>17</w:t>
        </w:r>
        <w:r w:rsidR="00212FAE">
          <w:t>-</w:t>
        </w:r>
        <w:r w:rsidR="00FD5CCB">
          <w:t>13</w:t>
        </w:r>
      </w:p>
      <w:p w:rsidRDefault="006C2845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B751E"/>
    <w:rsid w:val="001C0852"/>
    <w:rsid w:val="001E2BFA"/>
    <w:rsid w:val="001E362E"/>
    <w:rsid w:val="002112F3"/>
    <w:rsid w:val="00212FAE"/>
    <w:rsid w:val="0021510A"/>
    <w:rsid w:val="0027651C"/>
    <w:rsid w:val="0027790B"/>
    <w:rsid w:val="00277E4F"/>
    <w:rsid w:val="00280BEC"/>
    <w:rsid w:val="00383202"/>
    <w:rsid w:val="00391689"/>
    <w:rsid w:val="003A47CB"/>
    <w:rsid w:val="003D4686"/>
    <w:rsid w:val="00487ACA"/>
    <w:rsid w:val="004A3683"/>
    <w:rsid w:val="004B3D6E"/>
    <w:rsid w:val="004B5CBF"/>
    <w:rsid w:val="004C13EC"/>
    <w:rsid w:val="004D48C1"/>
    <w:rsid w:val="00517489"/>
    <w:rsid w:val="005236EA"/>
    <w:rsid w:val="0053370D"/>
    <w:rsid w:val="005D673D"/>
    <w:rsid w:val="005E1043"/>
    <w:rsid w:val="00633176"/>
    <w:rsid w:val="0066271E"/>
    <w:rsid w:val="00664993"/>
    <w:rsid w:val="006B338C"/>
    <w:rsid w:val="006C2845"/>
    <w:rsid w:val="006D5987"/>
    <w:rsid w:val="006D6236"/>
    <w:rsid w:val="006E513C"/>
    <w:rsid w:val="0072373B"/>
    <w:rsid w:val="00745785"/>
    <w:rsid w:val="00772D8A"/>
    <w:rsid w:val="00791D68"/>
    <w:rsid w:val="007A66AD"/>
    <w:rsid w:val="0082211C"/>
    <w:rsid w:val="00870C03"/>
    <w:rsid w:val="00874578"/>
    <w:rsid w:val="008B3276"/>
    <w:rsid w:val="008D0800"/>
    <w:rsid w:val="008D7214"/>
    <w:rsid w:val="008E10F5"/>
    <w:rsid w:val="008E1367"/>
    <w:rsid w:val="009002AC"/>
    <w:rsid w:val="00915A94"/>
    <w:rsid w:val="009217D3"/>
    <w:rsid w:val="009753DE"/>
    <w:rsid w:val="009B6ECB"/>
    <w:rsid w:val="009D0ABE"/>
    <w:rsid w:val="009E05AD"/>
    <w:rsid w:val="009E11FF"/>
    <w:rsid w:val="00A57FE5"/>
    <w:rsid w:val="00A94666"/>
    <w:rsid w:val="00AC3FF5"/>
    <w:rsid w:val="00BE6C59"/>
    <w:rsid w:val="00C052B0"/>
    <w:rsid w:val="00C55CCE"/>
    <w:rsid w:val="00C60565"/>
    <w:rsid w:val="00C91D22"/>
    <w:rsid w:val="00D21088"/>
    <w:rsid w:val="00D21F59"/>
    <w:rsid w:val="00DC1EA5"/>
    <w:rsid w:val="00DC56CB"/>
    <w:rsid w:val="00DE7F26"/>
    <w:rsid w:val="00DF177E"/>
    <w:rsid w:val="00E10F14"/>
    <w:rsid w:val="00E504E7"/>
    <w:rsid w:val="00EA53EE"/>
    <w:rsid w:val="00EF6514"/>
    <w:rsid w:val="00F05A94"/>
    <w:rsid w:val="00F47496"/>
    <w:rsid w:val="00F50B17"/>
    <w:rsid w:val="00F6439B"/>
    <w:rsid w:val="00FB5FBD"/>
    <w:rsid w:val="00FD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C3FF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4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8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8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8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8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C3FF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4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8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8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8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8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St-468/2017-14</izvorni_sadrzaj>
    <derivirana_varijabla naziv="DomainObject.Oznaka_1">St-468/2017-14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2018.</izvorni_sadrzaj>
    <derivirana_varijabla naziv="DomainObject.Predmet.DatumRjesavanja_1">9.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St-463/17 - u rješavanju</izvorni_sadrzaj>
    <derivirana_varijabla naziv="DomainObject.Predmet.Opis_1">Veza: St-463/17 - u rješavanju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PATENT d.o.o. za trgovinu i zastupanje</izvorni_sadrzaj>
    <derivirana_varijabla naziv="DomainObject.Predmet.ProtustrankaFormated_1">  PATENT d.o.o. za trgovinu i zastupanje</derivirana_varijabla>
  </DomainObject.Predmet.ProtustrankaFormated>
  <DomainObject.Predmet.ProtustrankaFormatedOIB>
    <izvorni_sadrzaj>  PATENT d.o.o. za trgovinu i zastupanje, OIB 28977133575</izvorni_sadrzaj>
    <derivirana_varijabla naziv="DomainObject.Predmet.ProtustrankaFormatedOIB_1">  PATENT d.o.o. za trgovinu i zastupanje, OIB 28977133575</derivirana_varijabla>
  </DomainObject.Predmet.ProtustrankaFormatedOIB>
  <DomainObject.Predmet.ProtustrankaFormatedWithAdress>
    <izvorni_sadrzaj> PATENT d.o.o. za trgovinu i zastupanje, Vrpoljački put 26, 22000 Šibenik</izvorni_sadrzaj>
    <derivirana_varijabla naziv="DomainObject.Predmet.ProtustrankaFormatedWithAdress_1"> PATENT d.o.o. za trgovinu i zastupanje, Vrpoljački put 26, 22000 Šibenik</derivirana_varijabla>
  </DomainObject.Predmet.ProtustrankaFormatedWithAdress>
  <DomainObject.Predmet.ProtustrankaFormatedWithAdressOIB>
    <izvorni_sadrzaj> PATENT d.o.o. za trgovinu i zastupanje, OIB 28977133575, Vrpoljački put 26, 22000 Šibenik</izvorni_sadrzaj>
    <derivirana_varijabla naziv="DomainObject.Predmet.ProtustrankaFormatedWithAdressOIB_1"> PATENT d.o.o. za trgovinu i zastupanje, OIB 28977133575, Vrpoljački put 26, 22000 Šibenik</derivirana_varijabla>
  </DomainObject.Predmet.ProtustrankaFormatedWithAdressOIB>
  <DomainObject.Predmet.ProtustrankaWithAdress>
    <izvorni_sadrzaj>PATENT d.o.o. za trgovinu i zastupanje Vrpoljački put 26, 22000 Šibenik</izvorni_sadrzaj>
    <derivirana_varijabla naziv="DomainObject.Predmet.ProtustrankaWithAdress_1">PATENT d.o.o. za trgovinu i zastupanje Vrpoljački put 26, 22000 Šibenik</derivirana_varijabla>
  </DomainObject.Predmet.ProtustrankaWithAdress>
  <DomainObject.Predmet.ProtustrankaWithAdressOIB>
    <izvorni_sadrzaj>PATENT d.o.o. za trgovinu i zastupanje, OIB 28977133575, Vrpoljački put 26, 22000 Šibenik</izvorni_sadrzaj>
    <derivirana_varijabla naziv="DomainObject.Predmet.ProtustrankaWithAdressOIB_1">PATENT d.o.o. za trgovinu i zastupanje, OIB 28977133575, Vrpoljački put 26, 22000 Šibenik</derivirana_varijabla>
  </DomainObject.Predmet.ProtustrankaWithAdressOIB>
  <DomainObject.Predmet.ProtustrankaNazivFormated>
    <izvorni_sadrzaj>PATENT d.o.o. za trgovinu i zastupanje</izvorni_sadrzaj>
    <derivirana_varijabla naziv="DomainObject.Predmet.ProtustrankaNazivFormated_1">PATENT d.o.o. za trgovinu i zastupanje</derivirana_varijabla>
  </DomainObject.Predmet.ProtustrankaNazivFormated>
  <DomainObject.Predmet.ProtustrankaNazivFormatedOIB>
    <izvorni_sadrzaj>PATENT d.o.o. za trgovinu i zastupanje, OIB 28977133575</izvorni_sadrzaj>
    <derivirana_varijabla naziv="DomainObject.Predmet.ProtustrankaNazivFormatedOIB_1">PATENT d.o.o. za trgovinu i zastupanje, OIB 28977133575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PATENT d.o.o. za trgovinu i zastupanje</item>
    </izvorni_sadrzaj>
    <derivirana_varijabla naziv="DomainObject.Predmet.ProtuStrankaListFormated_1">
      <item>PATENT d.o.o. za trgovinu i zastupanje</item>
    </derivirana_varijabla>
  </DomainObject.Predmet.ProtuStrankaListFormated>
  <DomainObject.Predmet.ProtuStrankaListFormatedOIB>
    <izvorni_sadrzaj>
      <item>PATENT d.o.o. za trgovinu i zastupanje, OIB 28977133575</item>
    </izvorni_sadrzaj>
    <derivirana_varijabla naziv="DomainObject.Predmet.ProtuStrankaListFormatedOIB_1">
      <item>PATENT d.o.o. za trgovinu i zastupanje, OIB 28977133575</item>
    </derivirana_varijabla>
  </DomainObject.Predmet.ProtuStrankaListFormatedOIB>
  <DomainObject.Predmet.ProtuStrankaListFormatedWithAdress>
    <izvorni_sadrzaj>
      <item>PATENT d.o.o. za trgovinu i zastupanje, Vrpoljački put 26, 22000 Šibenik</item>
    </izvorni_sadrzaj>
    <derivirana_varijabla naziv="DomainObject.Predmet.ProtuStrankaListFormatedWithAdress_1">
      <item>PATENT d.o.o. za trgovinu i zastupanje, Vrpoljački put 26, 22000 Šibenik</item>
    </derivirana_varijabla>
  </DomainObject.Predmet.ProtuStrankaListFormatedWithAdress>
  <DomainObject.Predmet.ProtuStrankaListFormatedWithAdressOIB>
    <izvorni_sadrzaj>
      <item>PATENT d.o.o. za trgovinu i zastupanje, OIB 28977133575, Vrpoljački put 26, 22000 Šibenik</item>
    </izvorni_sadrzaj>
    <derivirana_varijabla naziv="DomainObject.Predmet.ProtuStrankaListFormatedWithAdressOIB_1">
      <item>PATENT d.o.o. za trgovinu i zastupanje, OIB 28977133575, Vrpoljački put 26, 22000 Šibenik</item>
    </derivirana_varijabla>
  </DomainObject.Predmet.ProtuStrankaListFormatedWithAdressOIB>
  <DomainObject.Predmet.ProtuStrankaListNazivFormated>
    <izvorni_sadrzaj>
      <item>PATENT d.o.o. za trgovinu i zastupanje</item>
    </izvorni_sadrzaj>
    <derivirana_varijabla naziv="DomainObject.Predmet.ProtuStrankaListNazivFormated_1">
      <item>PATENT d.o.o. za trgovinu i zastupanje</item>
    </derivirana_varijabla>
  </DomainObject.Predmet.ProtuStrankaListNazivFormated>
  <DomainObject.Predmet.ProtuStrankaListNazivFormatedOIB>
    <izvorni_sadrzaj>
      <item>PATENT d.o.o. za trgovinu i zastupanje, OIB 28977133575</item>
    </izvorni_sadrzaj>
    <derivirana_varijabla naziv="DomainObject.Predmet.ProtuStrankaListNazivFormatedOIB_1">
      <item>PATENT d.o.o. za trgovinu i zastupanje, OIB 28977133575</item>
    </derivirana_varijabla>
  </DomainObject.Predmet.ProtuStrankaListNazivFormatedOIB>
  <DomainObject.Predmet.OstaliListFormated>
    <izvorni_sadrzaj>
      <item>Ivica Zorica</item>
    </izvorni_sadrzaj>
    <derivirana_varijabla naziv="DomainObject.Predmet.OstaliListFormated_1">
      <item>Ivica Zorica</item>
    </derivirana_varijabla>
  </DomainObject.Predmet.OstaliListFormated>
  <DomainObject.Predmet.OstaliListFormatedOIB>
    <izvorni_sadrzaj>
      <item>Ivica Zorica, OIB 04695439528</item>
    </izvorni_sadrzaj>
    <derivirana_varijabla naziv="DomainObject.Predmet.OstaliListFormatedOIB_1">
      <item>Ivica Zorica, OIB 04695439528</item>
    </derivirana_varijabla>
  </DomainObject.Predmet.OstaliListFormatedOIB>
  <DomainObject.Predmet.OstaliListFormatedWithAdress>
    <izvorni_sadrzaj>
      <item>Ivica Zorica, Vrpoljački Put 26, 22000 Šibenik</item>
    </izvorni_sadrzaj>
    <derivirana_varijabla naziv="DomainObject.Predmet.OstaliListFormatedWithAdress_1">
      <item>Ivica Zorica, Vrpoljački Put 26, 22000 Šibenik</item>
    </derivirana_varijabla>
  </DomainObject.Predmet.OstaliListFormatedWithAdress>
  <DomainObject.Predmet.OstaliListFormatedWithAdressOIB>
    <izvorni_sadrzaj>
      <item>Ivica Zorica, OIB 04695439528, Vrpoljački Put 26, 22000 Šibenik</item>
    </izvorni_sadrzaj>
    <derivirana_varijabla naziv="DomainObject.Predmet.OstaliListFormatedWithAdressOIB_1">
      <item>Ivica Zorica, OIB 04695439528, Vrpoljački Put 26, 22000 Šibenik</item>
    </derivirana_varijabla>
  </DomainObject.Predmet.OstaliListFormatedWithAdressOIB>
  <DomainObject.Predmet.OstaliListNazivFormated>
    <izvorni_sadrzaj>
      <item>Ivica Zorica</item>
    </izvorni_sadrzaj>
    <derivirana_varijabla naziv="DomainObject.Predmet.OstaliListNazivFormated_1">
      <item>Ivica Zorica</item>
    </derivirana_varijabla>
  </DomainObject.Predmet.OstaliListNazivFormated>
  <DomainObject.Predmet.OstaliListNazivFormatedOIB>
    <izvorni_sadrzaj>
      <item>Ivica Zorica, OIB 04695439528</item>
    </izvorni_sadrzaj>
    <derivirana_varijabla naziv="DomainObject.Predmet.OstaliListNazivFormatedOIB_1">
      <item>Ivica Zorica, OIB 04695439528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St-468/2017-14</izvorni_sadrzaj>
    <derivirana_varijabla naziv="DomainObject.PoslovniBrojDokumenta_1">St-468/2017-14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PATENT d.o.o. za trgovinu i zastupanje</izvorni_sadrzaj>
    <derivirana_varijabla naziv="DomainObject.Predmet.ProtustrankaIDrugi_1">PATENT d.o.o. za trgovinu i zastupanje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PATENT d.o.o. za trgovinu i zastupanje, OIB 28977133575, Vrpoljački put 26, 22000 Šibenik</izvorni_sadrzaj>
    <derivirana_varijabla naziv="DomainObject.Predmet.ProtustrankaIDrugiAdressOIB_1">PATENT d.o.o. za trgovinu i zastupanje, OIB 28977133575, Vrpoljački put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2018.</izvorni_sadrzaj>
    <derivirana_varijabla naziv="DomainObject.Predmet.OdlukaRjesenje.DatumDonosenjaOdluke_1">9.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St-468/2017-14</izvorni_sadrzaj>
    <derivirana_varijabla naziv="DomainObject.Predmet.OdlukaRjesenje.Oznaka_1">St-468/2017-14</derivirana_varijabla>
  </DomainObject.Predmet.OdlukaRjesenje.Oznaka>
  <DomainObject.Predmet.SudioniciListNaziv>
    <izvorni_sadrzaj>
      <item>FINA - Podružnica Šibenik</item>
      <item>PATENT d.o.o. za trgovinu i zastupanje</item>
      <item>Ivica Zorica</item>
    </izvorni_sadrzaj>
    <derivirana_varijabla naziv="DomainObject.Predmet.SudioniciListNaziv_1">
      <item>FINA - Podružnica Šibenik</item>
      <item>PATENT d.o.o. za trgovinu i zastupanje</item>
      <item>Ivica Zorica</item>
    </derivirana_varijabla>
  </DomainObject.Predmet.SudioniciListNaziv>
  <DomainObject.Predmet.SudioniciListAdressOIB>
    <izvorni_sadrzaj>
      <item>FINA - Podružnica Šibenik, OIB 85821130368, Perivoj L. Marune 1,22000 Šibenik</item>
      <item>PATENT d.o.o. za trgovinu i zastupanje, OIB 28977133575, Vrpoljački put 26,22000 Šibenik</item>
      <item>Ivica Zorica, OIB 04695439528, Vrpoljački Put 26,22000 Šibenik</item>
    </izvorni_sadrzaj>
    <derivirana_varijabla naziv="DomainObject.Predmet.SudioniciListAdressOIB_1">
      <item>FINA - Podružnica Šibenik, OIB 85821130368, Perivoj L. Marune 1,22000 Šibenik</item>
      <item>PATENT d.o.o. za trgovinu i zastupanje, OIB 28977133575, Vrpoljački put 26,22000 Šibenik</item>
      <item>Ivica Zorica, OIB 04695439528,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28977133575</item>
      <item>, OIB 04695439528</item>
    </izvorni_sadrzaj>
    <derivirana_varijabla naziv="DomainObject.Predmet.SudioniciListNazivOIB_1">
      <item>, OIB 85821130368</item>
      <item>, OIB 28977133575</item>
      <item>, OIB 04695439528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413</properties:Words>
  <properties:Characters>2176</properties:Characters>
  <properties:Lines>70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2018-04-26T06:05:00Z</dcterms:created>
  <dc:creator>Ardena Bajlo</dc:creator>
  <cp:lastModifiedBy>Ante Rubelj</cp:lastModifiedBy>
  <cp:lastPrinted>2018-05-09T10:57:00Z</cp:lastPrinted>
  <dcterms:modified xmlns:xsi="http://www.w3.org/2001/XMLSchema-instance" xsi:type="dcterms:W3CDTF">2018-05-09T10:57:00Z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St-468/2017-14 / Odluka - Rješenje - obustava postupka (St-468-17___-_obustava_prethodnog_i_brisanje_zabilježbe_pp_-_prestao_stečajni_razlog_-__po_novom.docx)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