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a005" w14:paraId="fe5a005" w:rsidRDefault="00170FD6" w:rsidP="00170FD6" w:rsidR="00170FD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0FD6" w:rsidP="00170FD6" w:rsidR="00170FD6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FD6" w:rsidP="00170FD6" w:rsidR="00170FD6">
      <w:pPr>
        <w:ind w:hanging="720" w:left="360"/>
      </w:pPr>
      <w:r>
        <w:t xml:space="preserve">      REPUBLIKA HRVATSKA</w:t>
      </w:r>
    </w:p>
    <w:p w:rsidRDefault="00170FD6" w:rsidP="00170FD6" w:rsidR="00170FD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70FD6" w:rsidP="00170FD6" w:rsidR="00170FD6"/>
    <w:p w:rsidRDefault="00170FD6" w:rsidP="00170FD6" w:rsidR="00170FD6">
      <w:pPr>
        <w:jc w:val="center"/>
      </w:pPr>
      <w:r>
        <w:t>REPUBLIKA HRVATSKA</w:t>
      </w:r>
    </w:p>
    <w:p w:rsidRDefault="00170FD6" w:rsidP="00170FD6" w:rsidR="00170FD6">
      <w:pPr>
        <w:jc w:val="center"/>
      </w:pPr>
      <w:r>
        <w:t>R J E Š E N J E</w:t>
      </w:r>
    </w:p>
    <w:p w:rsidRDefault="00170FD6" w:rsidP="00170FD6" w:rsidR="00170FD6">
      <w:pPr>
        <w:jc w:val="both"/>
      </w:pPr>
    </w:p>
    <w:p w:rsidRDefault="00170FD6" w:rsidP="00170FD6" w:rsidR="00170FD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</w:t>
      </w:r>
      <w:r w:rsidR="00B361E5">
        <w:t>LAMBADA j.d.o.o., Beli Manastir, Trg Slobode 29/A, MBS: 030191292, OIB: 46517294015</w:t>
      </w:r>
      <w:r>
        <w:rPr>
          <w:color w:val="000000"/>
        </w:rPr>
        <w:t>, dana 2</w:t>
      </w:r>
      <w:r w:rsidR="000B1F6D">
        <w:rPr>
          <w:color w:val="000000"/>
        </w:rPr>
        <w:t>6</w:t>
      </w:r>
      <w:bookmarkStart w:name="_GoBack" w:id="0"/>
      <w:bookmarkEnd w:id="0"/>
      <w:r>
        <w:rPr>
          <w:color w:val="000000"/>
        </w:rPr>
        <w:t>. studenog 2018. godine</w:t>
      </w:r>
    </w:p>
    <w:p w:rsidRDefault="00170FD6" w:rsidP="00170FD6" w:rsidR="00170FD6">
      <w:pPr>
        <w:ind w:firstLine="708"/>
        <w:jc w:val="both"/>
        <w:rPr>
          <w:color w:val="000000"/>
        </w:rPr>
      </w:pPr>
    </w:p>
    <w:p w:rsidRDefault="00170FD6" w:rsidP="00170FD6" w:rsidR="00170FD6">
      <w:pPr>
        <w:jc w:val="both"/>
      </w:pPr>
    </w:p>
    <w:p w:rsidRDefault="00170FD6" w:rsidP="00170FD6" w:rsidR="00170FD6">
      <w:pPr>
        <w:jc w:val="center"/>
      </w:pPr>
      <w:r>
        <w:t>r i j e š i o  j e</w:t>
      </w:r>
      <w:r>
        <w:tab/>
      </w:r>
      <w:r>
        <w:tab/>
      </w:r>
    </w:p>
    <w:p w:rsidRDefault="00170FD6" w:rsidP="00170FD6" w:rsidR="00170FD6">
      <w:pPr>
        <w:jc w:val="center"/>
      </w:pPr>
      <w:r>
        <w:tab/>
      </w:r>
    </w:p>
    <w:p w:rsidRDefault="00170FD6" w:rsidP="00170FD6" w:rsidR="00170FD6">
      <w:pPr>
        <w:jc w:val="center"/>
      </w:pPr>
      <w:r>
        <w:tab/>
      </w:r>
      <w:r>
        <w:tab/>
      </w:r>
    </w:p>
    <w:p w:rsidRDefault="00170FD6" w:rsidP="00170FD6" w:rsidR="00170FD6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B361E5">
        <w:t>LAMBADA j.d.o.o., Beli Manastir, Trg Slobode 29/A, MBS: 030191292, OIB: 46517294015</w:t>
      </w:r>
      <w:r>
        <w:t>, za dan</w:t>
      </w:r>
    </w:p>
    <w:p w:rsidRDefault="00170FD6" w:rsidP="00170FD6" w:rsidR="00170FD6">
      <w:pPr>
        <w:jc w:val="both"/>
      </w:pPr>
    </w:p>
    <w:p w:rsidRDefault="00B361E5" w:rsidP="00170FD6" w:rsidR="00170FD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170FD6">
        <w:rPr>
          <w:b/>
          <w:u w:val="single"/>
        </w:rPr>
        <w:t xml:space="preserve">. siječanj 2019. u </w:t>
      </w:r>
      <w:r>
        <w:rPr>
          <w:b/>
          <w:u w:val="single"/>
        </w:rPr>
        <w:t>9</w:t>
      </w:r>
      <w:r w:rsidR="00170FD6">
        <w:rPr>
          <w:b/>
          <w:u w:val="single"/>
        </w:rPr>
        <w:t>,30 sati</w:t>
      </w:r>
    </w:p>
    <w:p w:rsidRDefault="00170FD6" w:rsidP="00170FD6" w:rsidR="00170FD6">
      <w:pPr>
        <w:jc w:val="center"/>
      </w:pPr>
    </w:p>
    <w:p w:rsidRDefault="00170FD6" w:rsidP="00170FD6" w:rsidR="00170FD6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170FD6" w:rsidP="00170FD6" w:rsidR="00170FD6"/>
    <w:p w:rsidRDefault="00170FD6" w:rsidP="00170FD6" w:rsidR="00170FD6">
      <w:r>
        <w:t>Na ročište se pozivaju:</w:t>
      </w:r>
    </w:p>
    <w:p w:rsidRDefault="00170FD6" w:rsidP="00170FD6" w:rsidR="00170FD6">
      <w:pPr>
        <w:jc w:val="both"/>
      </w:pPr>
      <w:r>
        <w:t>-FINA</w:t>
      </w:r>
    </w:p>
    <w:p w:rsidRDefault="00170FD6" w:rsidP="00170FD6" w:rsidR="00170FD6">
      <w:pPr>
        <w:jc w:val="both"/>
      </w:pPr>
      <w:r>
        <w:t xml:space="preserve">-ŽDO GUO Osijek </w:t>
      </w:r>
    </w:p>
    <w:p w:rsidRDefault="00170FD6" w:rsidP="00170FD6" w:rsidR="00170FD6">
      <w:pPr>
        <w:jc w:val="both"/>
      </w:pPr>
      <w:r>
        <w:t xml:space="preserve">-zakonski zastupnik dužnika – direktor </w:t>
      </w:r>
      <w:r w:rsidR="00B361E5" w:rsidRPr="00B361E5">
        <w:t xml:space="preserve">Dejan </w:t>
      </w:r>
      <w:proofErr w:type="spellStart"/>
      <w:r w:rsidR="00B361E5" w:rsidRPr="00B361E5">
        <w:t>Gregoran</w:t>
      </w:r>
      <w:proofErr w:type="spellEnd"/>
      <w:r w:rsidR="00B361E5" w:rsidRPr="00B361E5">
        <w:t>, OIB: 42337785532</w:t>
      </w:r>
      <w:r>
        <w:t xml:space="preserve">, </w:t>
      </w:r>
      <w:r w:rsidR="00B361E5" w:rsidRPr="00B361E5">
        <w:t>Beli Manastir, Trg Slobode 29/A</w:t>
      </w:r>
    </w:p>
    <w:p w:rsidRDefault="00B361E5" w:rsidP="00170FD6" w:rsidR="00B361E5">
      <w:pPr>
        <w:jc w:val="both"/>
      </w:pPr>
    </w:p>
    <w:p w:rsidRDefault="00170FD6" w:rsidP="00170FD6" w:rsidR="00170FD6">
      <w:pPr>
        <w:jc w:val="both"/>
      </w:pPr>
      <w:r>
        <w:tab/>
      </w:r>
      <w:r>
        <w:tab/>
      </w:r>
      <w:r>
        <w:tab/>
      </w:r>
      <w:r>
        <w:tab/>
        <w:t>U Osijeku, 2</w:t>
      </w:r>
      <w:r w:rsidR="00355DD4">
        <w:t>6</w:t>
      </w:r>
      <w:r>
        <w:t xml:space="preserve">. studenog 2018. </w:t>
      </w:r>
    </w:p>
    <w:p w:rsidRDefault="00170FD6" w:rsidP="00170FD6" w:rsidR="00170FD6">
      <w:pPr>
        <w:jc w:val="both"/>
      </w:pPr>
    </w:p>
    <w:p w:rsidRDefault="00170FD6" w:rsidP="00170FD6" w:rsidR="00170FD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170FD6" w:rsidP="00170FD6" w:rsidR="00170F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  <w:r>
        <w:t>Zapisničar: Danijela Špeletić</w:t>
      </w: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  <w:r>
        <w:t>DNA: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 xml:space="preserve">ŽDO GUO Osijek 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uz prijedlog </w:t>
      </w:r>
    </w:p>
    <w:p w:rsidRDefault="00170FD6" w:rsidP="00B361E5" w:rsidR="00B361E5" w:rsidRPr="00B361E5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B361E5">
        <w:rPr>
          <w:color w:val="000000"/>
        </w:rPr>
        <w:t xml:space="preserve">zakonski zastupnik dužnika </w:t>
      </w:r>
      <w:r w:rsidR="00B361E5">
        <w:t xml:space="preserve">Dejan </w:t>
      </w:r>
      <w:proofErr w:type="spellStart"/>
      <w:r w:rsidR="00B361E5">
        <w:t>Gregoran</w:t>
      </w:r>
      <w:proofErr w:type="spellEnd"/>
      <w:r>
        <w:t xml:space="preserve">, </w:t>
      </w:r>
      <w:r w:rsidR="00B361E5" w:rsidRPr="00B361E5">
        <w:t>Beli Manastir, Trg Slobode 29/A</w:t>
      </w:r>
      <w:r>
        <w:t xml:space="preserve"> </w:t>
      </w:r>
    </w:p>
    <w:p w:rsidRDefault="00170FD6" w:rsidP="00B361E5" w:rsidR="00170FD6" w:rsidRPr="00B361E5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B361E5">
        <w:rPr>
          <w:color w:val="000000"/>
        </w:rPr>
        <w:t xml:space="preserve">R </w:t>
      </w:r>
      <w:r w:rsidR="00B361E5">
        <w:rPr>
          <w:color w:val="000000"/>
        </w:rPr>
        <w:t>15</w:t>
      </w:r>
      <w:r w:rsidRPr="00B361E5">
        <w:rPr>
          <w:color w:val="000000"/>
        </w:rPr>
        <w:t xml:space="preserve">.01.2019. u </w:t>
      </w:r>
      <w:r w:rsidR="00B361E5">
        <w:rPr>
          <w:color w:val="000000"/>
        </w:rPr>
        <w:t>9</w:t>
      </w:r>
      <w:r w:rsidRPr="00B361E5">
        <w:rPr>
          <w:color w:val="000000"/>
        </w:rPr>
        <w:t>,30 sati</w:t>
      </w:r>
    </w:p>
    <w:p w:rsidRDefault="0033460E" w:rsidP="00170FD6" w:rsidR="0033460E" w:rsidRPr="00170FD6"/>
    <w:sectPr w:rsidR="0033460E" w:rsidRPr="00170FD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EC9" w:rsidR="002F5EC9">
      <w:r>
        <w:separator/>
      </w:r>
    </w:p>
  </w:endnote>
  <w:endnote w:id="0" w:type="continuationSeparator">
    <w:p w:rsidRDefault="002F5EC9" w:rsidR="002F5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EC9" w:rsidR="002F5EC9">
      <w:r>
        <w:separator/>
      </w:r>
    </w:p>
  </w:footnote>
  <w:footnote w:id="0" w:type="continuationSeparator">
    <w:p w:rsidRDefault="002F5EC9" w:rsidR="002F5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F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AD0" w:rsidP="00630459" w:rsidR="00630459">
    <w:pPr>
      <w:pStyle w:val="Zaglavlje"/>
      <w:jc w:val="right"/>
    </w:pPr>
    <w:r>
      <w:tab/>
    </w:r>
    <w:r>
      <w:tab/>
    </w:r>
    <w:r w:rsidR="00630459">
      <w:t>7 St-1216/18-7</w:t>
    </w:r>
  </w:p>
  <w:p w:rsidRDefault="004F62DE" w:rsidP="00B63FBB" w:rsidR="004F62DE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533DF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6D"/>
    <w:rsid w:val="000B1FDB"/>
    <w:rsid w:val="000C4699"/>
    <w:rsid w:val="000E575A"/>
    <w:rsid w:val="000F1045"/>
    <w:rsid w:val="000F14D9"/>
    <w:rsid w:val="000F2208"/>
    <w:rsid w:val="000F71DD"/>
    <w:rsid w:val="001007D8"/>
    <w:rsid w:val="00101225"/>
    <w:rsid w:val="00102043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0FD6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2F5EC9"/>
    <w:rsid w:val="002F7F8A"/>
    <w:rsid w:val="0030662E"/>
    <w:rsid w:val="003123F3"/>
    <w:rsid w:val="00316507"/>
    <w:rsid w:val="00317870"/>
    <w:rsid w:val="0033460E"/>
    <w:rsid w:val="00345BB6"/>
    <w:rsid w:val="003525ED"/>
    <w:rsid w:val="00355DD4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A659C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42AD0"/>
    <w:rsid w:val="00450AE7"/>
    <w:rsid w:val="004512E3"/>
    <w:rsid w:val="00453E1C"/>
    <w:rsid w:val="00465716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65544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0459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5FF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07E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775D2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48E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1E5"/>
    <w:rsid w:val="00B401A4"/>
    <w:rsid w:val="00B50BAC"/>
    <w:rsid w:val="00B51724"/>
    <w:rsid w:val="00B520B6"/>
    <w:rsid w:val="00B52120"/>
    <w:rsid w:val="00B551C2"/>
    <w:rsid w:val="00B56F73"/>
    <w:rsid w:val="00B57CED"/>
    <w:rsid w:val="00B57E52"/>
    <w:rsid w:val="00B609A3"/>
    <w:rsid w:val="00B61797"/>
    <w:rsid w:val="00B63FBB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14BC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4AD5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02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D5BE9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0FD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0FD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43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0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89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568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91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St-1216/2018</izvorni_sadrzaj>
    <derivirana_varijabla naziv="DomainObject.Predmet.OznakaBroj_1">St-1216/2018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LAMBADA jednostavno društvo s ograničenom odgovornošću za turizam i usluge</izvorni_sadrzaj>
    <derivirana_varijabla naziv="DomainObject.Predmet.ProtustrankaFormated_1">  LAMBADA jednostavno društvo s ograničenom odgovornošću za turizam i usluge</derivirana_varijabla>
  </DomainObject.Predmet.ProtustrankaFormated>
  <DomainObject.Predmet.ProtustrankaFormatedOIB>
    <izvorni_sadrzaj>  LAMBADA jednostavno društvo s ograničenom odgovornošću za turizam i usluge, OIB 46517294015</izvorni_sadrzaj>
    <derivirana_varijabla naziv="DomainObject.Predmet.ProtustrankaFormatedOIB_1">  LAMBADA jednostavno društvo s ograničenom odgovornošću za turizam i usluge, OIB 46517294015</derivirana_varijabla>
  </DomainObject.Predmet.ProtustrankaFormatedOIB>
  <DomainObject.Predmet.ProtustrankaFormatedWithAdress>
    <izvorni_sadrzaj> LAMBADA jednostavno društvo s ograničenom odgovornošću za turizam i usluge, Trg Slobode 29A, 31300 Beli Manastir</izvorni_sadrzaj>
    <derivirana_varijabla naziv="DomainObject.Predmet.ProtustrankaFormatedWithAdress_1"> LAMBADA jednostavno društvo s ograničenom odgovornošću za turizam i usluge, Trg Slobode 29A, 31300 Beli Manastir</derivirana_varijabla>
  </DomainObject.Predmet.ProtustrankaFormatedWithAdress>
  <DomainObject.Predmet.ProtustrankaFormatedWithAdressOIB>
    <izvorni_sadrzaj> LAMBADA jednostavno društvo s ograničenom odgovornošću za turizam i usluge, OIB 46517294015, Trg Slobode 29A, 31300 Beli Manastir</izvorni_sadrzaj>
    <derivirana_varijabla naziv="DomainObject.Predmet.ProtustrankaFormatedWithAdressOIB_1"> LAMBADA jednostavno društvo s ograničenom odgovornošću za turizam i usluge, OIB 46517294015, Trg Slobode 29A, 31300 Beli Manastir</derivirana_varijabla>
  </DomainObject.Predmet.ProtustrankaFormatedWithAdressOIB>
  <DomainObject.Predmet.ProtustrankaWithAdress>
    <izvorni_sadrzaj>LAMBADA jednostavno društvo s ograničenom odgovornošću za turizam i usluge Trg Slobode 29A, 31300 Beli Manastir</izvorni_sadrzaj>
    <derivirana_varijabla naziv="DomainObject.Predmet.ProtustrankaWithAdress_1">LAMBADA jednostavno društvo s ograničenom odgovornošću za turizam i usluge Trg Slobode 29A, 31300 Beli Manastir</derivirana_varijabla>
  </DomainObject.Predmet.ProtustrankaWithAdress>
  <DomainObject.Predmet.ProtustrankaWithAdressOIB>
    <izvorni_sadrzaj>LAMBADA jednostavno društvo s ograničenom odgovornošću za turizam i usluge, OIB 46517294015, Trg Slobode 29A, 31300 Beli Manastir</izvorni_sadrzaj>
    <derivirana_varijabla naziv="DomainObject.Predmet.ProtustrankaWithAdressOIB_1">LAMBADA jednostavno društvo s ograničenom odgovornošću za turizam i usluge, OIB 46517294015, Trg Slobode 29A, 31300 Beli Manastir</derivirana_varijabla>
  </DomainObject.Predmet.ProtustrankaWithAdressOIB>
  <DomainObject.Predmet.ProtustrankaNazivFormated>
    <izvorni_sadrzaj>LAMBADA jednostavno društvo s ograničenom odgovornošću za turizam i usluge</izvorni_sadrzaj>
    <derivirana_varijabla naziv="DomainObject.Predmet.ProtustrankaNazivFormated_1">LAMBADA jednostavno društvo s ograničenom odgovornošću za turizam i usluge</derivirana_varijabla>
  </DomainObject.Predmet.ProtustrankaNazivFormated>
  <DomainObject.Predmet.ProtustrankaNazivFormatedOIB>
    <izvorni_sadrzaj>LAMBADA jednostavno društvo s ograničenom odgovornošću za turizam i usluge, OIB 46517294015</izvorni_sadrzaj>
    <derivirana_varijabla naziv="DomainObject.Predmet.ProtustrankaNazivFormatedOIB_1">LAMBADA jednostavno društvo s ograničenom odgovornošću za turizam i usluge, OIB 46517294015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LAMBADA jednostavno društvo s ograničenom odgovornošću za turizam i usluge</item>
    </izvorni_sadrzaj>
    <derivirana_varijabla naziv="DomainObject.Predmet.ProtuStrankaListFormated_1">
      <item>LAMBADA jednostavno društvo s ograničenom odgovornošću za turizam i usluge</item>
    </derivirana_varijabla>
  </DomainObject.Predmet.ProtuStrankaListFormated>
  <DomainObject.Predmet.ProtuStrankaListFormatedOIB>
    <izvorni_sadrzaj>
      <item>LAMBADA jednostavno društvo s ograničenom odgovornošću za turizam i usluge, OIB 46517294015</item>
    </izvorni_sadrzaj>
    <derivirana_varijabla naziv="DomainObject.Predmet.ProtuStrankaListFormatedOIB_1">
      <item>LAMBADA jednostavno društvo s ograničenom odgovornošću za turizam i usluge, OIB 46517294015</item>
    </derivirana_varijabla>
  </DomainObject.Predmet.ProtuStrankaListFormatedOIB>
  <DomainObject.Predmet.ProtuStrankaListFormatedWithAdress>
    <izvorni_sadrzaj>
      <item>LAMBADA jednostavno društvo s ograničenom odgovornošću za turizam i usluge, Trg Slobode 29A, 31300 Beli Manastir</item>
    </izvorni_sadrzaj>
    <derivirana_varijabla naziv="DomainObject.Predmet.ProtuStrankaListFormatedWithAdress_1">
      <item>LAMBADA jednostavno društvo s ograničenom odgovornošću za turizam i usluge, Trg Slobode 29A, 31300 Beli Manastir</item>
    </derivirana_varijabla>
  </DomainObject.Predmet.ProtuStrankaListFormatedWithAdress>
  <DomainObject.Predmet.ProtuStrankaListFormatedWithAdressOIB>
    <izvorni_sadrzaj>
      <item>LAMBADA jednostavno društvo s ograničenom odgovornošću za turizam i usluge, OIB 46517294015, Trg Slobode 29A, 31300 Beli Manastir</item>
    </izvorni_sadrzaj>
    <derivirana_varijabla naziv="DomainObject.Predmet.ProtuStrankaListFormatedWithAdressOIB_1">
      <item>LAMBADA jednostavno društvo s ograničenom odgovornošću za turizam i usluge, OIB 46517294015, Trg Slobode 29A, 31300 Beli Manastir</item>
    </derivirana_varijabla>
  </DomainObject.Predmet.ProtuStrankaListFormatedWithAdressOIB>
  <DomainObject.Predmet.ProtuStrankaListNazivFormated>
    <izvorni_sadrzaj>
      <item>LAMBADA jednostavno društvo s ograničenom odgovornošću za turizam i usluge</item>
    </izvorni_sadrzaj>
    <derivirana_varijabla naziv="DomainObject.Predmet.ProtuStrankaListNazivFormated_1">
      <item>LAMBADA jednostavno društvo s ograničenom odgovornošću za turizam i usluge</item>
    </derivirana_varijabla>
  </DomainObject.Predmet.ProtuStrankaListNazivFormated>
  <DomainObject.Predmet.ProtuStrankaListNazivFormatedOIB>
    <izvorni_sadrzaj>
      <item>LAMBADA jednostavno društvo s ograničenom odgovornošću za turizam i usluge, OIB 46517294015</item>
    </izvorni_sadrzaj>
    <derivirana_varijabla naziv="DomainObject.Predmet.ProtuStrankaListNazivFormatedOIB_1">
      <item>LAMBADA jednostavno društvo s ograničenom odgovornošću za turizam i usluge, OIB 46517294015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LAMBADA jednostavno društvo s ograničenom odgovornošću za turizam i usluge</izvorni_sadrzaj>
    <derivirana_varijabla naziv="DomainObject.Predmet.ProtustrankaIDrugi_1">LAMBADA jednostavno društvo s ograničenom odgovornošću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LAMBADA jednostavno društvo s ograničenom odgovornošću za turizam i usluge, OIB 46517294015, Trg Slobode 29A, 31300 Beli Manastir</izvorni_sadrzaj>
    <derivirana_varijabla naziv="DomainObject.Predmet.ProtustrankaIDrugiAdressOIB_1">LAMBADA jednostavno društvo s ograničenom odgovornošću za turizam i usluge, OIB 46517294015, Trg Slobode 29A,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LAMBADA jednostavno društvo s ograničenom odgovornošću za turizam i usluge</item>
    </izvorni_sadrzaj>
    <derivirana_varijabla naziv="DomainObject.Predmet.SudioniciListNaziv_1">
      <item>FINA RC OSIJEK</item>
      <item>LAMBADA jednostavno društvo s ograničenom odgovornošću za turizam i usluge</item>
    </derivirana_varijabla>
  </DomainObject.Predmet.SudioniciListNaziv>
  <DomainObject.Predmet.SudioniciListAdressOIB>
    <izvorni_sadrzaj>
      <item>FINA RC OSIJEK, OIB 85821130368</item>
      <item>LAMBADA jednostavno društvo s ograničenom odgovornošću za turizam i usluge, OIB 46517294015, Trg Slobode 29A,31300 Beli Manastir</item>
    </izvorni_sadrzaj>
    <derivirana_varijabla naziv="DomainObject.Predmet.SudioniciListAdressOIB_1">
      <item>FINA RC OSIJEK, OIB 85821130368</item>
      <item>LAMBADA jednostavno društvo s ograničenom odgovornošću za turizam i usluge, OIB 46517294015, Trg Slobode 29A,31300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46517294015</item>
    </izvorni_sadrzaj>
    <derivirana_varijabla naziv="DomainObject.Predmet.SudioniciListNazivOIB_1">
      <item>, OIB 85821130368</item>
      <item>, OIB 46517294015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St-1216/2018-5</izvorni_sadrzaj>
    <derivirana_varijabla naziv="DomainObject.PredzadnjaOdlukaIzPredmeta.Oznaka_1">St-1216/2018-5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190</properties:Words>
  <properties:Characters>1035</properties:Characters>
  <properties:Lines>47</properties:Lines>
  <properties:Paragraphs>23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2018-10-17T10:29:00Z</cp:lastPrinted>
  <dcterms:modified xmlns:xsi="http://www.w3.org/2001/XMLSchema-instance" xsi:type="dcterms:W3CDTF">2018-11-26T06:33:00Z</dcterms:modified>
  <cp:revision>200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(RJ_POZIV_(-7).docx)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