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bb381" w14:paraId="44bb381" w:rsidRDefault="00C54779" w:rsidP="00F14C17" w:rsidR="00136656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524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E113D">
        <w:tab/>
      </w:r>
      <w:r w:rsidR="002E113D">
        <w:tab/>
      </w:r>
      <w:r w:rsidR="002E113D">
        <w:tab/>
      </w:r>
      <w:r w:rsidR="002E113D">
        <w:tab/>
      </w:r>
      <w:r w:rsidR="002E113D">
        <w:tab/>
      </w:r>
      <w:r w:rsidR="002E113D">
        <w:tab/>
      </w:r>
      <w:r w:rsidR="002E113D">
        <w:tab/>
      </w:r>
      <w:r w:rsidR="002E113D">
        <w:tab/>
      </w:r>
      <w:r w:rsidR="00AB204B">
        <w:t xml:space="preserve">   </w:t>
      </w:r>
      <w:r w:rsidR="002E113D" w:rsidRPr="002E113D">
        <w:rPr>
          <w:b/>
        </w:rPr>
        <w:t xml:space="preserve"> </w:t>
      </w:r>
      <w:r w:rsidR="00481FA8">
        <w:rPr>
          <w:b/>
        </w:rPr>
        <w:t>Broj: 7/St-1</w:t>
      </w:r>
      <w:r w:rsidR="002B0A51">
        <w:rPr>
          <w:b/>
        </w:rPr>
        <w:t>24</w:t>
      </w:r>
      <w:r w:rsidR="002E113D" w:rsidRPr="002E113D">
        <w:rPr>
          <w:b/>
        </w:rPr>
        <w:t>/2016-</w:t>
      </w:r>
      <w:r w:rsidR="004837B6">
        <w:rPr>
          <w:b/>
        </w:rPr>
        <w:t>3</w:t>
      </w:r>
      <w:r w:rsidR="008A7B8C">
        <w:rPr>
          <w:b/>
        </w:rPr>
        <w:t>5</w:t>
      </w:r>
    </w:p>
    <w:p w:rsidRDefault="00F14C17" w:rsidP="00F14C17" w:rsidR="00F14C17" w:rsidRPr="00F14C17">
      <w:pPr>
        <w:jc w:val="both"/>
        <w:rPr>
          <w:b/>
        </w:rPr>
      </w:pPr>
      <w:r w:rsidRPr="00F14C17">
        <w:rPr>
          <w:b/>
        </w:rPr>
        <w:t>REPUBLIKA HRVA</w:t>
      </w:r>
      <w:r w:rsidR="00B5187E">
        <w:rPr>
          <w:b/>
        </w:rPr>
        <w:t>T</w:t>
      </w:r>
      <w:r w:rsidRPr="00F14C17">
        <w:rPr>
          <w:b/>
        </w:rPr>
        <w:t>SKA</w:t>
      </w:r>
    </w:p>
    <w:p w:rsidRDefault="00F14C17" w:rsidP="00F14C17" w:rsidR="00F14C17" w:rsidRPr="00F14C17">
      <w:pPr>
        <w:jc w:val="both"/>
        <w:rPr>
          <w:b/>
        </w:rPr>
      </w:pPr>
      <w:r w:rsidRPr="00F14C17">
        <w:rPr>
          <w:b/>
        </w:rPr>
        <w:t>TRGOVAČKI SUD U OSIJEKU</w:t>
      </w:r>
    </w:p>
    <w:p w:rsidRDefault="00F14C17" w:rsidP="00F14C17" w:rsidR="00F14C17" w:rsidRPr="00F14C17">
      <w:pPr>
        <w:jc w:val="both"/>
        <w:rPr>
          <w:b/>
        </w:rPr>
      </w:pPr>
      <w:r w:rsidRPr="00F14C17">
        <w:rPr>
          <w:b/>
        </w:rPr>
        <w:t xml:space="preserve">STALNA SLUŽBA U SLAVONSKOM BRODU                    </w:t>
      </w:r>
      <w:r w:rsidR="00136656">
        <w:rPr>
          <w:b/>
        </w:rPr>
        <w:t xml:space="preserve">     </w:t>
      </w:r>
    </w:p>
    <w:p w:rsidRDefault="00F14C17" w:rsidP="00F14C17" w:rsidR="00F14C17" w:rsidRPr="00F14C17">
      <w:pPr>
        <w:jc w:val="both"/>
        <w:rPr>
          <w:b/>
        </w:rPr>
      </w:pPr>
      <w:r w:rsidRPr="00F14C17">
        <w:rPr>
          <w:b/>
        </w:rPr>
        <w:t xml:space="preserve">Trg pobjede 13        </w:t>
      </w:r>
    </w:p>
    <w:p w:rsidRDefault="00C553E9" w:rsidP="008F6B19" w:rsidR="00234BAD">
      <w:pPr>
        <w:jc w:val="both"/>
        <w:rPr>
          <w:b/>
        </w:rPr>
      </w:pPr>
      <w:r>
        <w:rPr>
          <w:b/>
        </w:rPr>
        <w:t>Slavonski Brod</w:t>
      </w:r>
      <w:r w:rsidR="00F14C17" w:rsidRPr="00F14C17">
        <w:rPr>
          <w:b/>
        </w:rPr>
        <w:t xml:space="preserve">     </w:t>
      </w:r>
    </w:p>
    <w:p w:rsidRDefault="00136656" w:rsidP="00F14C17" w:rsidR="00136656">
      <w:pPr>
        <w:jc w:val="center"/>
        <w:rPr>
          <w:b/>
        </w:rPr>
      </w:pPr>
    </w:p>
    <w:p w:rsidRDefault="00234BAD" w:rsidP="00F14C17" w:rsidR="008F6B19">
      <w:pPr>
        <w:jc w:val="center"/>
        <w:rPr>
          <w:b/>
        </w:rPr>
      </w:pPr>
      <w:r>
        <w:rPr>
          <w:b/>
        </w:rPr>
        <w:t>U  I M E  R E P U B L I K E  H R V A T S K E</w:t>
      </w:r>
    </w:p>
    <w:p w:rsidRDefault="00234BAD" w:rsidP="00F14C17" w:rsidR="00234BAD">
      <w:pPr>
        <w:jc w:val="center"/>
        <w:rPr>
          <w:b/>
        </w:rPr>
      </w:pPr>
      <w:r>
        <w:rPr>
          <w:b/>
        </w:rPr>
        <w:t xml:space="preserve"> </w:t>
      </w:r>
    </w:p>
    <w:p w:rsidRDefault="00F14C17" w:rsidP="00F14C17" w:rsidR="00F14C17" w:rsidRPr="00F14C17">
      <w:pPr>
        <w:jc w:val="center"/>
        <w:rPr>
          <w:b/>
        </w:rPr>
      </w:pPr>
      <w:r w:rsidRPr="00F14C17">
        <w:rPr>
          <w:b/>
        </w:rPr>
        <w:t>R</w:t>
      </w:r>
      <w:r w:rsidR="002E113D">
        <w:rPr>
          <w:b/>
        </w:rPr>
        <w:t xml:space="preserve"> </w:t>
      </w:r>
      <w:r w:rsidRPr="00F14C17">
        <w:rPr>
          <w:b/>
        </w:rPr>
        <w:t>J</w:t>
      </w:r>
      <w:r w:rsidR="002E113D">
        <w:rPr>
          <w:b/>
        </w:rPr>
        <w:t xml:space="preserve"> </w:t>
      </w:r>
      <w:r w:rsidRPr="00F14C17">
        <w:rPr>
          <w:b/>
        </w:rPr>
        <w:t>E</w:t>
      </w:r>
      <w:r w:rsidR="002E113D">
        <w:rPr>
          <w:b/>
        </w:rPr>
        <w:t xml:space="preserve"> </w:t>
      </w:r>
      <w:r w:rsidRPr="00F14C17">
        <w:rPr>
          <w:b/>
        </w:rPr>
        <w:t>Š</w:t>
      </w:r>
      <w:r w:rsidR="002E113D">
        <w:rPr>
          <w:b/>
        </w:rPr>
        <w:t xml:space="preserve"> </w:t>
      </w:r>
      <w:r w:rsidRPr="00F14C17">
        <w:rPr>
          <w:b/>
        </w:rPr>
        <w:t>E</w:t>
      </w:r>
      <w:r w:rsidR="002E113D">
        <w:rPr>
          <w:b/>
        </w:rPr>
        <w:t xml:space="preserve"> </w:t>
      </w:r>
      <w:r w:rsidRPr="00F14C17">
        <w:rPr>
          <w:b/>
        </w:rPr>
        <w:t>N</w:t>
      </w:r>
      <w:r w:rsidR="002E113D">
        <w:rPr>
          <w:b/>
        </w:rPr>
        <w:t xml:space="preserve"> </w:t>
      </w:r>
      <w:r w:rsidRPr="00F14C17">
        <w:rPr>
          <w:b/>
        </w:rPr>
        <w:t>J</w:t>
      </w:r>
      <w:r w:rsidR="002E113D">
        <w:rPr>
          <w:b/>
        </w:rPr>
        <w:t xml:space="preserve"> </w:t>
      </w:r>
      <w:r w:rsidRPr="00F14C17">
        <w:rPr>
          <w:b/>
        </w:rPr>
        <w:t>E</w:t>
      </w:r>
    </w:p>
    <w:p w:rsidRDefault="00136656" w:rsidP="00F14C17" w:rsidR="00136656" w:rsidRPr="00F14C17">
      <w:pPr>
        <w:jc w:val="both"/>
      </w:pPr>
    </w:p>
    <w:p w:rsidRDefault="00F14C17" w:rsidP="00B34704" w:rsidR="00136656" w:rsidRPr="00F14C17">
      <w:pPr>
        <w:ind w:firstLine="1440"/>
        <w:jc w:val="both"/>
      </w:pPr>
      <w:r w:rsidRPr="00F14C17">
        <w:t xml:space="preserve">TRGOVAČKI SUD U OSIJEKU, STALNA SLUŽBA U SLAVONSKOM BRODU po stečajnoj sutkinji Mirni Vujčić u stečajnom postupku nad stečajnim dužnikom </w:t>
      </w:r>
      <w:r w:rsidR="002B0A51" w:rsidRPr="002B0A51">
        <w:t>FLORA LIPIK d.o.o. za poljoprivredu i usluge "u stečaju", skraćena tvrtka: FLORA LIPIK d.o.o. "u stečaju", Lipik, Kralja Tomislava bb, OIB: 59049574991</w:t>
      </w:r>
      <w:r w:rsidR="00C9510C">
        <w:t xml:space="preserve">, dana </w:t>
      </w:r>
      <w:r w:rsidR="00CB3BE0">
        <w:t>01</w:t>
      </w:r>
      <w:r w:rsidR="002E113D">
        <w:t xml:space="preserve">. </w:t>
      </w:r>
      <w:r w:rsidR="00CB3BE0">
        <w:t>rujna</w:t>
      </w:r>
      <w:r w:rsidR="00C9510C">
        <w:t xml:space="preserve"> </w:t>
      </w:r>
      <w:r w:rsidRPr="00F14C17">
        <w:t>201</w:t>
      </w:r>
      <w:r w:rsidR="009A42CA">
        <w:t>7</w:t>
      </w:r>
      <w:r w:rsidRPr="00F14C17">
        <w:t>. godine</w:t>
      </w:r>
    </w:p>
    <w:p w:rsidRDefault="00F14C17" w:rsidP="00F14C17" w:rsidR="00F14C17" w:rsidRPr="00F14C17">
      <w:pPr>
        <w:jc w:val="center"/>
      </w:pPr>
      <w:r w:rsidRPr="00F14C17">
        <w:t>r i j e š i o    j e</w:t>
      </w:r>
    </w:p>
    <w:p w:rsidRDefault="00136656" w:rsidP="00F14C17" w:rsidR="00136656" w:rsidRPr="00F14C17">
      <w:pPr>
        <w:jc w:val="both"/>
      </w:pPr>
    </w:p>
    <w:p w:rsidRDefault="00F14C17" w:rsidP="00C9510C" w:rsidR="00F14C17" w:rsidRPr="00F14C17">
      <w:pPr>
        <w:ind w:firstLine="1440"/>
        <w:jc w:val="both"/>
      </w:pPr>
      <w:r w:rsidRPr="00F14C17">
        <w:t>I</w:t>
      </w:r>
      <w:r w:rsidR="00DA1C8E">
        <w:t>.</w:t>
      </w:r>
      <w:r w:rsidRPr="00F14C17">
        <w:t xml:space="preserve"> Obustavlja se i zaključuje stečajni postupak nad stečajnim dužnikom </w:t>
      </w:r>
      <w:r w:rsidR="002B0A51" w:rsidRPr="002B0A51">
        <w:t>FLORA LIPIK d.o.o. za poljoprivredu i usluge "u stečaju", skraćena tvrtka: FLORA LIPIK d.o.o. "u stečaju", Lipik, Kralja Tomislava bb, OIB: 59049574991</w:t>
      </w:r>
      <w:r w:rsidR="009A42CA">
        <w:t>,</w:t>
      </w:r>
      <w:r w:rsidR="00481FA8">
        <w:t xml:space="preserve"> </w:t>
      </w:r>
      <w:r w:rsidRPr="00F14C17">
        <w:t>jer stečajna masa nije dostatna ni za</w:t>
      </w:r>
      <w:r w:rsidR="00DA1C8E">
        <w:t xml:space="preserve"> namirenje</w:t>
      </w:r>
      <w:r w:rsidRPr="00F14C17">
        <w:t xml:space="preserve"> troškova</w:t>
      </w:r>
      <w:r w:rsidR="00884A6C">
        <w:t xml:space="preserve"> stečajnog</w:t>
      </w:r>
      <w:r w:rsidRPr="00F14C17">
        <w:t xml:space="preserve"> postupka.</w:t>
      </w:r>
    </w:p>
    <w:p w:rsidRDefault="00DA1C8E" w:rsidP="00DA1C8E" w:rsidR="00DA1C8E" w:rsidRPr="00DB6E9F">
      <w:pPr>
        <w:jc w:val="both"/>
      </w:pPr>
    </w:p>
    <w:p w:rsidRDefault="00DA1C8E" w:rsidP="00DA1C8E" w:rsidR="00AB3645" w:rsidRPr="00DB6E9F">
      <w:pPr>
        <w:jc w:val="both"/>
      </w:pPr>
      <w:r w:rsidRPr="00DB6E9F">
        <w:t xml:space="preserve">                         </w:t>
      </w:r>
      <w:r>
        <w:t>II</w:t>
      </w:r>
      <w:r w:rsidRPr="00DB6E9F">
        <w:t>. Po pravomoćnosti ovog rješenja navedeni stečajni dužnik brisat će se iz sudskog registra.</w:t>
      </w:r>
    </w:p>
    <w:p w:rsidRDefault="00F14C17" w:rsidP="00F14C17" w:rsidR="00F14C17" w:rsidRPr="00F14C17">
      <w:pPr>
        <w:jc w:val="center"/>
      </w:pPr>
      <w:r w:rsidRPr="00F14C17">
        <w:t>Obrazloženje</w:t>
      </w:r>
    </w:p>
    <w:p w:rsidRDefault="00136656" w:rsidP="00F14C17" w:rsidR="00136656" w:rsidRPr="00F14C17">
      <w:pPr>
        <w:jc w:val="both"/>
      </w:pPr>
    </w:p>
    <w:p w:rsidRDefault="00DA1C8E" w:rsidP="002E113D" w:rsidR="002E113D">
      <w:pPr>
        <w:ind w:firstLine="1440"/>
        <w:jc w:val="both"/>
      </w:pPr>
      <w:r>
        <w:t xml:space="preserve">Rješenjem poslovni broj </w:t>
      </w:r>
      <w:r w:rsidR="00481FA8">
        <w:t>7/St-1</w:t>
      </w:r>
      <w:r w:rsidR="002B0A51">
        <w:t>24</w:t>
      </w:r>
      <w:r w:rsidR="002E113D">
        <w:t>/201</w:t>
      </w:r>
      <w:r w:rsidR="009A42CA">
        <w:t>6-7</w:t>
      </w:r>
      <w:r w:rsidR="002E113D">
        <w:t xml:space="preserve"> od </w:t>
      </w:r>
      <w:r w:rsidR="002B0A51">
        <w:t>12</w:t>
      </w:r>
      <w:r w:rsidR="002E113D">
        <w:t xml:space="preserve">. </w:t>
      </w:r>
      <w:r w:rsidR="002B0A51">
        <w:t>svibnja</w:t>
      </w:r>
      <w:r w:rsidR="002E113D">
        <w:t xml:space="preserve"> 2016. godine otvoren je stečajni postupak nad stečajnim dužnikom </w:t>
      </w:r>
      <w:r w:rsidR="002B0A51" w:rsidRPr="002B0A51">
        <w:t>FLORA LIPIK d.o.o. za poljoprivredu i usluge "u stečaju", skraćena tvrtka: FLORA LIPIK d.o.o. "u stečaju", Lipik, Kralja Tomislava bb, OIB: 59049574991</w:t>
      </w:r>
      <w:r w:rsidR="002E113D">
        <w:t>, a za stečajn</w:t>
      </w:r>
      <w:r w:rsidR="009A42CA">
        <w:t>og</w:t>
      </w:r>
      <w:r w:rsidR="002E113D">
        <w:t xml:space="preserve"> upravitelj</w:t>
      </w:r>
      <w:r w:rsidR="009A42CA">
        <w:t>a</w:t>
      </w:r>
      <w:r w:rsidR="002E113D">
        <w:t xml:space="preserve"> imenovan je </w:t>
      </w:r>
      <w:r w:rsidR="002B0A51" w:rsidRPr="002B0A51">
        <w:t>Z</w:t>
      </w:r>
      <w:r w:rsidR="002B0A51">
        <w:t>denko Bešlić</w:t>
      </w:r>
      <w:r w:rsidR="002B0A51" w:rsidRPr="002B0A51">
        <w:t xml:space="preserve"> iz Slavonskog Broda, Petra Krešimira IV. br. 4, OIB 40568270984</w:t>
      </w:r>
      <w:r w:rsidR="002E113D">
        <w:t xml:space="preserve">. </w:t>
      </w:r>
    </w:p>
    <w:p w:rsidRDefault="00A76720" w:rsidP="002E113D" w:rsidR="00A76720">
      <w:pPr>
        <w:ind w:firstLine="1440"/>
        <w:jc w:val="both"/>
      </w:pPr>
      <w:r>
        <w:t>Pravom</w:t>
      </w:r>
      <w:r w:rsidR="002B0A51">
        <w:t>oćnim rješenjem posl.br. 7/St-124</w:t>
      </w:r>
      <w:r>
        <w:t>/2016-</w:t>
      </w:r>
      <w:r w:rsidR="000D3784">
        <w:t>10</w:t>
      </w:r>
      <w:r>
        <w:t xml:space="preserve"> od </w:t>
      </w:r>
      <w:r w:rsidR="000D3784">
        <w:t>17</w:t>
      </w:r>
      <w:r>
        <w:t xml:space="preserve">. </w:t>
      </w:r>
      <w:r w:rsidR="000D3784">
        <w:t>svibnja</w:t>
      </w:r>
      <w:r>
        <w:t xml:space="preserve"> 2016. godine razriješen je</w:t>
      </w:r>
      <w:r w:rsidR="000D3784">
        <w:t xml:space="preserve"> dužnosti stečajnog upravitelja, </w:t>
      </w:r>
      <w:r>
        <w:t xml:space="preserve">stečajni upravitelj </w:t>
      </w:r>
      <w:r w:rsidR="00B5187E">
        <w:t>Zdenko Bešlić</w:t>
      </w:r>
      <w:r>
        <w:t xml:space="preserve">, </w:t>
      </w:r>
      <w:r w:rsidR="00CB3BE0">
        <w:t xml:space="preserve">na osobni zahtjev zbog bolesti, </w:t>
      </w:r>
      <w:r>
        <w:t xml:space="preserve">te je za stečajnog upravitelja imenovan </w:t>
      </w:r>
      <w:r w:rsidR="00B5187E">
        <w:t>Vinko Dukić</w:t>
      </w:r>
      <w:r w:rsidR="00B5187E" w:rsidRPr="00B5187E">
        <w:t xml:space="preserve"> iz Osijeka, Koščela 10, OIB 42390974789</w:t>
      </w:r>
      <w:r w:rsidR="00CB3BE0">
        <w:t>.</w:t>
      </w:r>
    </w:p>
    <w:p w:rsidRDefault="00CB3BE0" w:rsidP="002E113D" w:rsidR="00CB3BE0">
      <w:pPr>
        <w:ind w:firstLine="1440"/>
        <w:jc w:val="both"/>
      </w:pPr>
      <w:r>
        <w:t>Pravomoćnim rješenjem posl.br.7/St-124/2016-28 od 27. siječnja 2017. godine razriješen je stečajni upravitelj Vinko Dukić iz Osijeka iz razloga što je na osobni zahtjev brisan sa Liste A stečajnih upravitelja</w:t>
      </w:r>
      <w:r w:rsidR="00FC2634">
        <w:t>,</w:t>
      </w:r>
      <w:r>
        <w:t xml:space="preserve"> te je za stečajnog upravitelja imenovan Slavko Marinac iz Požege</w:t>
      </w:r>
      <w:r w:rsidR="00FC2634">
        <w:t>,Kralja Krešimira 53, OIB 37776084692.</w:t>
      </w:r>
    </w:p>
    <w:p w:rsidRDefault="00D10621" w:rsidP="00481FA8" w:rsidR="00481FA8">
      <w:pPr>
        <w:jc w:val="both"/>
      </w:pPr>
      <w:r>
        <w:tab/>
      </w:r>
      <w:r>
        <w:tab/>
        <w:t xml:space="preserve">Pravomoćnim rješenjem </w:t>
      </w:r>
      <w:r w:rsidR="00717694">
        <w:t>posl.b</w:t>
      </w:r>
      <w:r w:rsidR="00151B7C">
        <w:t>r. 7/St</w:t>
      </w:r>
      <w:r w:rsidR="00361D3C">
        <w:t>-1</w:t>
      </w:r>
      <w:r w:rsidR="000D3784">
        <w:t>24</w:t>
      </w:r>
      <w:r w:rsidR="00717694">
        <w:t>/201</w:t>
      </w:r>
      <w:r w:rsidR="00361D3C">
        <w:t>6</w:t>
      </w:r>
      <w:r w:rsidR="00717694">
        <w:t>-</w:t>
      </w:r>
      <w:r w:rsidR="00481FA8">
        <w:t>2</w:t>
      </w:r>
      <w:r w:rsidR="000D3784">
        <w:t>0</w:t>
      </w:r>
      <w:r w:rsidR="00F169BE">
        <w:t xml:space="preserve"> od </w:t>
      </w:r>
      <w:r w:rsidR="000D3784">
        <w:t>09</w:t>
      </w:r>
      <w:r w:rsidR="00361D3C">
        <w:t xml:space="preserve">. </w:t>
      </w:r>
      <w:r w:rsidR="000D3784">
        <w:t>rujna</w:t>
      </w:r>
      <w:r w:rsidR="00361D3C">
        <w:t xml:space="preserve"> </w:t>
      </w:r>
      <w:r w:rsidR="00717694">
        <w:t>201</w:t>
      </w:r>
      <w:r w:rsidR="009A42CA">
        <w:t>6</w:t>
      </w:r>
      <w:r w:rsidR="00717694">
        <w:t>. godine utv</w:t>
      </w:r>
      <w:r w:rsidR="00151B7C">
        <w:t>r</w:t>
      </w:r>
      <w:r w:rsidR="00717694">
        <w:t xml:space="preserve">đene su tražbine stečajnih vjerovnika i to </w:t>
      </w:r>
      <w:r w:rsidR="00151B7C">
        <w:t>stečajnih vjerovnika p</w:t>
      </w:r>
      <w:r w:rsidR="00717694">
        <w:t xml:space="preserve">rvog višeg isplatnog reda </w:t>
      </w:r>
      <w:r w:rsidR="00AE61A9">
        <w:t xml:space="preserve">u iznosu od </w:t>
      </w:r>
      <w:r w:rsidR="000D3784" w:rsidRPr="000D3784">
        <w:t>32.791,98</w:t>
      </w:r>
      <w:r w:rsidR="000D3784" w:rsidRPr="000D3784">
        <w:rPr>
          <w:b/>
        </w:rPr>
        <w:t xml:space="preserve"> </w:t>
      </w:r>
      <w:r w:rsidR="009A42CA" w:rsidRPr="009A42CA">
        <w:t>Kn</w:t>
      </w:r>
      <w:r w:rsidR="009A42CA">
        <w:rPr>
          <w:b/>
        </w:rPr>
        <w:t xml:space="preserve"> </w:t>
      </w:r>
      <w:r w:rsidR="00717694">
        <w:t>te stečajnih vjerovnika drugog višeg isplatn</w:t>
      </w:r>
      <w:r w:rsidR="00AE61A9">
        <w:t xml:space="preserve">og reda u iznosu od </w:t>
      </w:r>
      <w:r w:rsidR="000D3784" w:rsidRPr="000D3784">
        <w:t>200.098,81</w:t>
      </w:r>
      <w:r w:rsidR="000D3784" w:rsidRPr="000D3784">
        <w:rPr>
          <w:b/>
        </w:rPr>
        <w:t xml:space="preserve"> </w:t>
      </w:r>
      <w:r w:rsidR="009A42CA" w:rsidRPr="009A42CA">
        <w:t>Kn</w:t>
      </w:r>
      <w:r w:rsidR="00481FA8" w:rsidRPr="009A42CA">
        <w:t>.</w:t>
      </w:r>
      <w:r w:rsidR="00A76720">
        <w:t xml:space="preserve"> </w:t>
      </w:r>
    </w:p>
    <w:p w:rsidRDefault="00F14C17" w:rsidP="00505E41" w:rsidR="00505E41">
      <w:pPr>
        <w:jc w:val="both"/>
      </w:pPr>
      <w:r>
        <w:t xml:space="preserve">   </w:t>
      </w:r>
      <w:r w:rsidRPr="00F14C17">
        <w:t xml:space="preserve"> </w:t>
      </w:r>
      <w:r w:rsidR="008744CA">
        <w:t xml:space="preserve">              </w:t>
      </w:r>
      <w:r w:rsidR="00BF0F60">
        <w:t xml:space="preserve"> </w:t>
      </w:r>
    </w:p>
    <w:p w:rsidRDefault="00730D71" w:rsidP="00505E41" w:rsidR="00730D71">
      <w:pPr>
        <w:jc w:val="both"/>
      </w:pPr>
    </w:p>
    <w:p w:rsidRDefault="00B34704" w:rsidP="00505E41" w:rsidR="00B34704">
      <w:pPr>
        <w:jc w:val="both"/>
      </w:pPr>
    </w:p>
    <w:p w:rsidRDefault="001F5402" w:rsidP="00505E41" w:rsidR="001F5402">
      <w:pPr>
        <w:jc w:val="right"/>
        <w:rPr>
          <w:b/>
        </w:rPr>
      </w:pPr>
      <w:r w:rsidRPr="001F5402">
        <w:rPr>
          <w:b/>
        </w:rPr>
        <w:lastRenderedPageBreak/>
        <w:t>Broj: 7/St-1</w:t>
      </w:r>
      <w:r w:rsidR="00B5187E">
        <w:rPr>
          <w:b/>
        </w:rPr>
        <w:t>24</w:t>
      </w:r>
      <w:r w:rsidRPr="001F5402">
        <w:rPr>
          <w:b/>
        </w:rPr>
        <w:t>/2016-</w:t>
      </w:r>
      <w:r w:rsidR="00505E41">
        <w:rPr>
          <w:b/>
        </w:rPr>
        <w:t>3</w:t>
      </w:r>
      <w:r w:rsidR="008A7B8C">
        <w:rPr>
          <w:b/>
        </w:rPr>
        <w:t>5</w:t>
      </w:r>
    </w:p>
    <w:p w:rsidRDefault="001F5402" w:rsidP="001F5402" w:rsidR="001F5402">
      <w:pPr>
        <w:jc w:val="right"/>
      </w:pPr>
    </w:p>
    <w:p w:rsidRDefault="00BF0F60" w:rsidP="000D3784" w:rsidR="00CB3BE0">
      <w:pPr>
        <w:jc w:val="both"/>
      </w:pPr>
      <w:r>
        <w:t xml:space="preserve">  </w:t>
      </w:r>
      <w:r w:rsidR="001F5402">
        <w:t xml:space="preserve"> </w:t>
      </w:r>
      <w:r w:rsidR="001F5402">
        <w:tab/>
      </w:r>
      <w:r w:rsidR="001F5402">
        <w:tab/>
      </w:r>
      <w:r w:rsidR="000D3784" w:rsidRPr="000D3784">
        <w:t xml:space="preserve">Iz Izvješća o tijeku stečajnog postupka i stanju stečajne mase  koje je tijekom </w:t>
      </w:r>
      <w:r w:rsidR="00730D71">
        <w:t xml:space="preserve">stečajnog </w:t>
      </w:r>
      <w:r w:rsidR="000D3784" w:rsidRPr="000D3784">
        <w:t>postupka dostavio stečajni upravitelj</w:t>
      </w:r>
      <w:r w:rsidR="00CB3BE0">
        <w:t xml:space="preserve"> Vinko Dukić</w:t>
      </w:r>
      <w:r w:rsidR="00730D71">
        <w:t xml:space="preserve"> te njegovog očitovanja na izvještajnom ročištu i tijekom postupka</w:t>
      </w:r>
      <w:r w:rsidR="00CB3BE0">
        <w:t xml:space="preserve"> </w:t>
      </w:r>
      <w:r w:rsidR="000D3784" w:rsidRPr="000D3784">
        <w:t>proizlazi da stečajna masa stečajnog dužnika nije dostatna za pokriće troškova stečajnog postupk</w:t>
      </w:r>
      <w:r w:rsidR="00CB3BE0">
        <w:t>a, jer stečajni dužnik nije vlasnik pokretne i nepokretne imovine</w:t>
      </w:r>
      <w:r w:rsidR="00CB6055">
        <w:t xml:space="preserve">, motornih vozila, da nije vlasnik vrijednosnih papira niti nositelj poslovnih udjela odnosno dionica, te da je dužnik u kratkotrajnoj imovini iskazivao tražbine u iznosu od 884.407,00 Kn od čega se iznos od 874.421,00 Kn odnosi na tražbinu prema povezanom društvu MBM d.o.o Zagreb koja proizlazi iz trgovačkog ugovora, </w:t>
      </w:r>
      <w:r w:rsidR="00BC3FA2">
        <w:t>a ostale</w:t>
      </w:r>
      <w:r w:rsidR="00CB6055">
        <w:t xml:space="preserve"> tražbin</w:t>
      </w:r>
      <w:r w:rsidR="00BC3FA2">
        <w:t>e na tražbine</w:t>
      </w:r>
      <w:r w:rsidR="00CB6055">
        <w:t xml:space="preserve"> prema Poreznoj upravi i</w:t>
      </w:r>
      <w:r w:rsidR="00BC3FA2">
        <w:t xml:space="preserve"> HZZ</w:t>
      </w:r>
      <w:r w:rsidR="00730D71">
        <w:t>O te su u zastari.</w:t>
      </w:r>
      <w:r w:rsidR="00BC3FA2">
        <w:t xml:space="preserve"> Očitovao se nadalje, da tražbina prema </w:t>
      </w:r>
      <w:r w:rsidR="00FC2634">
        <w:t xml:space="preserve">povezanom </w:t>
      </w:r>
      <w:r w:rsidR="00BC3FA2">
        <w:t>društvu MBM d.o.o. Zagreb proizlazi iz trgovačkog ugovora</w:t>
      </w:r>
      <w:r w:rsidR="00730D71">
        <w:t>,</w:t>
      </w:r>
      <w:r w:rsidR="00CB6055">
        <w:t xml:space="preserve"> </w:t>
      </w:r>
      <w:r w:rsidR="002D2EA5">
        <w:t>da je posljednji račun izdan</w:t>
      </w:r>
      <w:r w:rsidR="00730D71">
        <w:t xml:space="preserve"> s</w:t>
      </w:r>
      <w:r w:rsidR="002D2EA5">
        <w:t xml:space="preserve"> dospijećem u siječnju 2013. godine odnosno 27. siječnja 2013. g</w:t>
      </w:r>
      <w:r w:rsidR="00730D71">
        <w:t>odine, pa je</w:t>
      </w:r>
      <w:r w:rsidR="00FC2634">
        <w:t xml:space="preserve"> nastupila</w:t>
      </w:r>
      <w:r w:rsidR="00730D71">
        <w:t xml:space="preserve"> zastar</w:t>
      </w:r>
      <w:r w:rsidR="002D2EA5">
        <w:t>a</w:t>
      </w:r>
      <w:r w:rsidR="008A3A21">
        <w:t>.</w:t>
      </w:r>
    </w:p>
    <w:p w:rsidRDefault="002D2EA5" w:rsidP="000D3784" w:rsidR="00481FA8" w:rsidRPr="00481FA8">
      <w:pPr>
        <w:jc w:val="both"/>
      </w:pPr>
      <w:r>
        <w:t xml:space="preserve"> </w:t>
      </w:r>
      <w:r>
        <w:tab/>
      </w:r>
      <w:r>
        <w:tab/>
        <w:t xml:space="preserve">Uvidom u </w:t>
      </w:r>
      <w:r w:rsidR="00FC2634">
        <w:t>U</w:t>
      </w:r>
      <w:r>
        <w:t xml:space="preserve">vjerenje Policijske postaje Pakrac od 21. srpnja 2016. godine utvrđeno je da dužnik nije vlasnik motornih vozila, a uvidom u potvrdu Općinskog suda u Bjelovaru </w:t>
      </w:r>
      <w:r w:rsidR="00FC2634">
        <w:t>Z</w:t>
      </w:r>
      <w:r>
        <w:t xml:space="preserve">emljišnoknjižnog odjela Pakrac utvrđeno je da nije vlasnikom nekretnina na području nadležnosti toga suda. </w:t>
      </w:r>
      <w:r>
        <w:tab/>
      </w:r>
      <w:r>
        <w:tab/>
      </w:r>
    </w:p>
    <w:p w:rsidRDefault="00481FA8" w:rsidP="00481FA8" w:rsidR="00481FA8" w:rsidRPr="00481FA8">
      <w:pPr>
        <w:jc w:val="both"/>
      </w:pPr>
      <w:r>
        <w:t xml:space="preserve"> </w:t>
      </w:r>
      <w:r>
        <w:tab/>
      </w:r>
      <w:r>
        <w:tab/>
      </w:r>
      <w:r w:rsidRPr="00481FA8">
        <w:t xml:space="preserve"> I na izvještajnom ročištu vjerovnici su se očitovali da se ne protive da se stečajni postupak  nad duž</w:t>
      </w:r>
      <w:r w:rsidR="00954EF1">
        <w:t>nikom iz tog razloga obustavi i postupi</w:t>
      </w:r>
      <w:r w:rsidRPr="00481FA8">
        <w:t xml:space="preserve"> sukladno odredbi čl. 293. Stečajnog zakona (NN 71/15). </w:t>
      </w:r>
    </w:p>
    <w:p w:rsidRDefault="00481FA8" w:rsidP="00481FA8" w:rsidR="00CF0A51">
      <w:pPr>
        <w:jc w:val="both"/>
      </w:pPr>
      <w:r>
        <w:t xml:space="preserve"> </w:t>
      </w:r>
      <w:r>
        <w:tab/>
      </w:r>
      <w:r>
        <w:tab/>
      </w:r>
      <w:r w:rsidR="00FB49FA">
        <w:t>Stoga su rješenjem posl.br. 7/S</w:t>
      </w:r>
      <w:r w:rsidR="00CF0A51">
        <w:t>t</w:t>
      </w:r>
      <w:r w:rsidR="00EE382D">
        <w:t>-</w:t>
      </w:r>
      <w:r w:rsidR="00FB49FA">
        <w:t>1</w:t>
      </w:r>
      <w:r w:rsidR="000D3784">
        <w:t>24</w:t>
      </w:r>
      <w:r w:rsidR="00FB49FA">
        <w:t>/2016-</w:t>
      </w:r>
      <w:r>
        <w:t>2</w:t>
      </w:r>
      <w:r w:rsidR="000D3784">
        <w:t>1</w:t>
      </w:r>
      <w:r w:rsidR="00CA1B94">
        <w:t xml:space="preserve"> od </w:t>
      </w:r>
      <w:r w:rsidR="000D3784">
        <w:t>21</w:t>
      </w:r>
      <w:r w:rsidR="00FB49FA">
        <w:t xml:space="preserve">. </w:t>
      </w:r>
      <w:r w:rsidR="000D3784">
        <w:t>listopada</w:t>
      </w:r>
      <w:r w:rsidR="00FB49FA">
        <w:t xml:space="preserve"> 201</w:t>
      </w:r>
      <w:r w:rsidR="000D3784">
        <w:t>6</w:t>
      </w:r>
      <w:r w:rsidR="00FB49FA">
        <w:t>. godine pozvani vjerovnici stečajne mase, stečajni upravitelj i Skupština vjerovnika u roku od osam dana od dana objave rješenja na mrežnoj stranici e-Oglasna ploča sudova očitovati se protive li se obustavi stečajnog postupka</w:t>
      </w:r>
      <w:r w:rsidR="00CF0A51">
        <w:t xml:space="preserve"> nad stečajnim dužnikom</w:t>
      </w:r>
      <w:r w:rsidR="00FB49FA">
        <w:t xml:space="preserve"> jer stečajna masa nije dostatna ni za namirenje troškova stečajnog postupka te su vjerovnici koji se protive obustavi stečajnog postupka pozvani</w:t>
      </w:r>
      <w:r>
        <w:t xml:space="preserve"> solidarno predujmiti iznos od </w:t>
      </w:r>
      <w:r w:rsidR="000D3784" w:rsidRPr="000D3784">
        <w:t xml:space="preserve">30.000,00 </w:t>
      </w:r>
      <w:r w:rsidR="00CA1B94" w:rsidRPr="00CA1B94">
        <w:t xml:space="preserve">Kn </w:t>
      </w:r>
      <w:r w:rsidR="00FB49FA">
        <w:t>za pokriće troškova stečajnog postupka</w:t>
      </w:r>
      <w:r w:rsidR="005973FB">
        <w:t xml:space="preserve"> </w:t>
      </w:r>
      <w:r w:rsidR="00FC2634">
        <w:t>protiv kojeg je žalbu ulo</w:t>
      </w:r>
      <w:r w:rsidR="002D2EA5">
        <w:t>ž</w:t>
      </w:r>
      <w:r w:rsidR="00FC2634">
        <w:t>il</w:t>
      </w:r>
      <w:r w:rsidR="002D2EA5">
        <w:t xml:space="preserve">a stečajna vjerovnica Republika Hrvatska. </w:t>
      </w:r>
      <w:r w:rsidR="00FB49FA">
        <w:t xml:space="preserve"> </w:t>
      </w:r>
      <w:r w:rsidR="002D2EA5">
        <w:t>Predmetno rješenje potvrđeno je rješenjem Visokog trgovačkog suda Republike Hrvatske posl.br. 9</w:t>
      </w:r>
      <w:r w:rsidR="008A3A21">
        <w:t xml:space="preserve"> </w:t>
      </w:r>
      <w:r w:rsidR="002D2EA5">
        <w:t>Pž -7979/2016-3 od 30. studenog 2016. godine</w:t>
      </w:r>
      <w:r w:rsidR="00505E41">
        <w:t>.</w:t>
      </w:r>
    </w:p>
    <w:p w:rsidRDefault="008A3A21" w:rsidP="008A3A21" w:rsidR="008A3A21" w:rsidRPr="008A3A21">
      <w:pPr>
        <w:ind w:firstLine="1440"/>
        <w:jc w:val="both"/>
      </w:pPr>
      <w:r w:rsidRPr="008A3A21">
        <w:t xml:space="preserve">I novoimenovani stečajni upravitelj Slavko Marinac u svom </w:t>
      </w:r>
      <w:r>
        <w:t>I</w:t>
      </w:r>
      <w:r w:rsidRPr="008A3A21">
        <w:t>zvješću</w:t>
      </w:r>
      <w:r>
        <w:t xml:space="preserve"> o tijeku stečajnog postupka i stanju stečajne mase </w:t>
      </w:r>
      <w:r w:rsidRPr="008A3A21">
        <w:t xml:space="preserve">očitovao se da dužnik nema novčanih sredstava i da imovina dužnika nije utvrđena, te tako dakle nije utvrdio </w:t>
      </w:r>
      <w:r>
        <w:t>nove okolnosti koje bi utjecale na vjerojatnost naplate tražbina dužnika odnosno unovčenje ove imovine dužnika.</w:t>
      </w:r>
    </w:p>
    <w:p w:rsidRDefault="002D2EA5" w:rsidP="00867068" w:rsidR="00136656">
      <w:pPr>
        <w:ind w:firstLine="1440"/>
        <w:jc w:val="both"/>
      </w:pPr>
      <w:r>
        <w:t>N</w:t>
      </w:r>
      <w:r w:rsidR="00BF0F60">
        <w:t>adalje</w:t>
      </w:r>
      <w:r>
        <w:t xml:space="preserve"> je utvrđeno </w:t>
      </w:r>
      <w:r w:rsidR="00FB49FA">
        <w:t xml:space="preserve">provjerom u računovodstvu </w:t>
      </w:r>
      <w:r w:rsidR="00CF0A51">
        <w:t>suda</w:t>
      </w:r>
      <w:r w:rsidRPr="002D2EA5">
        <w:t xml:space="preserve"> da nitko od vjerovnika nije </w:t>
      </w:r>
      <w:r>
        <w:t>uplatio</w:t>
      </w:r>
      <w:r w:rsidR="00FB49FA">
        <w:t xml:space="preserve"> predujam za pokriće troškova stečajnog postupka sukladno navedenom rješenju</w:t>
      </w:r>
      <w:r>
        <w:t>, pa tako niti Republika Hrvatska Ministarstvo financija kao stečajni vjerovnik.</w:t>
      </w:r>
      <w:r w:rsidR="00505E41">
        <w:t xml:space="preserve"> </w:t>
      </w:r>
    </w:p>
    <w:p w:rsidRDefault="00505E41" w:rsidP="00867068" w:rsidR="00FB49FA">
      <w:pPr>
        <w:ind w:firstLine="1440"/>
        <w:jc w:val="both"/>
      </w:pPr>
      <w:r>
        <w:t>Nastavno tome</w:t>
      </w:r>
      <w:r w:rsidR="008A3A21">
        <w:t>,</w:t>
      </w:r>
      <w:r>
        <w:t xml:space="preserve"> ostvarene su pretpostavke iz odredbe čl.293 SZ-a za donošenje odluke o obustavi i zaključenju stečajnog postupka nad stečajnim dužnikom</w:t>
      </w:r>
      <w:r w:rsidR="008A3A21">
        <w:t xml:space="preserve">, </w:t>
      </w:r>
      <w:r>
        <w:t>pa je</w:t>
      </w:r>
      <w:r w:rsidR="00FB49FA">
        <w:t xml:space="preserve"> odlučeno kao u izreci rješenja. </w:t>
      </w:r>
    </w:p>
    <w:p w:rsidRDefault="00BF0F60" w:rsidP="00F14C17" w:rsidR="00BF0F60" w:rsidRPr="00F14C17">
      <w:pPr>
        <w:jc w:val="both"/>
      </w:pPr>
    </w:p>
    <w:p w:rsidRDefault="00F14C17" w:rsidP="00F14C17" w:rsidR="00F14C17" w:rsidRPr="00F14C17">
      <w:pPr>
        <w:ind w:firstLine="708" w:left="708"/>
        <w:jc w:val="both"/>
      </w:pPr>
      <w:r w:rsidRPr="00F14C17">
        <w:t xml:space="preserve"> </w:t>
      </w:r>
      <w:r w:rsidR="002766E4">
        <w:t xml:space="preserve">U Slavonskom Brodu, </w:t>
      </w:r>
      <w:r w:rsidR="00CB3BE0">
        <w:t>01</w:t>
      </w:r>
      <w:r w:rsidR="00FB49FA">
        <w:t xml:space="preserve">. </w:t>
      </w:r>
      <w:r w:rsidR="00CB3BE0">
        <w:t>rujna</w:t>
      </w:r>
      <w:r w:rsidR="002766E4">
        <w:t xml:space="preserve"> </w:t>
      </w:r>
      <w:r w:rsidRPr="00F14C17">
        <w:t>201</w:t>
      </w:r>
      <w:r w:rsidR="001A493F">
        <w:t>7</w:t>
      </w:r>
      <w:r w:rsidRPr="00F14C17">
        <w:t>. godine</w:t>
      </w:r>
    </w:p>
    <w:p w:rsidRDefault="00F14C17" w:rsidP="00F14C17" w:rsidR="00F14C17">
      <w:pPr>
        <w:jc w:val="both"/>
      </w:pPr>
    </w:p>
    <w:p w:rsidRDefault="00F16AF9" w:rsidP="00F14C17" w:rsidR="00F16AF9" w:rsidRPr="00F14C17">
      <w:pPr>
        <w:jc w:val="both"/>
      </w:pPr>
    </w:p>
    <w:p w:rsidRDefault="00F14C17" w:rsidP="00F14C17" w:rsidR="00F14C17" w:rsidRPr="00F14C17">
      <w:pPr>
        <w:jc w:val="both"/>
      </w:pPr>
      <w:r w:rsidRPr="00F14C17">
        <w:t xml:space="preserve">                                                                          </w:t>
      </w:r>
      <w:r w:rsidR="00F16AF9">
        <w:t xml:space="preserve">                     </w:t>
      </w:r>
      <w:r w:rsidR="00505E41">
        <w:t xml:space="preserve">            </w:t>
      </w:r>
      <w:r w:rsidRPr="00F14C17">
        <w:t xml:space="preserve"> </w:t>
      </w:r>
      <w:r w:rsidR="00F16AF9">
        <w:t xml:space="preserve"> </w:t>
      </w:r>
      <w:r w:rsidR="00BF0F60">
        <w:t>Stečajna sutkinja</w:t>
      </w:r>
    </w:p>
    <w:p w:rsidRDefault="00F14C17" w:rsidP="001A493F" w:rsidR="00E52A69">
      <w:pPr>
        <w:jc w:val="both"/>
      </w:pPr>
      <w:r w:rsidRPr="00F14C17">
        <w:t xml:space="preserve">                                                                           </w:t>
      </w:r>
      <w:r w:rsidR="00F16AF9">
        <w:t xml:space="preserve">                  </w:t>
      </w:r>
      <w:r w:rsidRPr="00F14C17">
        <w:t xml:space="preserve"> </w:t>
      </w:r>
      <w:r w:rsidR="00F16AF9">
        <w:t xml:space="preserve">  </w:t>
      </w:r>
      <w:r w:rsidR="00775266">
        <w:t xml:space="preserve">  </w:t>
      </w:r>
      <w:r w:rsidR="00505E41">
        <w:t xml:space="preserve">           </w:t>
      </w:r>
      <w:r w:rsidR="001A493F">
        <w:t xml:space="preserve">  </w:t>
      </w:r>
      <w:r w:rsidRPr="00F14C17">
        <w:t>Mirna Vujčić</w:t>
      </w:r>
      <w:r w:rsidR="00E52A69">
        <w:t xml:space="preserve"> </w:t>
      </w:r>
    </w:p>
    <w:p w:rsidRDefault="00F14C17" w:rsidP="00F14C17" w:rsidR="00F14C17" w:rsidRPr="001F6D61">
      <w:pPr>
        <w:jc w:val="both"/>
        <w:rPr>
          <w:b/>
          <w:sz w:val="20"/>
          <w:szCs w:val="20"/>
        </w:rPr>
      </w:pPr>
      <w:r w:rsidRPr="001F6D61">
        <w:rPr>
          <w:b/>
          <w:sz w:val="20"/>
          <w:szCs w:val="20"/>
        </w:rPr>
        <w:t>Pouka o pravnom lijeku:</w:t>
      </w:r>
    </w:p>
    <w:p w:rsidRDefault="00DA1C8E" w:rsidP="00DA1C8E" w:rsidR="00DA1C8E" w:rsidRPr="00DA1C8E">
      <w:pPr>
        <w:jc w:val="both"/>
        <w:rPr>
          <w:sz w:val="20"/>
          <w:szCs w:val="20"/>
        </w:rPr>
      </w:pPr>
      <w:r w:rsidRPr="00DA1C8E">
        <w:rPr>
          <w:sz w:val="20"/>
          <w:szCs w:val="20"/>
        </w:rPr>
        <w:t>Protiv ovog rješenja dopuštena je žalba u roku od osam dana</w:t>
      </w:r>
    </w:p>
    <w:p w:rsidRDefault="00DA1C8E" w:rsidP="00DA1C8E" w:rsidR="00DA1C8E" w:rsidRPr="00DA1C8E">
      <w:pPr>
        <w:jc w:val="both"/>
        <w:rPr>
          <w:sz w:val="20"/>
          <w:szCs w:val="20"/>
        </w:rPr>
      </w:pPr>
      <w:r w:rsidRPr="00DA1C8E">
        <w:rPr>
          <w:sz w:val="20"/>
          <w:szCs w:val="20"/>
        </w:rPr>
        <w:t>po isteku osmog dana od dana objave rješenja na mrežnoj stranici</w:t>
      </w:r>
    </w:p>
    <w:p w:rsidRDefault="00DA1C8E" w:rsidP="00DA1C8E" w:rsidR="00DA1C8E" w:rsidRPr="00DA1C8E">
      <w:pPr>
        <w:jc w:val="both"/>
        <w:rPr>
          <w:sz w:val="20"/>
          <w:szCs w:val="20"/>
        </w:rPr>
      </w:pPr>
      <w:r w:rsidRPr="00DA1C8E">
        <w:rPr>
          <w:sz w:val="20"/>
          <w:szCs w:val="20"/>
        </w:rPr>
        <w:t xml:space="preserve">e-Oglasna ploča sudova. Žalba se podnosi  Visokom trgovačkom </w:t>
      </w:r>
    </w:p>
    <w:p w:rsidRDefault="00DA1C8E" w:rsidP="00DA1C8E" w:rsidR="00DA1C8E" w:rsidRPr="00DA1C8E">
      <w:pPr>
        <w:jc w:val="both"/>
        <w:rPr>
          <w:sz w:val="20"/>
          <w:szCs w:val="20"/>
        </w:rPr>
      </w:pPr>
      <w:r w:rsidRPr="00DA1C8E">
        <w:rPr>
          <w:sz w:val="20"/>
          <w:szCs w:val="20"/>
        </w:rPr>
        <w:t>sudu u Zagrebu  putem ovoga suda  u tri  primjerka.</w:t>
      </w:r>
    </w:p>
    <w:p w:rsidRDefault="00596652" w:rsidP="00F14C17" w:rsidR="00596652">
      <w:pPr>
        <w:jc w:val="both"/>
      </w:pPr>
    </w:p>
    <w:p w:rsidRDefault="00596652" w:rsidP="00F14C17" w:rsidR="00596652" w:rsidRPr="00F14C17">
      <w:pPr>
        <w:jc w:val="both"/>
      </w:pPr>
    </w:p>
    <w:p w:rsidRDefault="00F14C17" w:rsidP="00F14C17" w:rsidR="00F14C17" w:rsidRPr="00F14C17">
      <w:pPr>
        <w:jc w:val="both"/>
      </w:pPr>
      <w:r w:rsidRPr="00F14C17">
        <w:t>DNA:</w:t>
      </w:r>
    </w:p>
    <w:p w:rsidRDefault="00F14C17" w:rsidP="00F14C17" w:rsidR="00F14C17">
      <w:pPr>
        <w:jc w:val="both"/>
      </w:pPr>
      <w:r w:rsidRPr="00F14C17">
        <w:t>1.Rješenje nepravomoćno</w:t>
      </w:r>
    </w:p>
    <w:p w:rsidRDefault="00DA1C8E" w:rsidP="00F14C17" w:rsidR="00DA1C8E" w:rsidRPr="00F14C17">
      <w:pPr>
        <w:jc w:val="both"/>
      </w:pPr>
      <w:r>
        <w:t>2. Rješenje objaviti na mrežnoj stranici e-Oglasna ploča sudova</w:t>
      </w:r>
    </w:p>
    <w:p w:rsidRDefault="00DA1C8E" w:rsidP="00F14C17" w:rsidR="00F14C17" w:rsidRPr="00F14C17">
      <w:pPr>
        <w:jc w:val="both"/>
      </w:pPr>
      <w:r>
        <w:t>3</w:t>
      </w:r>
      <w:r w:rsidR="00F14C17" w:rsidRPr="00F14C17">
        <w:t>.Dostaviti:</w:t>
      </w:r>
    </w:p>
    <w:p w:rsidRDefault="00F14C17" w:rsidP="00F14C17" w:rsidR="00943993">
      <w:pPr>
        <w:jc w:val="both"/>
      </w:pPr>
      <w:r w:rsidRPr="00F14C17">
        <w:t>- stečaj</w:t>
      </w:r>
      <w:r w:rsidR="00F16AF9">
        <w:t>no</w:t>
      </w:r>
      <w:r w:rsidR="00800D84">
        <w:t>m</w:t>
      </w:r>
      <w:r w:rsidR="00F16AF9">
        <w:t xml:space="preserve"> upravitelj</w:t>
      </w:r>
      <w:r w:rsidR="00800D84">
        <w:t>u</w:t>
      </w:r>
      <w:r w:rsidR="00F16AF9">
        <w:t xml:space="preserve"> </w:t>
      </w:r>
      <w:r w:rsidR="00B5187E">
        <w:t>Slavku Marinac</w:t>
      </w:r>
    </w:p>
    <w:p w:rsidRDefault="00F14C17" w:rsidP="00F14C17" w:rsidR="00F14C17" w:rsidRPr="00F14C17">
      <w:pPr>
        <w:jc w:val="both"/>
      </w:pPr>
      <w:r w:rsidRPr="00F14C17">
        <w:t>- ŽDO Građansko-upravnom odjelu Slavonski Brod</w:t>
      </w:r>
    </w:p>
    <w:p w:rsidRDefault="00F14C17" w:rsidP="00F14C17" w:rsidR="00F14C17" w:rsidRPr="00F14C17">
      <w:pPr>
        <w:jc w:val="both"/>
      </w:pPr>
      <w:r w:rsidRPr="00F14C17">
        <w:t>- FINI po pravomoćnosti</w:t>
      </w:r>
    </w:p>
    <w:p w:rsidRDefault="00F14C17" w:rsidP="00F14C17" w:rsidR="00F14C17">
      <w:pPr>
        <w:jc w:val="both"/>
      </w:pPr>
      <w:r w:rsidRPr="00F14C17">
        <w:t>- sudskom registru po pravomoćnosti</w:t>
      </w:r>
    </w:p>
    <w:p w:rsidRDefault="00F14C17" w:rsidP="00F14C17" w:rsidR="00F14C17" w:rsidRPr="00F14C17">
      <w:pPr>
        <w:jc w:val="both"/>
      </w:pPr>
    </w:p>
    <w:p w:rsidRDefault="00F14C17" w:rsidP="00F14C17" w:rsidR="00F14C17" w:rsidRPr="00F14C17">
      <w:pPr>
        <w:jc w:val="both"/>
      </w:pPr>
    </w:p>
    <w:p w:rsidRDefault="00F14C17" w:rsidP="00F14C17" w:rsidR="00F14C17" w:rsidRPr="00F14C17">
      <w:pPr>
        <w:jc w:val="both"/>
      </w:pPr>
    </w:p>
    <w:sectPr w:rsidSect="004F6CAA" w:rsidR="00F14C17" w:rsidRPr="00F14C1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0FB3" w:rsidR="00E80FB3">
      <w:r>
        <w:separator/>
      </w:r>
    </w:p>
  </w:endnote>
  <w:endnote w:id="0" w:type="continuationSeparator">
    <w:p w:rsidRDefault="00E80FB3" w:rsidR="00E80F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0FB3" w:rsidR="00E80FB3">
      <w:r>
        <w:separator/>
      </w:r>
    </w:p>
  </w:footnote>
  <w:footnote w:id="0" w:type="continuationSeparator">
    <w:p w:rsidRDefault="00E80FB3" w:rsidR="00E80F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5266" w:rsidP="00E647C8" w:rsidR="007752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75266" w:rsidR="0077526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5266" w:rsidP="00E647C8" w:rsidR="007752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682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75266" w:rsidR="0077526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4C17"/>
    <w:rsid w:val="00012AEB"/>
    <w:rsid w:val="00054988"/>
    <w:rsid w:val="00086E32"/>
    <w:rsid w:val="00087CAE"/>
    <w:rsid w:val="000B171E"/>
    <w:rsid w:val="000D3784"/>
    <w:rsid w:val="00127009"/>
    <w:rsid w:val="001308FD"/>
    <w:rsid w:val="00136656"/>
    <w:rsid w:val="00151B7C"/>
    <w:rsid w:val="00166567"/>
    <w:rsid w:val="001727A0"/>
    <w:rsid w:val="001928AD"/>
    <w:rsid w:val="001A493F"/>
    <w:rsid w:val="001F139F"/>
    <w:rsid w:val="001F5402"/>
    <w:rsid w:val="001F6D61"/>
    <w:rsid w:val="00202943"/>
    <w:rsid w:val="00231CF6"/>
    <w:rsid w:val="00234BAD"/>
    <w:rsid w:val="0024211D"/>
    <w:rsid w:val="002766E4"/>
    <w:rsid w:val="002B0A51"/>
    <w:rsid w:val="002C1A95"/>
    <w:rsid w:val="002D1B7D"/>
    <w:rsid w:val="002D2EA5"/>
    <w:rsid w:val="002D77FC"/>
    <w:rsid w:val="002E113D"/>
    <w:rsid w:val="003219E7"/>
    <w:rsid w:val="003548C9"/>
    <w:rsid w:val="00361D3C"/>
    <w:rsid w:val="00392FCD"/>
    <w:rsid w:val="00394A15"/>
    <w:rsid w:val="003E5C75"/>
    <w:rsid w:val="0041324D"/>
    <w:rsid w:val="00430CC3"/>
    <w:rsid w:val="00457593"/>
    <w:rsid w:val="00481FA8"/>
    <w:rsid w:val="004837B6"/>
    <w:rsid w:val="00485DF8"/>
    <w:rsid w:val="00495757"/>
    <w:rsid w:val="004A7AAC"/>
    <w:rsid w:val="004B6927"/>
    <w:rsid w:val="004D2A91"/>
    <w:rsid w:val="004D4E24"/>
    <w:rsid w:val="004D6BE8"/>
    <w:rsid w:val="004E42D9"/>
    <w:rsid w:val="004F277D"/>
    <w:rsid w:val="004F6CAA"/>
    <w:rsid w:val="00505E41"/>
    <w:rsid w:val="00514D6B"/>
    <w:rsid w:val="00560357"/>
    <w:rsid w:val="00583C06"/>
    <w:rsid w:val="00591EC0"/>
    <w:rsid w:val="00596652"/>
    <w:rsid w:val="005973FB"/>
    <w:rsid w:val="005A252E"/>
    <w:rsid w:val="005A4A48"/>
    <w:rsid w:val="005C64D1"/>
    <w:rsid w:val="005C7852"/>
    <w:rsid w:val="005E5EC1"/>
    <w:rsid w:val="00602377"/>
    <w:rsid w:val="0060305F"/>
    <w:rsid w:val="006167B2"/>
    <w:rsid w:val="006621C6"/>
    <w:rsid w:val="00666D32"/>
    <w:rsid w:val="006802DA"/>
    <w:rsid w:val="00687DDA"/>
    <w:rsid w:val="00717694"/>
    <w:rsid w:val="00730D71"/>
    <w:rsid w:val="00734A50"/>
    <w:rsid w:val="00775266"/>
    <w:rsid w:val="00776664"/>
    <w:rsid w:val="0078744F"/>
    <w:rsid w:val="00794565"/>
    <w:rsid w:val="007A4693"/>
    <w:rsid w:val="007B1DCD"/>
    <w:rsid w:val="007D6CCF"/>
    <w:rsid w:val="00800D84"/>
    <w:rsid w:val="008041FA"/>
    <w:rsid w:val="00812908"/>
    <w:rsid w:val="00845D0E"/>
    <w:rsid w:val="00846A87"/>
    <w:rsid w:val="00867068"/>
    <w:rsid w:val="008744CA"/>
    <w:rsid w:val="00875F7F"/>
    <w:rsid w:val="00876DDC"/>
    <w:rsid w:val="00884A6C"/>
    <w:rsid w:val="008A375B"/>
    <w:rsid w:val="008A3A21"/>
    <w:rsid w:val="008A7B8C"/>
    <w:rsid w:val="008B190B"/>
    <w:rsid w:val="008C79B2"/>
    <w:rsid w:val="008E2EBA"/>
    <w:rsid w:val="008F291C"/>
    <w:rsid w:val="008F6B19"/>
    <w:rsid w:val="00905C09"/>
    <w:rsid w:val="009243D1"/>
    <w:rsid w:val="00943993"/>
    <w:rsid w:val="00954EF1"/>
    <w:rsid w:val="009731FF"/>
    <w:rsid w:val="009A42CA"/>
    <w:rsid w:val="009D16B0"/>
    <w:rsid w:val="009E55E4"/>
    <w:rsid w:val="009E72C0"/>
    <w:rsid w:val="009F322F"/>
    <w:rsid w:val="00A1063D"/>
    <w:rsid w:val="00A15FC3"/>
    <w:rsid w:val="00A34FB4"/>
    <w:rsid w:val="00A76720"/>
    <w:rsid w:val="00A92F60"/>
    <w:rsid w:val="00AB204B"/>
    <w:rsid w:val="00AB3645"/>
    <w:rsid w:val="00AE61A9"/>
    <w:rsid w:val="00B34704"/>
    <w:rsid w:val="00B5187E"/>
    <w:rsid w:val="00B60A36"/>
    <w:rsid w:val="00B848E2"/>
    <w:rsid w:val="00BA12AF"/>
    <w:rsid w:val="00BB5E56"/>
    <w:rsid w:val="00BC3FA2"/>
    <w:rsid w:val="00BF0F60"/>
    <w:rsid w:val="00C17DFD"/>
    <w:rsid w:val="00C54779"/>
    <w:rsid w:val="00C553E9"/>
    <w:rsid w:val="00C9510C"/>
    <w:rsid w:val="00CA1B94"/>
    <w:rsid w:val="00CB3BE0"/>
    <w:rsid w:val="00CB6055"/>
    <w:rsid w:val="00CC2A15"/>
    <w:rsid w:val="00CF0A51"/>
    <w:rsid w:val="00D10621"/>
    <w:rsid w:val="00D148D6"/>
    <w:rsid w:val="00D15BA7"/>
    <w:rsid w:val="00D42465"/>
    <w:rsid w:val="00D54EFC"/>
    <w:rsid w:val="00D5695F"/>
    <w:rsid w:val="00D70156"/>
    <w:rsid w:val="00D83DD8"/>
    <w:rsid w:val="00D9373F"/>
    <w:rsid w:val="00DA00D1"/>
    <w:rsid w:val="00DA1C8E"/>
    <w:rsid w:val="00DC293A"/>
    <w:rsid w:val="00E133A9"/>
    <w:rsid w:val="00E52A69"/>
    <w:rsid w:val="00E532DF"/>
    <w:rsid w:val="00E63831"/>
    <w:rsid w:val="00E63FA3"/>
    <w:rsid w:val="00E647C8"/>
    <w:rsid w:val="00E80FB3"/>
    <w:rsid w:val="00E81D42"/>
    <w:rsid w:val="00EC3D9B"/>
    <w:rsid w:val="00EC7EC3"/>
    <w:rsid w:val="00EE0E9C"/>
    <w:rsid w:val="00EE2A07"/>
    <w:rsid w:val="00EE382D"/>
    <w:rsid w:val="00F06BB6"/>
    <w:rsid w:val="00F14C17"/>
    <w:rsid w:val="00F169BE"/>
    <w:rsid w:val="00F16AF9"/>
    <w:rsid w:val="00F56824"/>
    <w:rsid w:val="00FA7F9D"/>
    <w:rsid w:val="00FB49FA"/>
    <w:rsid w:val="00FC2634"/>
    <w:rsid w:val="00FC6D12"/>
    <w:rsid w:val="00FD4384"/>
    <w:rsid w:val="00FD4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F6C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F6CAA"/>
  </w:style>
  <w:style w:styleId="Tekstbalonia" w:type="paragraph">
    <w:name w:val="Balloon Text"/>
    <w:basedOn w:val="Normal"/>
    <w:link w:val="TekstbaloniaChar"/>
    <w:rsid w:val="002E11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E11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68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68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68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68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68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F6C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F6CAA"/>
  </w:style>
  <w:style w:styleId="Tekstbalonia" w:type="paragraph">
    <w:name w:val="Balloon Text"/>
    <w:basedOn w:val="Normal"/>
    <w:link w:val="TekstbaloniaChar"/>
    <w:rsid w:val="002E11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E11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68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68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68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68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68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55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304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238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St-124/2016</izvorni_sadrzaj>
    <derivirana_varijabla naziv="DomainObject.Predmet.OznakaBroj_1">St-124/2016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.</izvorni_sadrzaj>
    <derivirana_varijabla naziv="DomainObject.Predmet.PrimjedbaSuca_1">.</derivirana_varijabla>
  </DomainObject.Predmet.PrimjedbaSuca>
  <DomainObject.Predmet.ProtustrankaFormated>
    <izvorni_sadrzaj>  FLORA LIPIK d.o.o. za poljoprivredu i usluge zastupanog po punomoćniku Dejan Šprem</izvorni_sadrzaj>
    <derivirana_varijabla naziv="DomainObject.Predmet.ProtustrankaFormated_1">  FLORA LIPIK d.o.o. za poljoprivredu i usluge zastupanog po punomoćniku Dejan Šprem</derivirana_varijabla>
  </DomainObject.Predmet.ProtustrankaFormated>
  <DomainObject.Predmet.ProtustrankaFormatedOIB>
    <izvorni_sadrzaj>  FLORA LIPIK d.o.o. za poljoprivredu i usluge, OIB 59049574991 zastupanog po punomoćniku Dejan Šprem</izvorni_sadrzaj>
    <derivirana_varijabla naziv="DomainObject.Predmet.ProtustrankaFormatedOIB_1">  FLORA LIPIK d.o.o. za poljoprivredu i usluge, OIB 59049574991 zastupanog po punomoćniku Dejan Šprem</derivirana_varijabla>
  </DomainObject.Predmet.ProtustrankaFormatedOIB>
  <DomainObject.Predmet.ProtustrankaFormatedWithAdress>
    <izvorni_sadrzaj> FLORA LIPIK d.o.o. za poljoprivredu i usluge, Kralja Tomislava bb , 34551 Lipik zastupanog po punomoćniku Dejan Šprem</izvorni_sadrzaj>
    <derivirana_varijabla naziv="DomainObject.Predmet.ProtustrankaFormatedWithAdress_1"> FLORA LIPIK d.o.o. za poljoprivredu i usluge, Kralja Tomislava bb , 34551 Lipik zastupanog po punomoćniku Dejan Šprem</derivirana_varijabla>
  </DomainObject.Predmet.ProtustrankaFormatedWithAdress>
  <DomainObject.Predmet.ProtustrankaFormatedWithAdressOIB>
    <izvorni_sadrzaj> FLORA LIPIK d.o.o. za poljoprivredu i usluge, OIB 59049574991, Kralja Tomislava bb , 34551 Lipik zastupanog po punomoćniku Dejan Šprem</izvorni_sadrzaj>
    <derivirana_varijabla naziv="DomainObject.Predmet.ProtustrankaFormatedWithAdressOIB_1"> FLORA LIPIK d.o.o. za poljoprivredu i usluge, OIB 59049574991, Kralja Tomislava bb , 34551 Lipik zastupanog po punomoćniku Dejan Šprem</derivirana_varijabla>
  </DomainObject.Predmet.ProtustrankaFormatedWithAdressOIB>
  <DomainObject.Predmet.ProtustrankaWithAdress>
    <izvorni_sadrzaj>FLORA LIPIK d.o.o. za poljoprivredu i usluge Kralja Tomislava bb , 34551 Lipik</izvorni_sadrzaj>
    <derivirana_varijabla naziv="DomainObject.Predmet.ProtustrankaWithAdress_1">FLORA LIPIK d.o.o. za poljoprivredu i usluge Kralja Tomislava bb , 34551 Lipik</derivirana_varijabla>
  </DomainObject.Predmet.ProtustrankaWithAdress>
  <DomainObject.Predmet.ProtustrankaWithAdressOIB>
    <izvorni_sadrzaj>FLORA LIPIK d.o.o. za poljoprivredu i usluge, OIB 59049574991, Kralja Tomislava bb , 34551 Lipik</izvorni_sadrzaj>
    <derivirana_varijabla naziv="DomainObject.Predmet.ProtustrankaWithAdressOIB_1">FLORA LIPIK d.o.o. za poljoprivredu i usluge, OIB 59049574991, Kralja Tomislava bb , 34551 Lipik</derivirana_varijabla>
  </DomainObject.Predmet.ProtustrankaWithAdressOIB>
  <DomainObject.Predmet.ProtustrankaNazivFormated>
    <izvorni_sadrzaj>FLORA LIPIK d.o.o. za poljoprivredu i usluge</izvorni_sadrzaj>
    <derivirana_varijabla naziv="DomainObject.Predmet.ProtustrankaNazivFormated_1">FLORA LIPIK d.o.o. za poljoprivredu i usluge</derivirana_varijabla>
  </DomainObject.Predmet.ProtustrankaNazivFormated>
  <DomainObject.Predmet.ProtustrankaNazivFormatedOIB>
    <izvorni_sadrzaj>FLORA LIPIK d.o.o. za poljoprivredu i usluge, OIB 59049574991</izvorni_sadrzaj>
    <derivirana_varijabla naziv="DomainObject.Predmet.ProtustrankaNazivFormatedOIB_1">FLORA LIPIK d.o.o. za poljoprivredu i usluge, OIB 59049574991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 MINISTARSTVO FINANCIJA POREZNA UPRAVA POŽEGA zastupanog po punomoćniku ŽUPANIJSKO DRŽAVNO ODVJETNIŠTVO SLAVONSKI BROD; Gabriel Zovak</izvorni_sadrzaj>
    <derivirana_varijabla naziv="DomainObject.Predmet.StrankaFormated_1">  RH  MINISTARSTVO FINANCIJA POREZNA UPRAVA POŽEGA zastupanog po punomoćniku ŽUPANIJSKO DRŽAVNO ODVJETNIŠTVO SLAVONSKI BROD; Gabriel Zovak</derivirana_varijabla>
  </DomainObject.Predmet.StrankaFormated>
  <DomainObject.Predmet.StrankaFormatedOIB>
    <izvorni_sadrzaj>  RH  MINISTARSTVO FINANCIJA POREZNA UPRAVA POŽEGA zastupanog po punomoćniku ŽUPANIJSKO DRŽAVNO ODVJETNIŠTVO SLAVONSKI BROD; Gabriel Zovak</izvorni_sadrzaj>
    <derivirana_varijabla naziv="DomainObject.Predmet.StrankaFormatedOIB_1">  RH  MINISTARSTVO FINANCIJA POREZNA UPRAVA POŽEGA zastupanog po punomoćniku ŽUPANIJSKO DRŽAVNO ODVJETNIŠTVO SLAVONSKI BROD; Gabriel Zovak</derivirana_varijabla>
  </DomainObject.Predmet.StrankaFormatedOIB>
  <DomainObject.Predmet.StrankaFormatedWithAdress>
    <izvorni_sadrzaj> RH  MINISTARSTVO FINANCIJA POREZNA UPRAVA POŽEGA zastupanog po punomoćniku ŽUPANIJSKO DRŽAVNO ODVJETNIŠTVO SLAVONSKI BROD; Gabriel Zovak</izvorni_sadrzaj>
    <derivirana_varijabla naziv="DomainObject.Predmet.StrankaFormatedWithAdress_1"> RH  MINISTARSTVO FINANCIJA POREZNA UPRAVA POŽEGA zastupanog po punomoćniku ŽUPANIJSKO DRŽAVNO ODVJETNIŠTVO SLAVONSKI BROD; Gabriel Zovak</derivirana_varijabla>
  </DomainObject.Predmet.StrankaFormatedWithAdress>
  <DomainObject.Predmet.StrankaFormatedWithAdressOIB>
    <izvorni_sadrzaj> RH  MINISTARSTVO FINANCIJA POREZNA UPRAVA POŽEGA zastupanog po punomoćniku ŽUPANIJSKO DRŽAVNO ODVJETNIŠTVO SLAVONSKI BROD; Gabriel Zovak</izvorni_sadrzaj>
    <derivirana_varijabla naziv="DomainObject.Predmet.StrankaFormatedWithAdressOIB_1"> RH  MINISTARSTVO FINANCIJA POREZNA UPRAVA POŽEGA zastupanog po punomoćniku ŽUPANIJSKO DRŽAVNO ODVJETNIŠTVO SLAVONSKI BROD; Gabriel Zovak</derivirana_varijabla>
  </DomainObject.Predmet.StrankaFormatedWithAdressOIB>
  <DomainObject.Predmet.StrankaWithAdress>
    <izvorni_sadrzaj>RH  MINISTARSTVO FINANCIJA POREZNA UPRAVA POŽEGA </izvorni_sadrzaj>
    <derivirana_varijabla naziv="DomainObject.Predmet.StrankaWithAdress_1">RH  MINISTARSTVO FINANCIJA POREZNA UPRAVA POŽEGA </derivirana_varijabla>
  </DomainObject.Predmet.StrankaWithAdress>
  <DomainObject.Predmet.StrankaWithAdressOIB>
    <izvorni_sadrzaj>RH  MINISTARSTVO FINANCIJA POREZNA UPRAVA POŽEGA</izvorni_sadrzaj>
    <derivirana_varijabla naziv="DomainObject.Predmet.StrankaWithAdressOIB_1">RH  MINISTARSTVO FINANCIJA POREZNA UPRAVA POŽEGA</derivirana_varijabla>
  </DomainObject.Predmet.StrankaWithAdressOIB>
  <DomainObject.Predmet.StrankaNazivFormated>
    <izvorni_sadrzaj>RH  MINISTARSTVO FINANCIJA POREZNA UPRAVA POŽEGA</izvorni_sadrzaj>
    <derivirana_varijabla naziv="DomainObject.Predmet.StrankaNazivFormated_1">RH  MINISTARSTVO FINANCIJA POREZNA UPRAVA POŽEGA</derivirana_varijabla>
  </DomainObject.Predmet.StrankaNazivFormated>
  <DomainObject.Predmet.StrankaNazivFormatedOIB>
    <izvorni_sadrzaj>RH  MINISTARSTVO FINANCIJA POREZNA UPRAVA POŽEGA</izvorni_sadrzaj>
    <derivirana_varijabla naziv="DomainObject.Predmet.StrankaNazivFormatedOIB_1">RH  MINISTARSTVO FINANCIJA POREZNA UPRAVA 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132304.88</izvorni_sadrzaj>
    <derivirana_varijabla naziv="DomainObject.Predmet.TrenutnaVrijednost_1">132304.88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RH  MINISTARSTVO FINANCIJA POREZNA UPRAVA POŽEGA zastupanog po punomoćniku ŽUPANIJSKO DRŽAVNO ODVJETNIŠTVO SLAVONSKI BROD; Gabriel Zovak</item>
    </izvorni_sadrzaj>
    <derivirana_varijabla naziv="DomainObject.Predmet.StrankaListFormated_1">
      <item>RH  MINISTARSTVO FINANCIJA POREZNA UPRAVA POŽEGA zastupanog po punomoćniku ŽUPANIJSKO DRŽAVNO ODVJETNIŠTVO SLAVONSKI BROD; Gabriel Zovak</item>
    </derivirana_varijabla>
  </DomainObject.Predmet.StrankaListFormated>
  <DomainObject.Predmet.StrankaListFormatedOIB>
    <izvorni_sadrzaj>
      <item>RH  MINISTARSTVO FINANCIJA POREZNA UPRAVA POŽEGA zastupanog po punomoćniku ŽUPANIJSKO DRŽAVNO ODVJETNIŠTVO SLAVONSKI BROD; Gabriel Zovak</item>
    </izvorni_sadrzaj>
    <derivirana_varijabla naziv="DomainObject.Predmet.StrankaListFormatedOIB_1">
      <item>RH  MINISTARSTVO FINANCIJA POREZNA UPRAVA POŽEGA zastupanog po punomoćniku ŽUPANIJSKO DRŽAVNO ODVJETNIŠTVO SLAVONSKI BROD; Gabriel Zovak</item>
    </derivirana_varijabla>
  </DomainObject.Predmet.StrankaListFormatedOIB>
  <DomainObject.Predmet.StrankaListFormatedWithAdress>
    <izvorni_sadrzaj>
      <item>RH  MINISTARSTVO FINANCIJA POREZNA UPRAVA POŽEGA zastupanog po punomoćniku ŽUPANIJSKO DRŽAVNO ODVJETNIŠTVO SLAVONSKI BROD; Gabriel Zovak</item>
    </izvorni_sadrzaj>
    <derivirana_varijabla naziv="DomainObject.Predmet.StrankaListFormatedWithAdress_1">
      <item>RH  MINISTARSTVO FINANCIJA POREZNA UPRAVA POŽEGA zastupanog po punomoćniku ŽUPANIJSKO DRŽAVNO ODVJETNIŠTVO SLAVONSKI BROD; Gabriel Zovak</item>
    </derivirana_varijabla>
  </DomainObject.Predmet.StrankaListFormatedWithAdress>
  <DomainObject.Predmet.StrankaListFormatedWithAdressOIB>
    <izvorni_sadrzaj>
      <item>RH  MINISTARSTVO FINANCIJA POREZNA UPRAVA POŽEGA zastupanog po punomoćniku ŽUPANIJSKO DRŽAVNO ODVJETNIŠTVO SLAVONSKI BROD; Gabriel Zovak</item>
    </izvorni_sadrzaj>
    <derivirana_varijabla naziv="DomainObject.Predmet.StrankaListFormatedWithAdressOIB_1">
      <item>RH  MINISTARSTVO FINANCIJA POREZNA UPRAVA POŽEGA zastupanog po punomoćniku ŽUPANIJSKO DRŽAVNO ODVJETNIŠTVO SLAVONSKI BROD; Gabriel Zovak</item>
    </derivirana_varijabla>
  </DomainObject.Predmet.StrankaListFormatedWithAdressOIB>
  <DomainObject.Predmet.StrankaListNazivFormated>
    <izvorni_sadrzaj>
      <item>RH  MINISTARSTVO FINANCIJA POREZNA UPRAVA POŽEGA</item>
    </izvorni_sadrzaj>
    <derivirana_varijabla naziv="DomainObject.Predmet.StrankaListNazivFormated_1">
      <item>RH  MINISTARSTVO FINANCIJA POREZNA UPRAVA POŽEGA</item>
    </derivirana_varijabla>
  </DomainObject.Predmet.StrankaListNazivFormated>
  <DomainObject.Predmet.StrankaListNazivFormatedOIB>
    <izvorni_sadrzaj>
      <item>RH  MINISTARSTVO FINANCIJA POREZNA UPRAVA POŽEGA</item>
    </izvorni_sadrzaj>
    <derivirana_varijabla naziv="DomainObject.Predmet.StrankaListNazivFormatedOIB_1">
      <item>RH  MINISTARSTVO FINANCIJA POREZNA UPRAVA POŽEGA</item>
    </derivirana_varijabla>
  </DomainObject.Predmet.StrankaListNazivFormatedOIB>
  <DomainObject.Predmet.ProtuStrankaListFormated>
    <izvorni_sadrzaj>
      <item>FLORA LIPIK d.o.o. za poljoprivredu i usluge zastupanog po punomoćniku Dejan Šprem</item>
    </izvorni_sadrzaj>
    <derivirana_varijabla naziv="DomainObject.Predmet.ProtuStrankaListFormated_1">
      <item>FLORA LIPIK d.o.o. za poljoprivredu i usluge zastupanog po punomoćniku Dejan Šprem</item>
    </derivirana_varijabla>
  </DomainObject.Predmet.ProtuStrankaListFormated>
  <DomainObject.Predmet.ProtuStrankaListFormatedOIB>
    <izvorni_sadrzaj>
      <item>FLORA LIPIK d.o.o. za poljoprivredu i usluge, OIB 59049574991 zastupanog po punomoćniku Dejan Šprem</item>
    </izvorni_sadrzaj>
    <derivirana_varijabla naziv="DomainObject.Predmet.ProtuStrankaListFormatedOIB_1">
      <item>FLORA LIPIK d.o.o. za poljoprivredu i usluge, OIB 59049574991 zastupanog po punomoćniku Dejan Šprem</item>
    </derivirana_varijabla>
  </DomainObject.Predmet.ProtuStrankaListFormatedOIB>
  <DomainObject.Predmet.ProtuStrankaListFormatedWithAdress>
    <izvorni_sadrzaj>
      <item>FLORA LIPIK d.o.o. za poljoprivredu i usluge, Kralja Tomislava bb , 34551 Lipik zastupanog po punomoćniku Dejan Šprem</item>
    </izvorni_sadrzaj>
    <derivirana_varijabla naziv="DomainObject.Predmet.ProtuStrankaListFormatedWithAdress_1">
      <item>FLORA LIPIK d.o.o. za poljoprivredu i usluge, Kralja Tomislava bb , 34551 Lipik zastupanog po punomoćniku Dejan Šprem</item>
    </derivirana_varijabla>
  </DomainObject.Predmet.ProtuStrankaListFormatedWithAdress>
  <DomainObject.Predmet.ProtuStrankaListFormatedWithAdressOIB>
    <izvorni_sadrzaj>
      <item>FLORA LIPIK d.o.o. za poljoprivredu i usluge, OIB 59049574991, Kralja Tomislava bb , 34551 Lipik zastupanog po punomoćniku Dejan Šprem</item>
    </izvorni_sadrzaj>
    <derivirana_varijabla naziv="DomainObject.Predmet.ProtuStrankaListFormatedWithAdressOIB_1">
      <item>FLORA LIPIK d.o.o. za poljoprivredu i usluge, OIB 59049574991, Kralja Tomislava bb , 34551 Lipik zastupanog po punomoćniku Dejan Šprem</item>
    </derivirana_varijabla>
  </DomainObject.Predmet.ProtuStrankaListFormatedWithAdressOIB>
  <DomainObject.Predmet.ProtuStrankaListNazivFormated>
    <izvorni_sadrzaj>
      <item>FLORA LIPIK d.o.o. za poljoprivredu i usluge</item>
    </izvorni_sadrzaj>
    <derivirana_varijabla naziv="DomainObject.Predmet.ProtuStrankaListNazivFormated_1">
      <item>FLORA LIPIK d.o.o. za poljoprivredu i usluge</item>
    </derivirana_varijabla>
  </DomainObject.Predmet.ProtuStrankaListNazivFormated>
  <DomainObject.Predmet.ProtuStrankaListNazivFormatedOIB>
    <izvorni_sadrzaj>
      <item>FLORA LIPIK d.o.o. za poljoprivredu i usluge, OIB 59049574991</item>
    </izvorni_sadrzaj>
    <derivirana_varijabla naziv="DomainObject.Predmet.ProtuStrankaListNazivFormatedOIB_1">
      <item>FLORA LIPIK d.o.o. za poljoprivredu i usluge, OIB 59049574991</item>
    </derivirana_varijabla>
  </DomainObject.Predmet.ProtuStrankaListNazivFormatedOIB>
  <DomainObject.Predmet.OstaliListFormated>
    <izvorni_sadrzaj>
      <item>Dejan Šprem punomoćnik sudionika u postupku FLORA LIPIK d.o.o. za poljoprivredu i usluge</item>
      <item>ŽUPANIJSKO DRŽAVNO ODVJETNIŠTVO SLAVONSKI BROD punomoćnik sudionika u postupku RH  MINISTARSTVO FINANCIJA POREZNA UPRAVA POŽEGA</item>
      <item>Gabriel Zovak punomoćnik sudionika u postupku RH  MINISTARSTVO FINANCIJA POREZNA UPRAVA POŽEGA</item>
      <item>Vinko Dukić</item>
    </izvorni_sadrzaj>
    <derivirana_varijabla naziv="DomainObject.Predmet.OstaliListFormated_1">
      <item>Dejan Šprem punomoćnik sudionika u postupku FLORA LIPIK d.o.o. za poljoprivredu i usluge</item>
      <item>ŽUPANIJSKO DRŽAVNO ODVJETNIŠTVO SLAVONSKI BROD punomoćnik sudionika u postupku RH  MINISTARSTVO FINANCIJA POREZNA UPRAVA POŽEGA</item>
      <item>Gabriel Zovak punomoćnik sudionika u postupku RH  MINISTARSTVO FINANCIJA POREZNA UPRAVA POŽEGA</item>
      <item>Vinko Dukić</item>
    </derivirana_varijabla>
  </DomainObject.Predmet.OstaliListFormated>
  <DomainObject.Predmet.OstaliListFormatedOIB>
    <izvorni_sadrzaj>
      <item>Dejan Šprem, OIB 87939784830 punomoćnik sudionika u postupku FLORA LIPIK d.o.o. za poljoprivredu i usluge</item>
      <item>ŽUPANIJSKO DRŽAVNO ODVJETNIŠTVO SLAVONSKI BROD punomoćnik sudionika u postupku RH  MINISTARSTVO FINANCIJA POREZNA UPRAVA POŽEGA</item>
      <item>Gabriel Zovak punomoćnik sudionika u postupku RH  MINISTARSTVO FINANCIJA POREZNA UPRAVA POŽEGA</item>
      <item>Vinko Dukić</item>
    </izvorni_sadrzaj>
    <derivirana_varijabla naziv="DomainObject.Predmet.OstaliListFormatedOIB_1">
      <item>Dejan Šprem, OIB 87939784830 punomoćnik sudionika u postupku FLORA LIPIK d.o.o. za poljoprivredu i usluge</item>
      <item>ŽUPANIJSKO DRŽAVNO ODVJETNIŠTVO SLAVONSKI BROD punomoćnik sudionika u postupku RH  MINISTARSTVO FINANCIJA POREZNA UPRAVA POŽEGA</item>
      <item>Gabriel Zovak punomoćnik sudionika u postupku RH  MINISTARSTVO FINANCIJA POREZNA UPRAVA POŽEGA</item>
      <item>Vinko Dukić</item>
    </derivirana_varijabla>
  </DomainObject.Predmet.OstaliListFormatedOIB>
  <DomainObject.Predmet.OstaliListFormatedWithAdress>
    <izvorni_sadrzaj>
      <item>Dejan Šprem, Špoljarska 66a, 48000 Koprivnica punomoćnik sudionika u postupku FLORA LIPIK d.o.o. za poljoprivredu i usluge</item>
      <item>ŽUPANIJSKO DRŽAVNO ODVJETNIŠTVO SLAVONSKI BROD punomoćnik sudionika u postupku RH  MINISTARSTVO FINANCIJA POREZNA UPRAVA POŽEGA</item>
      <item>Gabriel Zovak punomoćnik sudionika u postupku RH  MINISTARSTVO FINANCIJA POREZNA UPRAVA POŽEGA</item>
      <item>Vinko Dukić</item>
    </izvorni_sadrzaj>
    <derivirana_varijabla naziv="DomainObject.Predmet.OstaliListFormatedWithAdress_1">
      <item>Dejan Šprem, Špoljarska 66a, 48000 Koprivnica punomoćnik sudionika u postupku FLORA LIPIK d.o.o. za poljoprivredu i usluge</item>
      <item>ŽUPANIJSKO DRŽAVNO ODVJETNIŠTVO SLAVONSKI BROD punomoćnik sudionika u postupku RH  MINISTARSTVO FINANCIJA POREZNA UPRAVA POŽEGA</item>
      <item>Gabriel Zovak punomoćnik sudionika u postupku RH  MINISTARSTVO FINANCIJA POREZNA UPRAVA POŽEGA</item>
      <item>Vinko Dukić</item>
    </derivirana_varijabla>
  </DomainObject.Predmet.OstaliListFormatedWithAdress>
  <DomainObject.Predmet.OstaliListFormatedWithAdressOIB>
    <izvorni_sadrzaj>
      <item>Dejan Šprem, OIB 87939784830, Špoljarska 66a, 48000 Koprivnica punomoćnik sudionika u postupku FLORA LIPIK d.o.o. za poljoprivredu i usluge</item>
      <item>ŽUPANIJSKO DRŽAVNO ODVJETNIŠTVO SLAVONSKI BROD punomoćnik sudionika u postupku RH  MINISTARSTVO FINANCIJA POREZNA UPRAVA POŽEGA</item>
      <item>Gabriel Zovak punomoćnik sudionika u postupku RH  MINISTARSTVO FINANCIJA POREZNA UPRAVA POŽEGA</item>
      <item>Vinko Dukić</item>
    </izvorni_sadrzaj>
    <derivirana_varijabla naziv="DomainObject.Predmet.OstaliListFormatedWithAdressOIB_1">
      <item>Dejan Šprem, OIB 87939784830, Špoljarska 66a, 48000 Koprivnica punomoćnik sudionika u postupku FLORA LIPIK d.o.o. za poljoprivredu i usluge</item>
      <item>ŽUPANIJSKO DRŽAVNO ODVJETNIŠTVO SLAVONSKI BROD punomoćnik sudionika u postupku RH  MINISTARSTVO FINANCIJA POREZNA UPRAVA POŽEGA</item>
      <item>Gabriel Zovak punomoćnik sudionika u postupku RH  MINISTARSTVO FINANCIJA POREZNA UPRAVA POŽEGA</item>
      <item>Vinko Dukić</item>
    </derivirana_varijabla>
  </DomainObject.Predmet.OstaliListFormatedWithAdressOIB>
  <DomainObject.Predmet.OstaliListNazivFormated>
    <izvorni_sadrzaj>
      <item>Dejan Šprem</item>
      <item>ŽUPANIJSKO DRŽAVNO ODVJETNIŠTVO SLAVONSKI BROD</item>
      <item>Gabriel Zovak</item>
      <item>Vinko Dukić</item>
    </izvorni_sadrzaj>
    <derivirana_varijabla naziv="DomainObject.Predmet.OstaliListNazivFormated_1">
      <item>Dejan Šprem</item>
      <item>ŽUPANIJSKO DRŽAVNO ODVJETNIŠTVO SLAVONSKI BROD</item>
      <item>Gabriel Zovak</item>
      <item>Vinko Dukić</item>
    </derivirana_varijabla>
  </DomainObject.Predmet.OstaliListNazivFormated>
  <DomainObject.Predmet.OstaliListNazivFormatedOIB>
    <izvorni_sadrzaj>
      <item>Dejan Šprem, OIB 87939784830</item>
      <item>ŽUPANIJSKO DRŽAVNO ODVJETNIŠTVO SLAVONSKI BROD</item>
      <item>Gabriel Zovak</item>
      <item>Vinko Dukić</item>
    </izvorni_sadrzaj>
    <derivirana_varijabla naziv="DomainObject.Predmet.OstaliListNazivFormatedOIB_1">
      <item>Dejan Šprem, OIB 87939784830</item>
      <item>ŽUPANIJSKO DRŽAVNO ODVJETNIŠTVO SLAVONSKI BROD</item>
      <item>Gabriel Zovak</item>
      <item>Vinko Dukić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 MINISTARSTVO FINANCIJA POREZNA UPRAVA POŽEGA</izvorni_sadrzaj>
    <derivirana_varijabla naziv="DomainObject.Predmet.StrankaIDrugi_1">RH  MINISTARSTVO FINANCIJA POREZNA UPRAVA POŽEGA</derivirana_varijabla>
  </DomainObject.Predmet.StrankaIDrugi>
  <DomainObject.Predmet.ProtustrankaIDrugi>
    <izvorni_sadrzaj>FLORA LIPIK d.o.o. za poljoprivredu i usluge</izvorni_sadrzaj>
    <derivirana_varijabla naziv="DomainObject.Predmet.ProtustrankaIDrugi_1">FLORA LIPIK d.o.o. za poljoprivredu i usluge</derivirana_varijabla>
  </DomainObject.Predmet.ProtustrankaIDrugi>
  <DomainObject.Predmet.StrankaIDrugiAdressOIB>
    <izvorni_sadrzaj>RH  MINISTARSTVO FINANCIJA POREZNA UPRAVA POŽEGA</izvorni_sadrzaj>
    <derivirana_varijabla naziv="DomainObject.Predmet.StrankaIDrugiAdressOIB_1">RH  MINISTARSTVO FINANCIJA POREZNA UPRAVA POŽEGA</derivirana_varijabla>
  </DomainObject.Predmet.StrankaIDrugiAdressOIB>
  <DomainObject.Predmet.ProtustrankaIDrugiAdressOIB>
    <izvorni_sadrzaj>FLORA LIPIK d.o.o. za poljoprivredu i usluge, OIB 59049574991, Kralja Tomislava bb , 34551 Lipik</izvorni_sadrzaj>
    <derivirana_varijabla naziv="DomainObject.Predmet.ProtustrankaIDrugiAdressOIB_1">FLORA LIPIK d.o.o. za poljoprivredu i usluge, OIB 59049574991, Kralja Tomislava bb , 34551 Lipik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FLORA LIPIK d.o.o. za poljoprivredu i usluge</item>
      <item>Dejan Šprem</item>
      <item>RH  MINISTARSTVO FINANCIJA POREZNA UPRAVA POŽEGA</item>
      <item>ŽUPANIJSKO DRŽAVNO ODVJETNIŠTVO SLAVONSKI BROD</item>
      <item>Gabriel Zovak</item>
      <item>Vinko Dukić</item>
    </izvorni_sadrzaj>
    <derivirana_varijabla naziv="DomainObject.Predmet.SudioniciListNaziv_1">
      <item>FLORA LIPIK d.o.o. za poljoprivredu i usluge</item>
      <item>Dejan Šprem</item>
      <item>RH  MINISTARSTVO FINANCIJA POREZNA UPRAVA POŽEGA</item>
      <item>ŽUPANIJSKO DRŽAVNO ODVJETNIŠTVO SLAVONSKI BROD</item>
      <item>Gabriel Zovak</item>
      <item>Vinko Dukić</item>
    </derivirana_varijabla>
  </DomainObject.Predmet.SudioniciListNaziv>
  <DomainObject.Predmet.SudioniciListAdressOIB>
    <izvorni_sadrzaj>
      <item>FLORA LIPIK d.o.o. za poljoprivredu i usluge, OIB 59049574991, Kralja Tomislava bb ,34551 Lipik</item>
      <item>Dejan Šprem, OIB 87939784830, Špoljarska 66a,48000 Koprivnica</item>
      <item>RH  MINISTARSTVO FINANCIJA POREZNA UPRAVA POŽEGA</item>
      <item>ŽUPANIJSKO DRŽAVNO ODVJETNIŠTVO SLAVONSKI BROD</item>
      <item>Gabriel Zovak</item>
      <item>Vinko Dukić</item>
    </izvorni_sadrzaj>
    <derivirana_varijabla naziv="DomainObject.Predmet.SudioniciListAdressOIB_1">
      <item>FLORA LIPIK d.o.o. za poljoprivredu i usluge, OIB 59049574991, Kralja Tomislava bb ,34551 Lipik</item>
      <item>Dejan Šprem, OIB 87939784830, Špoljarska 66a,48000 Koprivnica</item>
      <item>RH  MINISTARSTVO FINANCIJA POREZNA UPRAVA POŽEGA</item>
      <item>ŽUPANIJSKO DRŽAVNO ODVJETNIŠTVO SLAVONSKI BROD</item>
      <item>Gabriel Zovak</item>
      <item>Vinko Dukić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59049574991</item>
      <item>, OIB 87939784830</item>
      <item>, OIB null</item>
      <item>, OIB null</item>
      <item>, OIB null</item>
      <item>, OIB null</item>
    </izvorni_sadrzaj>
    <derivirana_varijabla naziv="DomainObject.Predmet.SudioniciListNazivOIB_1">
      <item>, OIB 59049574991</item>
      <item>, OIB 87939784830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861</properties:Words>
  <properties:Characters>4934</properties:Characters>
  <properties:Lines>110</properties:Lines>
  <properties:Paragraphs>41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HRVASKA</vt:lpstr>
    </vt:vector>
  </properties:TitlesOfParts>
  <properties:LinksUpToDate>false</properties:LinksUpToDate>
  <properties:CharactersWithSpaces>6110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2017-08-24T11:41:00Z</dcterms:created>
  <dc:creator>alet</dc:creator>
  <cp:lastModifiedBy>wsadmin</cp:lastModifiedBy>
  <cp:lastPrinted>2017-09-01T09:42:00Z</cp:lastPrinted>
  <dcterms:modified xmlns:xsi="http://www.w3.org/2001/XMLSchema-instance" xsi:type="dcterms:W3CDTF">2017-09-01T10:03:00Z</dcterms:modified>
  <cp:revision>15</cp:revision>
  <dc:title>REPUBLIKA HRVASKA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