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b90b" w14:paraId="454b90b" w:rsidRDefault="002F0376" w:rsidP="002F0376" w:rsidR="002F0376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83A2E" w:rsidR="002F0376" w:rsidRPr="00A245CA">
        <w:tc>
          <w:tcPr>
            <w:tcW w:type="dxa" w:w="3060"/>
          </w:tcPr>
          <w:p w:rsidRDefault="002F0376" w:rsidP="00F83A2E" w:rsidR="002F0376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2F0376" w:rsidP="00F83A2E" w:rsidR="002F0376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2F0376" w:rsidP="00F83A2E" w:rsidR="002F0376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4543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KATRAN GRADNJA d.o.o., Moščenica, Petra Krešimira 32, MBS: 120005077,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13652652030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2F0376" w:rsidP="002F0376" w:rsidR="002F0376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KATRAN GRADNJA d.o.o., Moščenica, Petra Krešimira 32, MBS: 120005077,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13652652030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F0376" w:rsidP="002F0376" w:rsidR="002F037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KATRAN GRADNJA d.o.o., Moščenica, Petra Krešimira 32, MBS: 120005077,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13652652030.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2F0376" w:rsidP="0004434A" w:rsidR="0081303F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</w:t>
      </w:r>
      <w:r w:rsidR="0081303F">
        <w:rPr>
          <w:rFonts w:cs="Times New Roman" w:eastAsia="Times New Roman"/>
          <w:szCs w:val="24"/>
          <w:lang w:eastAsia="hr-HR"/>
        </w:rPr>
        <w:t>Hilje</w:t>
      </w:r>
    </w:p>
    <w:p w:rsidRDefault="002F0376" w:rsidP="002F0376" w:rsidR="002F037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2F0376" w:rsidP="002F0376" w:rsidR="002F037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04434A" w:rsidP="0004434A" w:rsidR="0004434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04434A" w:rsidP="0004434A" w:rsidR="0004434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4434A" w:rsidP="0004434A" w:rsidR="0004434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4434A" w:rsidP="0004434A" w:rsidR="0004434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04434A" w:rsidP="0004434A" w:rsidR="0004434A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HZMO, Zagreb, Trpimirova 4</w:t>
      </w:r>
    </w:p>
    <w:p w:rsidRDefault="0004434A" w:rsidP="0004434A" w:rsidR="0004434A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rFonts w:cs="Times New Roman" w:eastAsia="Times New Roman"/>
          <w:szCs w:val="24"/>
          <w:lang w:eastAsia="hr-HR"/>
        </w:rPr>
        <w:t>e-oglasna ploča - 15 dana</w:t>
      </w:r>
    </w:p>
    <w:p w:rsidRDefault="0004434A" w:rsidP="0004434A" w:rsidR="0004434A"/>
    <w:p w:rsidRDefault="0004434A" w:rsidP="0004434A" w:rsidR="0004434A"/>
    <w:p w:rsidRDefault="0004434A" w:rsidP="002F0376" w:rsidR="0004434A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F43CC" w:rsidR="008F43CC"/>
    <w:sectPr w:rsidSect="00D231BF" w:rsidR="008F43CC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95" w:rsidR="00C6591B">
      <w:r>
        <w:separator/>
      </w:r>
    </w:p>
  </w:endnote>
  <w:endnote w:id="0" w:type="continuationSeparator">
    <w:p w:rsidRDefault="000E0195" w:rsidR="00C65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95" w:rsidR="00C6591B">
      <w:r>
        <w:separator/>
      </w:r>
    </w:p>
  </w:footnote>
  <w:footnote w:id="0" w:type="continuationSeparator">
    <w:p w:rsidRDefault="000E0195" w:rsidR="00C65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37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434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37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3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434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376"/>
    <w:rsid w:val="0004434A"/>
    <w:rsid w:val="000E0195"/>
    <w:rsid w:val="002F0376"/>
    <w:rsid w:val="0081303F"/>
    <w:rsid w:val="008F43CC"/>
    <w:rsid w:val="00C6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37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F03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F0376"/>
  </w:style>
  <w:style w:styleId="Brojstranice" w:type="character">
    <w:name w:val="page number"/>
    <w:basedOn w:val="Zadanifontodlomka"/>
    <w:rsid w:val="002F0376"/>
  </w:style>
  <w:style w:styleId="Tekstbalonia" w:type="paragraph">
    <w:name w:val="Balloon Text"/>
    <w:basedOn w:val="Normal"/>
    <w:link w:val="TekstbaloniaChar"/>
    <w:uiPriority w:val="99"/>
    <w:semiHidden/>
    <w:unhideWhenUsed/>
    <w:rsid w:val="002F0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37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0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19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19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19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19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37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F03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F0376"/>
  </w:style>
  <w:style w:styleId="Brojstranice" w:type="character">
    <w:name w:val="page number"/>
    <w:basedOn w:val="Zadanifontodlomka"/>
    <w:rsid w:val="002F0376"/>
  </w:style>
  <w:style w:styleId="Tekstbalonia" w:type="paragraph">
    <w:name w:val="Balloon Text"/>
    <w:basedOn w:val="Normal"/>
    <w:link w:val="TekstbaloniaChar"/>
    <w:uiPriority w:val="99"/>
    <w:semiHidden/>
    <w:unhideWhenUsed/>
    <w:rsid w:val="002F0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37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0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19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019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019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019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639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St-4543/2015-3</izvorni_sadrzaj>
    <derivirana_varijabla naziv="DomainObject.Oznaka_1">St-4543/2015-3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4543</izvorni_sadrzaj>
    <derivirana_varijabla naziv="DomainObject.Predmet.Broj_1">4543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St-4543/2015</izvorni_sadrzaj>
    <derivirana_varijabla naziv="DomainObject.Predmet.OznakaBroj_1">St-4543/2015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St-4543/2015-3</izvorni_sadrzaj>
    <derivirana_varijabla naziv="DomainObject.PoslovniBrojDokumenta_1">St-4543/2015-3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KATRAN GRADNJA d.o.o.</item>
    </izvorni_sadrzaj>
    <derivirana_varijabla naziv="DomainObject.Predmet.SudioniciListNaziv_1">
      <item>FINA Regionalni centar Zagreb</item>
      <item>KATRAN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KATRAN GRADNJA d.o.o., OIB 13652652030, Petra Krešimira 32,44253 Moščenica</item>
    </izvorni_sadrzaj>
    <derivirana_varijabla naziv="DomainObject.Predmet.SudioniciListAdressOIB_1">
      <item>FINA Regionalni centar Zagreb, OIB 85821130368, Trg svibanjskih žrtava 1995. 1,10000 Zagreb</item>
      <item>KATRAN GRADNJA d.o.o., OIB 13652652030, Petra Krešimira 32,44253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</izvorni_sadrzaj>
    <derivirana_varijabla naziv="DomainObject.Predmet.SudioniciListNazivOIB_1">
      <item>, OIB 85821130368</item>
      <item>, OIB 13652652030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1761</properties:Characters>
  <properties:Lines>55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2015-11-19T12:17:00Z</dcterms:created>
  <dc:creator>dvorana100</dc:creator>
  <cp:lastModifiedBy>Antonija Fuš</cp:lastModifiedBy>
  <dcterms:modified xmlns:xsi="http://www.w3.org/2001/XMLSchema-instance" xsi:type="dcterms:W3CDTF">2015-11-23T13:25:00Z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