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8878" w14:paraId="b12887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B0966">
        <w:t xml:space="preserve">RAŠKA DRAGA d.o.o. Labin, Ulica Sveta Katarina br. 2,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8B0966" w:rsidRPr="00AC2AAC">
        <w:t>88236581009</w:t>
      </w:r>
      <w:proofErr w:type="spellEnd"/>
      <w:r w:rsidR="009C4DE2" w:rsidRPr="00517510">
        <w:t xml:space="preserve">, </w:t>
      </w:r>
      <w:proofErr w:type="spellStart"/>
      <w:r w:rsidR="008B0966">
        <w:t>19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B0966">
        <w:t xml:space="preserve">RAŠKA DRAGA d.o.o. Labin, Ulica Sveta Katarina br. 2,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8B0966" w:rsidRPr="00AC2AAC">
        <w:t>88236581009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B0966">
        <w:rPr>
          <w:b/>
          <w:lang w:val="pl-PL"/>
        </w:rPr>
        <w:t>23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8B0966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8B0966">
        <w:rPr>
          <w:b/>
          <w:lang w:val="pl-PL"/>
        </w:rPr>
        <w:t>0</w:t>
      </w:r>
      <w:r w:rsidR="006836AD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8B0966">
        <w:t>RAŠKA DRAGA d.o.o. Labin, Ulica Sveta Katarina br. 2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8B0966">
        <w:t xml:space="preserve">Mislav Gregurić, Zagreb, Dugi Dol </w:t>
      </w:r>
      <w:proofErr w:type="spellStart"/>
      <w:r w:rsidR="008B0966">
        <w:t>40</w:t>
      </w:r>
      <w:proofErr w:type="spellEnd"/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8B0966">
        <w:t xml:space="preserve">Mislav Gregurić iz Zagreba, Dugi Dol </w:t>
      </w:r>
      <w:proofErr w:type="spellStart"/>
      <w:r w:rsidR="008B0966">
        <w:t>40</w:t>
      </w:r>
      <w:proofErr w:type="spellEnd"/>
      <w:r w:rsidR="008B0966">
        <w:t xml:space="preserve">, 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8B0966">
        <w:t>11136562817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8B0966">
        <w:t xml:space="preserve">RAŠKA DRAGA d.o.o. Labin, Ulica Sveta Katarina br. 2, </w:t>
      </w:r>
      <w:proofErr w:type="spellStart"/>
      <w:r w:rsidR="008B0966">
        <w:t>OIB</w:t>
      </w:r>
      <w:proofErr w:type="spellEnd"/>
      <w:r w:rsidR="008B0966">
        <w:t xml:space="preserve">: </w:t>
      </w:r>
      <w:proofErr w:type="spellStart"/>
      <w:r w:rsidR="008B0966" w:rsidRPr="00AC2AAC">
        <w:t>88236581009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8B0966">
        <w:t>19</w:t>
      </w:r>
      <w:proofErr w:type="spellEnd"/>
      <w:r w:rsidR="003C66A7">
        <w:t>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8B0966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8B0966">
        <w:t>RAŠKA DRAGA d.o.o. Labin, Ulica Sveta Katarina br. 2</w:t>
      </w:r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8B0966">
        <w:t xml:space="preserve">Mislav Gregurić, Zagreb, Dugi Dol </w:t>
      </w:r>
      <w:proofErr w:type="spellStart"/>
      <w:r w:rsidR="008B0966">
        <w:t>40</w:t>
      </w:r>
      <w:proofErr w:type="spellEnd"/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proofErr w:type="spellStart"/>
    <w:r w:rsidR="008B0966">
      <w:t>Posl.br</w:t>
    </w:r>
    <w:proofErr w:type="spellEnd"/>
    <w:r w:rsidR="008B0966">
      <w:t>.: 1 St-</w:t>
    </w:r>
    <w:proofErr w:type="spellStart"/>
    <w:r w:rsidR="008B0966">
      <w:t>215</w:t>
    </w:r>
    <w:proofErr w:type="spellEnd"/>
    <w:r>
      <w:t>/</w:t>
    </w:r>
    <w:proofErr w:type="spellStart"/>
    <w:r>
      <w:t>2017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16F70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36342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F7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F7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F7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F7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F7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F7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F7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F7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861325.76</izvorni_sadrzaj>
    <derivirana_varijabla naziv="DomainObject.Predmet.TrenutnaVrijednost_1">861325.76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1381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2017-04-19T07:41:00Z</dcterms:created>
  <dc:creator>Jasmina Matika</dc:creator>
  <cp:lastModifiedBy>Lorena Paris Aničić</cp:lastModifiedBy>
  <cp:lastPrinted>2017-04-19T07:44:00Z</cp:lastPrinted>
  <dcterms:modified xmlns:xsi="http://www.w3.org/2001/XMLSchema-instance" xsi:type="dcterms:W3CDTF">2017-04-19T07:45:00Z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