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0713" w14:paraId="81c0713" w:rsidRDefault="00EB5DD9" w:rsidP="00EB5DD9" w:rsidR="00EB5DD9" w:rsidRPr="00446DC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627C" w:rsidP="00EB5DD9" w:rsidR="004F627C" w:rsidRPr="00446DC5">
      <w:pPr>
        <w:rPr>
          <w:sz w:val="22"/>
          <w:szCs w:val="22"/>
        </w:rPr>
      </w:pPr>
    </w:p>
    <w:p w:rsidRDefault="00EB5DD9" w:rsidP="00EB5DD9" w:rsidR="00EB5DD9" w:rsidRPr="00446DC5">
      <w:pPr>
        <w:rPr>
          <w:sz w:val="22"/>
          <w:szCs w:val="22"/>
        </w:rPr>
      </w:pPr>
    </w:p>
    <w:p w:rsidRDefault="004F627C" w:rsidP="00EB5DD9" w:rsidR="004F627C" w:rsidRPr="00446DC5"/>
    <w:p w:rsidRDefault="00EB5DD9" w:rsidP="00EB5DD9" w:rsidR="00EB5DD9" w:rsidRPr="00446DC5">
      <w:r w:rsidRPr="00446DC5">
        <w:t xml:space="preserve">  REPUBLIKA HRVATSKA</w:t>
      </w:r>
    </w:p>
    <w:p w:rsidRDefault="00EB5DD9" w:rsidP="00EB5DD9" w:rsidR="00EB5DD9" w:rsidRPr="00446DC5">
      <w:r w:rsidRPr="00446DC5">
        <w:t xml:space="preserve">TRGOVAČKI </w:t>
      </w:r>
      <w:smartTag w:element="metricconverter" w:uri="urn:schemas-microsoft-com:office:smarttags">
        <w:smartTagPr>
          <w:attr w:val="SUD U" w:name="ProductID"/>
        </w:smartTagPr>
        <w:r w:rsidRPr="00446DC5">
          <w:t>SUD U</w:t>
        </w:r>
      </w:smartTag>
      <w:r w:rsidRPr="00446DC5">
        <w:t xml:space="preserve"> ZADRU</w:t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="0028088B" w:rsidRPr="00446DC5">
        <w:t>1</w:t>
      </w:r>
      <w:r w:rsidRPr="00446DC5">
        <w:t xml:space="preserve"> St-</w:t>
      </w:r>
      <w:r w:rsidR="00550E06" w:rsidRPr="00446DC5">
        <w:t>65</w:t>
      </w:r>
      <w:r w:rsidR="00137111" w:rsidRPr="00446DC5">
        <w:t>/</w:t>
      </w:r>
      <w:r w:rsidR="0028088B" w:rsidRPr="00446DC5">
        <w:t>1</w:t>
      </w:r>
      <w:r w:rsidR="00D80527">
        <w:t>5</w:t>
      </w:r>
      <w:r w:rsidR="0028088B" w:rsidRPr="00446DC5">
        <w:t>-</w:t>
      </w:r>
      <w:r w:rsidR="00446DC5">
        <w:t>36</w:t>
      </w:r>
    </w:p>
    <w:p w:rsidRDefault="00EB5DD9" w:rsidP="00EB5DD9" w:rsidR="00EB5DD9" w:rsidRPr="00446DC5">
      <w:pPr>
        <w:jc w:val="center"/>
      </w:pPr>
      <w:r w:rsidRPr="00446DC5">
        <w:t>R J E Š E N J E</w:t>
      </w:r>
    </w:p>
    <w:p w:rsidRDefault="00EB5DD9" w:rsidP="00EB5DD9" w:rsidR="00EB5DD9" w:rsidRPr="00446DC5"/>
    <w:p w:rsidRDefault="00EB5DD9" w:rsidP="00550E06" w:rsidR="00550E06" w:rsidRPr="00446DC5">
      <w:r w:rsidRPr="00446DC5">
        <w:tab/>
      </w:r>
    </w:p>
    <w:p w:rsidRDefault="00550E06" w:rsidP="00550E06" w:rsidR="00EB5DD9" w:rsidRPr="00446DC5">
      <w:pPr>
        <w:jc w:val="both"/>
      </w:pPr>
      <w:r w:rsidRPr="00446DC5">
        <w:t xml:space="preserve">        Trgovački sud u Zadru po stečajnom sucu Ardeni </w:t>
      </w:r>
      <w:proofErr w:type="spellStart"/>
      <w:r w:rsidRPr="00446DC5">
        <w:t>Bajlo</w:t>
      </w:r>
      <w:proofErr w:type="spellEnd"/>
      <w:r w:rsidRPr="00446DC5">
        <w:t xml:space="preserve"> u stečajnom postupku nad stečajnim dužnikom USLUGE AXIA d.o.o. u stečaju, Zadar, Elizabete </w:t>
      </w:r>
      <w:proofErr w:type="spellStart"/>
      <w:r w:rsidRPr="00446DC5">
        <w:t>Kotromanić</w:t>
      </w:r>
      <w:proofErr w:type="spellEnd"/>
      <w:r w:rsidRPr="00446DC5">
        <w:t xml:space="preserve"> 3, Zadar, MBS: 080634673, OIB: 35243997978</w:t>
      </w:r>
      <w:r w:rsidR="00EB5DD9" w:rsidRPr="00446DC5">
        <w:t xml:space="preserve">, dana </w:t>
      </w:r>
      <w:r w:rsidR="00446DC5">
        <w:t>22</w:t>
      </w:r>
      <w:r w:rsidR="00072EED" w:rsidRPr="00446DC5">
        <w:t>. rujna</w:t>
      </w:r>
      <w:r w:rsidR="00987FEE" w:rsidRPr="00446DC5">
        <w:t xml:space="preserve"> </w:t>
      </w:r>
      <w:r w:rsidRPr="00446DC5">
        <w:t>2016</w:t>
      </w:r>
      <w:r w:rsidR="00EB5DD9" w:rsidRPr="00446DC5">
        <w:t xml:space="preserve">., </w:t>
      </w:r>
    </w:p>
    <w:p w:rsidRDefault="00EB5DD9" w:rsidP="00EB5DD9" w:rsidR="00EB5DD9" w:rsidRPr="00446DC5">
      <w:pPr>
        <w:jc w:val="center"/>
      </w:pPr>
    </w:p>
    <w:p w:rsidRDefault="00EB5DD9" w:rsidP="00EB5DD9" w:rsidR="00EB5DD9" w:rsidRPr="00446DC5">
      <w:pPr>
        <w:jc w:val="center"/>
      </w:pPr>
      <w:r w:rsidRPr="00446DC5">
        <w:t>r i j e š i o   j e</w:t>
      </w:r>
    </w:p>
    <w:p w:rsidRDefault="00EB5DD9" w:rsidP="00EB5DD9" w:rsidR="00EB5DD9" w:rsidRPr="00446DC5">
      <w:pPr>
        <w:ind w:firstLine="708"/>
        <w:jc w:val="both"/>
      </w:pPr>
    </w:p>
    <w:p w:rsidRDefault="00EB5DD9" w:rsidP="00EB5DD9" w:rsidR="00EB5DD9" w:rsidRPr="00446DC5">
      <w:pPr>
        <w:ind w:firstLine="708"/>
        <w:jc w:val="both"/>
      </w:pPr>
      <w:r w:rsidRPr="00446DC5">
        <w:t xml:space="preserve">I. Zakazuje se </w:t>
      </w:r>
      <w:r w:rsidR="00971721" w:rsidRPr="00446DC5">
        <w:t>prvo</w:t>
      </w:r>
      <w:r w:rsidR="00CD5432" w:rsidRPr="00446DC5">
        <w:t xml:space="preserve"> </w:t>
      </w:r>
      <w:r w:rsidRPr="00446DC5">
        <w:t xml:space="preserve">posebno ispitno ročište </w:t>
      </w:r>
      <w:r w:rsidR="0028088B" w:rsidRPr="00446DC5">
        <w:t xml:space="preserve">na kojem će se ispitati </w:t>
      </w:r>
      <w:r w:rsidRPr="00446DC5">
        <w:t>tražbin</w:t>
      </w:r>
      <w:r w:rsidR="00CD5432" w:rsidRPr="00446DC5">
        <w:t>e</w:t>
      </w:r>
      <w:r w:rsidR="00971721" w:rsidRPr="00446DC5">
        <w:t xml:space="preserve"> koje nisu ispitane na ispitnom ročištu</w:t>
      </w:r>
      <w:r w:rsidR="0028088B" w:rsidRPr="00446DC5">
        <w:t xml:space="preserve">, </w:t>
      </w:r>
      <w:r w:rsidRPr="00446DC5">
        <w:t>a  koje ročište će se održati kod ovog suda dana</w:t>
      </w:r>
    </w:p>
    <w:p w:rsidRDefault="00EB5DD9" w:rsidP="00A411C9" w:rsidR="00EB5DD9" w:rsidRPr="00446DC5">
      <w:pPr>
        <w:jc w:val="both"/>
      </w:pPr>
    </w:p>
    <w:p w:rsidRDefault="00446DC5" w:rsidP="00311E9E" w:rsidR="00EB5DD9" w:rsidRPr="00446DC5">
      <w:pPr>
        <w:jc w:val="center"/>
      </w:pPr>
      <w:r>
        <w:t>26. listopada</w:t>
      </w:r>
      <w:r w:rsidR="0009630E" w:rsidRPr="00446DC5">
        <w:t xml:space="preserve"> </w:t>
      </w:r>
      <w:r w:rsidR="00550E06" w:rsidRPr="00446DC5">
        <w:t>2016</w:t>
      </w:r>
      <w:r w:rsidR="00EB5DD9" w:rsidRPr="00446DC5">
        <w:t>. g</w:t>
      </w:r>
      <w:r w:rsidR="0028088B" w:rsidRPr="00446DC5">
        <w:t>odine</w:t>
      </w:r>
      <w:r w:rsidR="00EB5DD9" w:rsidRPr="00446DC5">
        <w:t xml:space="preserve"> u </w:t>
      </w:r>
      <w:r>
        <w:t>11,00</w:t>
      </w:r>
      <w:r w:rsidR="00EB5DD9" w:rsidRPr="00446DC5">
        <w:t xml:space="preserve"> sati</w:t>
      </w:r>
      <w:r w:rsidR="00AB4654" w:rsidRPr="00446DC5">
        <w:t>,</w:t>
      </w:r>
      <w:r w:rsidR="00EB5DD9" w:rsidRPr="00446DC5">
        <w:t xml:space="preserve"> </w:t>
      </w:r>
      <w:r w:rsidR="00AB4654" w:rsidRPr="00446DC5">
        <w:t xml:space="preserve">koja će se održati </w:t>
      </w:r>
      <w:r w:rsidR="00EB5DD9" w:rsidRPr="00446DC5">
        <w:t xml:space="preserve">u </w:t>
      </w:r>
      <w:r w:rsidR="004F627C" w:rsidRPr="00446DC5">
        <w:t xml:space="preserve">zgradi </w:t>
      </w:r>
      <w:r w:rsidR="00EB5DD9" w:rsidRPr="00446DC5">
        <w:t xml:space="preserve">Trgovačkog suda </w:t>
      </w:r>
      <w:smartTag w:element="metricconverter" w:uri="urn:schemas-microsoft-com:office:smarttags">
        <w:smartTagPr>
          <w:attr w:val="u Zadru" w:name="ProductID"/>
        </w:smartTagPr>
        <w:r w:rsidR="00EB5DD9" w:rsidRPr="00446DC5">
          <w:t>u Zadru</w:t>
        </w:r>
      </w:smartTag>
      <w:r w:rsidR="00EB5DD9" w:rsidRPr="00446DC5">
        <w:t xml:space="preserve">, sudnica </w:t>
      </w:r>
      <w:r w:rsidR="00137111" w:rsidRPr="00446DC5">
        <w:t>26</w:t>
      </w:r>
      <w:r w:rsidR="00A411C9" w:rsidRPr="00446DC5">
        <w:t>/</w:t>
      </w:r>
      <w:r w:rsidR="00EB5DD9" w:rsidRPr="00446DC5">
        <w:t>I</w:t>
      </w:r>
    </w:p>
    <w:p w:rsidRDefault="00EB5DD9" w:rsidP="00EB5DD9" w:rsidR="00EB5DD9" w:rsidRPr="00446DC5">
      <w:pPr>
        <w:jc w:val="both"/>
      </w:pPr>
    </w:p>
    <w:p w:rsidRDefault="00EB5DD9" w:rsidP="00EB5DD9" w:rsidR="00EB5DD9" w:rsidRPr="00446DC5">
      <w:pPr>
        <w:ind w:firstLine="708"/>
        <w:jc w:val="both"/>
      </w:pPr>
      <w:r w:rsidRPr="00446DC5">
        <w:t>II. Saziva se Skupština vjerovnika i to za dan</w:t>
      </w:r>
    </w:p>
    <w:p w:rsidRDefault="00EB5DD9" w:rsidP="00EB5DD9" w:rsidR="00EB5DD9" w:rsidRPr="00446DC5">
      <w:pPr>
        <w:ind w:firstLine="708"/>
        <w:jc w:val="both"/>
      </w:pPr>
    </w:p>
    <w:p w:rsidRDefault="00446DC5" w:rsidP="00AB4654" w:rsidR="00EB5DD9" w:rsidRPr="00446DC5">
      <w:pPr>
        <w:jc w:val="center"/>
      </w:pPr>
      <w:r>
        <w:t>26. listopada</w:t>
      </w:r>
      <w:r w:rsidR="00752868" w:rsidRPr="00446DC5">
        <w:t xml:space="preserve"> </w:t>
      </w:r>
      <w:r w:rsidR="00EB5DD9" w:rsidRPr="00446DC5">
        <w:t>20</w:t>
      </w:r>
      <w:r w:rsidR="0028088B" w:rsidRPr="00446DC5">
        <w:t>1</w:t>
      </w:r>
      <w:r>
        <w:t>6</w:t>
      </w:r>
      <w:r w:rsidR="00EB5DD9" w:rsidRPr="00446DC5">
        <w:t xml:space="preserve">. godine u </w:t>
      </w:r>
      <w:r>
        <w:t>11,</w:t>
      </w:r>
      <w:r w:rsidR="00037DBC">
        <w:t>10</w:t>
      </w:r>
      <w:r>
        <w:t xml:space="preserve"> </w:t>
      </w:r>
      <w:r w:rsidR="00EB5DD9" w:rsidRPr="00446DC5">
        <w:t xml:space="preserve"> sati, koja će se održati u </w:t>
      </w:r>
      <w:r w:rsidR="004F627C" w:rsidRPr="00446DC5">
        <w:t xml:space="preserve">zgradi </w:t>
      </w:r>
      <w:r w:rsidR="00EB5DD9" w:rsidRPr="00446DC5">
        <w:t xml:space="preserve">Trgovačkog suda </w:t>
      </w:r>
      <w:smartTag w:element="metricconverter" w:uri="urn:schemas-microsoft-com:office:smarttags">
        <w:smartTagPr>
          <w:attr w:val="u Zadru" w:name="ProductID"/>
        </w:smartTagPr>
        <w:r w:rsidR="00EB5DD9" w:rsidRPr="00446DC5">
          <w:t>u Zadru</w:t>
        </w:r>
      </w:smartTag>
      <w:r w:rsidR="00EB5DD9" w:rsidRPr="00446DC5">
        <w:t xml:space="preserve">, sudnica </w:t>
      </w:r>
      <w:r w:rsidR="00137111" w:rsidRPr="00446DC5">
        <w:t>26/</w:t>
      </w:r>
      <w:r w:rsidR="00EB5DD9" w:rsidRPr="00446DC5">
        <w:t>I</w:t>
      </w:r>
    </w:p>
    <w:p w:rsidRDefault="0028088B" w:rsidP="00AB4654" w:rsidR="0028088B" w:rsidRPr="00446DC5">
      <w:pPr>
        <w:jc w:val="center"/>
      </w:pPr>
    </w:p>
    <w:p w:rsidRDefault="0028088B" w:rsidP="0028088B" w:rsidR="0028088B" w:rsidRPr="00446DC5">
      <w:pPr>
        <w:jc w:val="both"/>
      </w:pPr>
      <w:r w:rsidRPr="00446DC5">
        <w:t xml:space="preserve">           Sa slijedećim dnevnim redom:</w:t>
      </w:r>
    </w:p>
    <w:p w:rsidRDefault="0028088B" w:rsidP="0028088B" w:rsidR="0028088B" w:rsidRPr="00446DC5">
      <w:pPr>
        <w:jc w:val="both"/>
      </w:pPr>
    </w:p>
    <w:p w:rsidRDefault="0028088B" w:rsidP="0028088B" w:rsidR="0028088B">
      <w:pPr>
        <w:numPr>
          <w:ilvl w:val="0"/>
          <w:numId w:val="3"/>
        </w:numPr>
        <w:jc w:val="both"/>
      </w:pPr>
      <w:r w:rsidRPr="00446DC5">
        <w:t>Izvješće stečajn</w:t>
      </w:r>
      <w:r w:rsidR="00971721" w:rsidRPr="00446DC5">
        <w:t>og</w:t>
      </w:r>
      <w:r w:rsidRPr="00446DC5">
        <w:t xml:space="preserve"> upravitelj</w:t>
      </w:r>
      <w:r w:rsidR="00971721" w:rsidRPr="00446DC5">
        <w:t>a</w:t>
      </w:r>
      <w:r w:rsidRPr="00446DC5">
        <w:t xml:space="preserve"> o dosadašnjem tijeku postupka</w:t>
      </w:r>
      <w:r w:rsidR="002B50D0" w:rsidRPr="00446DC5">
        <w:t xml:space="preserve"> </w:t>
      </w:r>
    </w:p>
    <w:p w:rsidRDefault="00037DBC" w:rsidP="0028088B" w:rsidR="00037DBC" w:rsidRPr="00446DC5">
      <w:pPr>
        <w:numPr>
          <w:ilvl w:val="0"/>
          <w:numId w:val="3"/>
        </w:numPr>
        <w:jc w:val="both"/>
      </w:pPr>
      <w:r>
        <w:t>Izjašnjavanje o prijedlogu stečajnog upravitelja za obustavu i zaključenje stečajnog postupka zbog nedostatnosti mase za namirenje troškova stečajnog postupka.</w:t>
      </w:r>
    </w:p>
    <w:p w:rsidRDefault="00EB5DD9" w:rsidP="00EB5DD9" w:rsidR="00EB5DD9" w:rsidRPr="00446DC5">
      <w:pPr>
        <w:jc w:val="both"/>
      </w:pPr>
    </w:p>
    <w:p w:rsidRDefault="00EB5DD9" w:rsidP="00EB5DD9" w:rsidR="00EB5DD9" w:rsidRPr="00446DC5">
      <w:pPr>
        <w:jc w:val="both"/>
      </w:pPr>
      <w:r w:rsidRPr="00446DC5">
        <w:tab/>
        <w:t>III. Na ročište se pozivaju svi vjerovnici stečajnog dužnika</w:t>
      </w:r>
    </w:p>
    <w:p w:rsidRDefault="00EB5DD9" w:rsidP="00EB5DD9" w:rsidR="00EB5DD9" w:rsidRPr="00446DC5">
      <w:pPr>
        <w:jc w:val="both"/>
      </w:pPr>
    </w:p>
    <w:p w:rsidRDefault="00F25F9E" w:rsidP="00F25F9E" w:rsidR="00F25F9E" w:rsidRPr="00446DC5">
      <w:pPr>
        <w:jc w:val="both"/>
      </w:pPr>
      <w:r w:rsidRPr="00446DC5">
        <w:tab/>
        <w:t>IV. Ovo će se rješenje objaviti na e-Oglasnoj ploči suda, a što svim vjerovnicima služi kao poziv na zakazano ročište.</w:t>
      </w:r>
    </w:p>
    <w:p w:rsidRDefault="0028088B" w:rsidP="00EB5DD9" w:rsidR="0028088B" w:rsidRPr="00446DC5">
      <w:pPr>
        <w:jc w:val="center"/>
      </w:pPr>
    </w:p>
    <w:p w:rsidRDefault="00EB5DD9" w:rsidP="00EB5DD9" w:rsidR="00EB5DD9" w:rsidRPr="00446DC5">
      <w:pPr>
        <w:jc w:val="center"/>
      </w:pPr>
      <w:r w:rsidRPr="00446DC5">
        <w:t xml:space="preserve">U Zadru, dana </w:t>
      </w:r>
      <w:r w:rsidR="00446DC5">
        <w:t>22</w:t>
      </w:r>
      <w:r w:rsidR="00072EED" w:rsidRPr="00446DC5">
        <w:t>. rujna</w:t>
      </w:r>
      <w:r w:rsidR="00CD5432" w:rsidRPr="00446DC5">
        <w:t xml:space="preserve"> </w:t>
      </w:r>
      <w:r w:rsidR="00550E06" w:rsidRPr="00446DC5">
        <w:t>2016</w:t>
      </w:r>
      <w:r w:rsidRPr="00446DC5">
        <w:t>.</w:t>
      </w:r>
    </w:p>
    <w:p w:rsidRDefault="00550E06" w:rsidP="00EB5DD9" w:rsidR="00550E06" w:rsidRPr="00446DC5">
      <w:pPr>
        <w:jc w:val="center"/>
      </w:pPr>
    </w:p>
    <w:p w:rsidRDefault="00550E06" w:rsidP="00446DC5" w:rsidR="00550E06" w:rsidRPr="00446DC5">
      <w:pPr>
        <w:jc w:val="right"/>
      </w:pPr>
      <w:r w:rsidRPr="00446DC5">
        <w:t>Sudac</w:t>
      </w:r>
    </w:p>
    <w:p w:rsidRDefault="00550E06" w:rsidP="00446DC5" w:rsidR="00550E06" w:rsidRPr="00446DC5">
      <w:pPr>
        <w:jc w:val="right"/>
      </w:pP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  <w:t xml:space="preserve">Ardena </w:t>
      </w:r>
      <w:proofErr w:type="spellStart"/>
      <w:r w:rsidRPr="00446DC5">
        <w:t>Bajlo</w:t>
      </w:r>
      <w:proofErr w:type="spellEnd"/>
    </w:p>
    <w:p w:rsidRDefault="00550E06" w:rsidP="00550E06" w:rsidR="00550E06" w:rsidRPr="00446DC5"/>
    <w:p w:rsidRDefault="0003284A" w:rsidP="00EB5DD9" w:rsidR="0003284A" w:rsidRPr="00446DC5">
      <w:pPr>
        <w:ind w:firstLine="708" w:left="5664"/>
      </w:pPr>
    </w:p>
    <w:p w:rsidRDefault="00EB5DD9" w:rsidP="00EB5DD9" w:rsidR="00EB5DD9" w:rsidRPr="00446DC5">
      <w:r w:rsidRPr="00446DC5">
        <w:t>POUKA O PRAVNOM LIJEKU</w:t>
      </w:r>
    </w:p>
    <w:p w:rsidRDefault="00EB5DD9" w:rsidP="00EB5DD9" w:rsidR="00EB5DD9" w:rsidRPr="00446DC5">
      <w:r w:rsidRPr="00446DC5">
        <w:t>Protiv ovog rješenja nije dopuštena žalba (čl. 42. Stečajnog zakona)</w:t>
      </w:r>
      <w:r w:rsidR="00E9745B" w:rsidRPr="00446DC5">
        <w:t>.</w:t>
      </w:r>
    </w:p>
    <w:p w:rsidRDefault="00072EED" w:rsidP="00EB5DD9" w:rsidR="00072EED" w:rsidRPr="00446DC5"/>
    <w:p w:rsidRDefault="00B221DA" w:rsidP="00B221DA" w:rsidR="00B221DA" w:rsidRPr="00446DC5">
      <w:r w:rsidRPr="00446DC5">
        <w:t xml:space="preserve">Dostaviti : 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 xml:space="preserve">stečajnom upravitelju 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>oglasna ploča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 xml:space="preserve">u spis   </w:t>
      </w:r>
    </w:p>
    <w:sectPr w:rsidSect="00037DBC" w:rsidR="00B221DA" w:rsidRPr="00446DC5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213BE"/>
    <w:rsid w:val="0003284A"/>
    <w:rsid w:val="00037DBC"/>
    <w:rsid w:val="00072EED"/>
    <w:rsid w:val="000870CB"/>
    <w:rsid w:val="0009630E"/>
    <w:rsid w:val="00137111"/>
    <w:rsid w:val="001F669E"/>
    <w:rsid w:val="00225D30"/>
    <w:rsid w:val="0028088B"/>
    <w:rsid w:val="002B50D0"/>
    <w:rsid w:val="002F58D9"/>
    <w:rsid w:val="00311E9E"/>
    <w:rsid w:val="00331DF3"/>
    <w:rsid w:val="00332482"/>
    <w:rsid w:val="00384894"/>
    <w:rsid w:val="003B6D77"/>
    <w:rsid w:val="004443DA"/>
    <w:rsid w:val="00446DC5"/>
    <w:rsid w:val="00472AC9"/>
    <w:rsid w:val="004B6898"/>
    <w:rsid w:val="004F627C"/>
    <w:rsid w:val="00522EEA"/>
    <w:rsid w:val="00550E06"/>
    <w:rsid w:val="00567BCD"/>
    <w:rsid w:val="0059483E"/>
    <w:rsid w:val="006C7C60"/>
    <w:rsid w:val="006D5987"/>
    <w:rsid w:val="00752868"/>
    <w:rsid w:val="00754F7B"/>
    <w:rsid w:val="00766E8E"/>
    <w:rsid w:val="00844E6F"/>
    <w:rsid w:val="00971721"/>
    <w:rsid w:val="00987FEE"/>
    <w:rsid w:val="00A411C9"/>
    <w:rsid w:val="00A80829"/>
    <w:rsid w:val="00A94666"/>
    <w:rsid w:val="00AB4654"/>
    <w:rsid w:val="00B056E6"/>
    <w:rsid w:val="00B221DA"/>
    <w:rsid w:val="00B65364"/>
    <w:rsid w:val="00BE6C59"/>
    <w:rsid w:val="00BF5111"/>
    <w:rsid w:val="00CD5432"/>
    <w:rsid w:val="00D60967"/>
    <w:rsid w:val="00D80527"/>
    <w:rsid w:val="00E53204"/>
    <w:rsid w:val="00E57036"/>
    <w:rsid w:val="00E9745B"/>
    <w:rsid w:val="00EA4D30"/>
    <w:rsid w:val="00EB5DD9"/>
    <w:rsid w:val="00F11729"/>
    <w:rsid w:val="00F25F9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EE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EE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EE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EE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EE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EE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EE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EE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zakazivanje prvog posebnog ispitnog ročišta</izvorni_sadrzaj>
    <derivirana_varijabla naziv="DomainObject.Primjedba_1">i zakazivanje prvog posebnog ispitnog ročišta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NA RJ. OD 01.06.15. U ST-455/13</izvorni_sadrzaj>
    <derivirana_varijabla naziv="DomainObject.Predmet.Opis_1">ŽALBA NA RJ. OD 01.06.15. U ST-455/13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St-65/2015</izvorni_sadrzaj>
    <derivirana_varijabla naziv="DomainObject.Predmet.OznakaBroj_1">St-65/2015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Axia d.o.o. za usluge u stečaju</izvorni_sadrzaj>
    <derivirana_varijabla naziv="DomainObject.Predmet.ProtustrankaFormated_1">  Usluge Axia d.o.o. za usluge u stečaju</derivirana_varijabla>
  </DomainObject.Predmet.ProtustrankaFormated>
  <DomainObject.Predmet.ProtustrankaFormatedOIB>
    <izvorni_sadrzaj>  Usluge Axia d.o.o. za usluge u stečaju, OIB 35243997978</izvorni_sadrzaj>
    <derivirana_varijabla naziv="DomainObject.Predmet.ProtustrankaFormatedOIB_1">  Usluge Axia d.o.o. za usluge u stečaju, OIB 35243997978</derivirana_varijabla>
  </DomainObject.Predmet.ProtustrankaFormatedOIB>
  <DomainObject.Predmet.ProtustrankaFormatedWithAdress>
    <izvorni_sadrzaj> Usluge Axia d.o.o. za usluge u stečaju, Elizabete Kotromanić 3, 23000 Zadar</izvorni_sadrzaj>
    <derivirana_varijabla naziv="DomainObject.Predmet.ProtustrankaFormatedWithAdress_1"> Usluge Axia d.o.o. za usluge u stečaju, Elizabete Kotromanić 3, 23000 Zadar</derivirana_varijabla>
  </DomainObject.Predmet.ProtustrankaFormatedWithAdress>
  <DomainObject.Predmet.ProtustrankaFormatedWithAdressOIB>
    <izvorni_sadrzaj> Usluge Axia d.o.o. za usluge u stečaju, OIB 35243997978, Elizabete Kotromanić 3, 23000 Zadar</izvorni_sadrzaj>
    <derivirana_varijabla naziv="DomainObject.Predmet.ProtustrankaFormatedWithAdressOIB_1"> Usluge Axia d.o.o. za usluge u stečaju, OIB 35243997978, Elizabete Kotromanić 3, 23000 Zadar</derivirana_varijabla>
  </DomainObject.Predmet.ProtustrankaFormatedWithAdressOIB>
  <DomainObject.Predmet.ProtustrankaWithAdress>
    <izvorni_sadrzaj>Usluge Axia d.o.o. za usluge u stečaju Elizabete Kotromanić 3, 23000 Zadar</izvorni_sadrzaj>
    <derivirana_varijabla naziv="DomainObject.Predmet.ProtustrankaWithAdress_1">Usluge Axia d.o.o. za usluge u stečaju Elizabete Kotromanić 3, 23000 Zadar</derivirana_varijabla>
  </DomainObject.Predmet.ProtustrankaWithAdress>
  <DomainObject.Predmet.ProtustrankaWithAdressOIB>
    <izvorni_sadrzaj>Usluge Axia d.o.o. za usluge u stečaju, OIB 35243997978, Elizabete Kotromanić 3, 23000 Zadar</izvorni_sadrzaj>
    <derivirana_varijabla naziv="DomainObject.Predmet.ProtustrankaWithAdressOIB_1">Usluge Axia d.o.o. za usluge u stečaju, OIB 35243997978, Elizabete Kotromanić 3, 23000 Zadar</derivirana_varijabla>
  </DomainObject.Predmet.ProtustrankaWithAdressOIB>
  <DomainObject.Predmet.ProtustrankaNazivFormated>
    <izvorni_sadrzaj>Usluge Axia d.o.o. za usluge u stečaju</izvorni_sadrzaj>
    <derivirana_varijabla naziv="DomainObject.Predmet.ProtustrankaNazivFormated_1">Usluge Axia d.o.o. za usluge u stečaju</derivirana_varijabla>
  </DomainObject.Predmet.ProtustrankaNazivFormated>
  <DomainObject.Predmet.ProtustrankaNazivFormatedOIB>
    <izvorni_sadrzaj>Usluge Axia d.o.o. za usluge u stečaju, OIB 35243997978</izvorni_sadrzaj>
    <derivirana_varijabla naziv="DomainObject.Predmet.ProtustrankaNazivFormatedOIB_1">Usluge Axia d.o.o. za usluge u stečaju, OIB 35243997978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PU ZADAR; DUSTIN ADAM STARKEY, KALIFORNIJA; Višnja Petrić zastupanog po punomoćniku Bojana Marčelan</izvorni_sadrzaj>
    <derivirana_varijabla naziv="DomainObject.Predmet.StrankaFormated_1">  MF, POREZNA UPRAVA, PU ZADAR; DUSTIN ADAM STARKEY, KALIFORNIJA; Višnja Petrić zastupanog po punomoćniku Bojana Marčelan</derivirana_varijabla>
  </DomainObject.Predmet.StrankaFormated>
  <DomainObject.Predmet.StrankaFormatedOIB>
    <izvorni_sadrzaj>  MF, POREZNA UPRAVA, PU ZADAR, OIB 18683136487; DUSTIN ADAM STARKEY, KALIFORNIJA, OIB 31114426313; Višnja Petrić, OIB 49461566873 zastupanog po punomoćniku Bojana Marčelan</izvorni_sadrzaj>
    <derivirana_varijabla naziv="DomainObject.Predmet.StrankaFormatedOIB_1">  MF, POREZNA UPRAVA, PU ZADAR, OIB 18683136487; DUSTIN ADAM STARKEY, KALIFORNIJA, OIB 31114426313; Višnja Petrić, OIB 49461566873 zastupanog po punomoćniku Bojana Marčelan</derivirana_varijabla>
  </DomainObject.Predmet.StrankaFormatedOIB>
  <DomainObject.Predmet.StrankaFormatedWithAdress>
    <izvorni_sadrzaj> MF, POREZNA UPRAVA, PU ZADAR; DUSTIN ADAM STARKEY, KALIFORNIJA; Višnja Petrić, Fabijanska 22, 42000 Varaždin zastupanog po punomoćniku Bojana Marčelan</izvorni_sadrzaj>
    <derivirana_varijabla naziv="DomainObject.Predmet.StrankaFormatedWithAdress_1"> MF, POREZNA UPRAVA, PU ZADAR; DUSTIN ADAM STARKEY, KALIFORNIJA; Višnja Petrić, Fabijanska 22, 42000 Varaždin zastupanog po punomoćniku Bojana Marčelan</derivirana_varijabla>
  </DomainObject.Predmet.StrankaFormatedWithAdress>
  <DomainObject.Predmet.StrankaFormatedWithAdressOIB>
    <izvorni_sadrzaj> MF, POREZNA UPRAVA, PU ZADAR, OIB 18683136487; DUSTIN ADAM STARKEY, KALIFORNIJA, OIB 31114426313; Višnja Petrić, OIB 49461566873, Fabijanska 22, 42000 Varaždin zastupanog po punomoćniku Bojana Marčelan</izvorni_sadrzaj>
    <derivirana_varijabla naziv="DomainObject.Predmet.StrankaFormatedWithAdressOIB_1"> MF, POREZNA UPRAVA, PU ZADAR, OIB 18683136487; DUSTIN ADAM STARKEY, KALIFORNIJA, OIB 31114426313; Višnja Petrić, OIB 49461566873, Fabijanska 22, 42000 Varaždin zastupanog po punomoćniku Bojana Marčelan</derivirana_varijabla>
  </DomainObject.Predmet.StrankaFormatedWithAdressOIB>
  <DomainObject.Predmet.StrankaWithAdress>
    <izvorni_sadrzaj>MF, POREZNA UPRAVA, PU ZADAR ,DUSTIN ADAM STARKEY, KALIFORNIJA ,Višnja Petrić Fabijanska 22,42000 Varaždin</izvorni_sadrzaj>
    <derivirana_varijabla naziv="DomainObject.Predmet.StrankaWithAdress_1">MF, POREZNA UPRAVA, PU ZADAR ,DUSTIN ADAM STARKEY, KALIFORNIJA ,Višnja Petrić Fabijanska 22,42000 Varaždin</derivirana_varijabla>
  </DomainObject.Predmet.StrankaWithAdress>
  <DomainObject.Predmet.StrankaWithAdressOIB>
    <izvorni_sadrzaj>MF, POREZNA UPRAVA, PU ZADAR, OIB 18683136487,DUSTIN ADAM STARKEY, KALIFORNIJA, OIB 31114426313,Višnja Petrić, OIB 49461566873, Fabijanska 22,42000 Varaždin</izvorni_sadrzaj>
    <derivirana_varijabla naziv="DomainObject.Predmet.StrankaWithAdressOIB_1">MF, POREZNA UPRAVA, PU ZADAR, OIB 18683136487,DUSTIN ADAM STARKEY, KALIFORNIJA, OIB 31114426313,Višnja Petrić, OIB 49461566873, Fabijanska 22,42000 Varaždin</derivirana_varijabla>
  </DomainObject.Predmet.StrankaWithAdressOIB>
  <DomainObject.Predmet.StrankaNazivFormated>
    <izvorni_sadrzaj>MF, POREZNA UPRAVA, PU ZADAR,DUSTIN ADAM STARKEY, KALIFORNIJA,Višnja Petrić</izvorni_sadrzaj>
    <derivirana_varijabla naziv="DomainObject.Predmet.StrankaNazivFormated_1">MF, POREZNA UPRAVA, PU ZADAR,DUSTIN ADAM STARKEY, KALIFORNIJA,Višnja Petrić</derivirana_varijabla>
  </DomainObject.Predmet.StrankaNazivFormated>
  <DomainObject.Predmet.StrankaNazivFormatedOIB>
    <izvorni_sadrzaj>MF, POREZNA UPRAVA, PU ZADAR, OIB 18683136487,DUSTIN ADAM STARKEY, KALIFORNIJA, OIB 31114426313,Višnja Petrić, OIB 49461566873</izvorni_sadrzaj>
    <derivirana_varijabla naziv="DomainObject.Predmet.StrankaNazivFormatedOIB_1">MF, POREZNA UPRAVA, PU ZADAR, OIB 18683136487,DUSTIN ADAM STARKEY, KALIFORNIJA, OIB 31114426313,Višnja Petrić, OIB 49461566873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MF, POREZNA UPRAVA, PU ZADAR</item>
      <item>DUSTIN ADAM STARKEY, KALIFORNIJA</item>
      <item>Višnja Petrić zastupanog po punomoćniku Bojana Marčelan</item>
    </izvorni_sadrzaj>
    <derivirana_varijabla naziv="DomainObject.Predmet.StrankaListFormated_1">
      <item>MF, POREZNA UPRAVA, PU ZADAR</item>
      <item>DUSTIN ADAM STARKEY, KALIFORNIJA</item>
      <item>Višnja Petrić zastupanog po punomoćniku Bojana Marčelan</item>
    </derivirana_varijabla>
  </DomainObject.Predmet.StrankaListFormated>
  <DomainObject.Predmet.StrankaListFormatedOIB>
    <izvorni_sadrzaj>
      <item>MF, POREZNA UPRAVA, PU ZADAR, OIB 18683136487</item>
      <item>DUSTIN ADAM STARKEY, KALIFORNIJA, OIB 31114426313</item>
      <item>Višnja Petrić, OIB 49461566873 zastupanog po punomoćniku Bojana Marčelan</item>
    </izvorni_sadrzaj>
    <derivirana_varijabla naziv="DomainObject.Predmet.StrankaListFormatedOIB_1">
      <item>MF, POREZNA UPRAVA, PU ZADAR, OIB 18683136487</item>
      <item>DUSTIN ADAM STARKEY, KALIFORNIJA, OIB 31114426313</item>
      <item>Višnja Petrić, OIB 49461566873 zastupanog po punomoćniku Bojana Marčelan</item>
    </derivirana_varijabla>
  </DomainObject.Predmet.StrankaListFormatedOIB>
  <DomainObject.Predmet.StrankaListFormatedWithAdress>
    <izvorni_sadrzaj>
      <item>MF, POREZNA UPRAVA, PU ZADAR</item>
      <item>DUSTIN ADAM STARKEY, KALIFORNIJA</item>
      <item>Višnja Petrić, Fabijanska 22, 42000 Varaždin zastupanog po punomoćniku Bojana Marčelan</item>
    </izvorni_sadrzaj>
    <derivirana_varijabla naziv="DomainObject.Predmet.StrankaListFormatedWithAdress_1">
      <item>MF, POREZNA UPRAVA, PU ZADAR</item>
      <item>DUSTIN ADAM STARKEY, KALIFORNIJA</item>
      <item>Višnja Petrić, Fabijanska 22, 42000 Varaždin zastupanog po punomoćniku Bojana Marčelan</item>
    </derivirana_varijabla>
  </DomainObject.Predmet.StrankaListFormatedWithAdress>
  <DomainObject.Predmet.StrankaListFormatedWithAdressOIB>
    <izvorni_sadrzaj>
      <item>MF, POREZNA UPRAVA, PU ZADAR, OIB 18683136487</item>
      <item>DUSTIN ADAM STARKEY, KALIFORNIJA, OIB 31114426313</item>
      <item>Višnja Petrić, OIB 49461566873, Fabijanska 22, 42000 Varaždin zastupanog po punomoćniku Bojana Marčelan</item>
    </izvorni_sadrzaj>
    <derivirana_varijabla naziv="DomainObject.Predmet.StrankaListFormatedWithAdressOIB_1">
      <item>MF, POREZNA UPRAVA, PU ZADAR, OIB 18683136487</item>
      <item>DUSTIN ADAM STARKEY, KALIFORNIJA, OIB 31114426313</item>
      <item>Višnja Petrić, OIB 49461566873, Fabijanska 22, 42000 Varaždin zastupanog po punomoćniku Bojana Marčelan</item>
    </derivirana_varijabla>
  </DomainObject.Predmet.StrankaListFormatedWithAdressOIB>
  <DomainObject.Predmet.StrankaListNazivFormated>
    <izvorni_sadrzaj>
      <item>MF, POREZNA UPRAVA, PU ZADAR</item>
      <item>DUSTIN ADAM STARKEY, KALIFORNIJA</item>
      <item>Višnja Petrić</item>
    </izvorni_sadrzaj>
    <derivirana_varijabla naziv="DomainObject.Predmet.StrankaListNazivFormated_1">
      <item>MF, POREZNA UPRAVA, PU ZADAR</item>
      <item>DUSTIN ADAM STARKEY, KALIFORNIJA</item>
      <item>Višnja Petrić</item>
    </derivirana_varijabla>
  </DomainObject.Predmet.StrankaListNazivFormated>
  <DomainObject.Predmet.StrankaListNazivFormatedOIB>
    <izvorni_sadrzaj>
      <item>MF, POREZNA UPRAVA, PU ZADAR, OIB 18683136487</item>
      <item>DUSTIN ADAM STARKEY, KALIFORNIJA, OIB 31114426313</item>
      <item>Višnja Petrić, OIB 49461566873</item>
    </izvorni_sadrzaj>
    <derivirana_varijabla naziv="DomainObject.Predmet.StrankaListNazivFormatedOIB_1">
      <item>MF, POREZNA UPRAVA, PU ZADAR, OIB 18683136487</item>
      <item>DUSTIN ADAM STARKEY, KALIFORNIJA, OIB 31114426313</item>
      <item>Višnja Petrić, OIB 49461566873</item>
    </derivirana_varijabla>
  </DomainObject.Predmet.StrankaListNazivFormatedOIB>
  <DomainObject.Predmet.ProtuStrankaListFormated>
    <izvorni_sadrzaj>
      <item>Usluge Axia d.o.o. za usluge u stečaju</item>
    </izvorni_sadrzaj>
    <derivirana_varijabla naziv="DomainObject.Predmet.ProtuStrankaListFormated_1">
      <item>Usluge Axia d.o.o. za usluge u stečaju</item>
    </derivirana_varijabla>
  </DomainObject.Predmet.ProtuStrankaListFormated>
  <DomainObject.Predmet.ProtuStrankaListFormatedOIB>
    <izvorni_sadrzaj>
      <item>Usluge Axia d.o.o. za usluge u stečaju, OIB 35243997978</item>
    </izvorni_sadrzaj>
    <derivirana_varijabla naziv="DomainObject.Predmet.ProtuStrankaListFormatedOIB_1">
      <item>Usluge Axia d.o.o. za usluge u stečaju, OIB 35243997978</item>
    </derivirana_varijabla>
  </DomainObject.Predmet.ProtuStrankaListFormatedOIB>
  <DomainObject.Predmet.ProtuStrankaListFormatedWithAdress>
    <izvorni_sadrzaj>
      <item>Usluge Axia d.o.o. za usluge u stečaju, Elizabete Kotromanić 3, 23000 Zadar</item>
    </izvorni_sadrzaj>
    <derivirana_varijabla naziv="DomainObject.Predmet.ProtuStrankaListFormatedWithAdress_1">
      <item>Usluge Axia d.o.o. za usluge u stečaju, Elizabete Kotromanić 3, 23000 Zadar</item>
    </derivirana_varijabla>
  </DomainObject.Predmet.ProtuStrankaListFormatedWithAdress>
  <DomainObject.Predmet.ProtuStrankaListFormatedWithAdressOIB>
    <izvorni_sadrzaj>
      <item>Usluge Axia d.o.o. za usluge u stečaju, OIB 35243997978, Elizabete Kotromanić 3, 23000 Zadar</item>
    </izvorni_sadrzaj>
    <derivirana_varijabla naziv="DomainObject.Predmet.ProtuStrankaListFormatedWithAdressOIB_1">
      <item>Usluge Axia d.o.o. za usluge u stečaju, OIB 35243997978, Elizabete Kotromanić 3, 23000 Zadar</item>
    </derivirana_varijabla>
  </DomainObject.Predmet.ProtuStrankaListFormatedWithAdressOIB>
  <DomainObject.Predmet.ProtuStrankaListNazivFormated>
    <izvorni_sadrzaj>
      <item>Usluge Axia d.o.o. za usluge u stečaju</item>
    </izvorni_sadrzaj>
    <derivirana_varijabla naziv="DomainObject.Predmet.ProtuStrankaListNazivFormated_1">
      <item>Usluge Axia d.o.o. za usluge u stečaju</item>
    </derivirana_varijabla>
  </DomainObject.Predmet.ProtuStrankaListNazivFormated>
  <DomainObject.Predmet.ProtuStrankaListNazivFormatedOIB>
    <izvorni_sadrzaj>
      <item>Usluge Axia d.o.o. za usluge u stečaju, OIB 35243997978</item>
    </izvorni_sadrzaj>
    <derivirana_varijabla naziv="DomainObject.Predmet.ProtuStrankaListNazivFormatedOIB_1">
      <item>Usluge Axia d.o.o. za usluge u stečaju, OIB 35243997978</item>
    </derivirana_varijabla>
  </DomainObject.Predmet.ProtuStrankaListNazivFormatedOIB>
  <DomainObject.Predmet.OstaliListFormated>
    <izvorni_sadrzaj>
      <item>Ante Poljak</item>
      <item>Marko Krpan</item>
      <item>Bojana Marčelan punomoćnik sudionika u postupku Višnja Petrić</item>
    </izvorni_sadrzaj>
    <derivirana_varijabla naziv="DomainObject.Predmet.OstaliListFormated_1">
      <item>Ante Poljak</item>
      <item>Marko Krpan</item>
      <item>Bojana Marčelan punomoćnik sudionika u postupku Višnja Petrić</item>
    </derivirana_varijabla>
  </DomainObject.Predmet.OstaliListFormated>
  <DomainObject.Predmet.OstaliListFormatedOIB>
    <izvorni_sadrzaj>
      <item>Ante Poljak, OIB 30653663301</item>
      <item>Marko Krpan, OIB 24419277674</item>
      <item>Bojana Marčelan punomoćnik sudionika u postupku Višnja Petrić</item>
    </izvorni_sadrzaj>
    <derivirana_varijabla naziv="DomainObject.Predmet.OstaliListFormatedOIB_1">
      <item>Ante Poljak, OIB 30653663301</item>
      <item>Marko Krpan, OIB 24419277674</item>
      <item>Bojana Marčelan punomoćnik sudionika u postupku Višnja Petrić</item>
    </derivirana_varijabla>
  </DomainObject.Predmet.OstaliListFormatedOIB>
  <DomainObject.Predmet.OstaliListFormatedWithAdress>
    <izvorni_sadrzaj>
      <item>Ante Poljak</item>
      <item>Marko Krpan, Boškovićeva 16, 10000 Zagreb</item>
      <item>Bojana Marčelan, Braće Radića 8 b, 42000 Varaždin punomoćnik sudionika u postupku Višnja Petrić</item>
    </izvorni_sadrzaj>
    <derivirana_varijabla naziv="DomainObject.Predmet.OstaliListFormatedWithAdress_1">
      <item>Ante Poljak</item>
      <item>Marko Krpan, Boškovićeva 16, 10000 Zagreb</item>
      <item>Bojana Marčelan, Braće Radića 8 b, 42000 Varaždin punomoćnik sudionika u postupku Višnja Petrić</item>
    </derivirana_varijabla>
  </DomainObject.Predmet.OstaliListFormatedWithAdress>
  <DomainObject.Predmet.OstaliListFormatedWithAdressOIB>
    <izvorni_sadrzaj>
      <item>Ante Poljak, OIB 30653663301</item>
      <item>Marko Krpan, OIB 24419277674, Boškovićeva 16, 10000 Zagreb</item>
      <item>Bojana Marčelan, Braće Radića 8 b, 42000 Varaždin punomoćnik sudionika u postupku Višnja Petrić</item>
    </izvorni_sadrzaj>
    <derivirana_varijabla naziv="DomainObject.Predmet.OstaliListFormatedWithAdressOIB_1">
      <item>Ante Poljak, OIB 30653663301</item>
      <item>Marko Krpan, OIB 24419277674, Boškovićeva 16, 10000 Zagreb</item>
      <item>Bojana Marčelan, Braće Radića 8 b, 42000 Varaždin punomoćnik sudionika u postupku Višnja Petrić</item>
    </derivirana_varijabla>
  </DomainObject.Predmet.OstaliListFormatedWithAdressOIB>
  <DomainObject.Predmet.OstaliListNazivFormated>
    <izvorni_sadrzaj>
      <item>Ante Poljak</item>
      <item>Marko Krpan</item>
      <item>Bojana Marčelan</item>
    </izvorni_sadrzaj>
    <derivirana_varijabla naziv="DomainObject.Predmet.OstaliListNazivFormated_1">
      <item>Ante Poljak</item>
      <item>Marko Krpan</item>
      <item>Bojana Marčelan</item>
    </derivirana_varijabla>
  </DomainObject.Predmet.OstaliListNazivFormated>
  <DomainObject.Predmet.OstaliListNazivFormatedOIB>
    <izvorni_sadrzaj>
      <item>Ante Poljak, OIB 30653663301</item>
      <item>Marko Krpan, OIB 24419277674</item>
      <item>Bojana Marčelan</item>
    </izvorni_sadrzaj>
    <derivirana_varijabla naziv="DomainObject.Predmet.OstaliListNazivFormatedOIB_1">
      <item>Ante Poljak, OIB 30653663301</item>
      <item>Marko Krpan, OIB 24419277674</item>
      <item>Bojana Marčelan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PU ZADAR i dr.</izvorni_sadrzaj>
    <derivirana_varijabla naziv="DomainObject.Predmet.StrankaIDrugi_1">MF, POREZNA UPRAVA, PU ZADAR i dr.</derivirana_varijabla>
  </DomainObject.Predmet.StrankaIDrugi>
  <DomainObject.Predmet.ProtustrankaIDrugi>
    <izvorni_sadrzaj>Usluge Axia d.o.o. za usluge u stečaju</izvorni_sadrzaj>
    <derivirana_varijabla naziv="DomainObject.Predmet.ProtustrankaIDrugi_1">Usluge Axia d.o.o. za usluge u stečaju</derivirana_varijabla>
  </DomainObject.Predmet.ProtustrankaIDrugi>
  <DomainObject.Predmet.StrankaIDrugiAdressOIB>
    <izvorni_sadrzaj>MF, POREZNA UPRAVA, PU ZADAR, OIB 18683136487 i dr.</izvorni_sadrzaj>
    <derivirana_varijabla naziv="DomainObject.Predmet.StrankaIDrugiAdressOIB_1">MF, POREZNA UPRAVA, PU ZADAR, OIB 18683136487 i dr.</derivirana_varijabla>
  </DomainObject.Predmet.StrankaIDrugiAdressOIB>
  <DomainObject.Predmet.ProtustrankaIDrugiAdressOIB>
    <izvorni_sadrzaj>Usluge Axia d.o.o. za usluge u stečaju, OIB 35243997978, Elizabete Kotromanić 3, 23000 Zadar</izvorni_sadrzaj>
    <derivirana_varijabla naziv="DomainObject.Predmet.ProtustrankaIDrugiAdressOIB_1">Usluge Axia d.o.o. za usluge u stečaju, OIB 35243997978, Elizabete Kotromanić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 POREZNA UPRAVA, PU ZADAR</item>
      <item>Ante Poljak</item>
      <item>Marko Krpan</item>
      <item>DUSTIN ADAM STARKEY, KALIFORNIJA</item>
      <item>Usluge Axia d.o.o. za usluge u stečaju</item>
      <item>Višnja Petrić</item>
      <item>Bojana Marčelan</item>
    </izvorni_sadrzaj>
    <derivirana_varijabla naziv="DomainObject.Predmet.SudioniciListNaziv_1">
      <item>MF, POREZNA UPRAVA, PU ZADAR</item>
      <item>Ante Poljak</item>
      <item>Marko Krpan</item>
      <item>DUSTIN ADAM STARKEY, KALIFORNIJA</item>
      <item>Usluge Axia d.o.o. za usluge u stečaju</item>
      <item>Višnja Petrić</item>
      <item>Bojana Marčelan</item>
    </derivirana_varijabla>
  </DomainObject.Predmet.SudioniciListNaziv>
  <DomainObject.Predmet.SudioniciListAdressOIB>
    <izvorni_sadrzaj>
      <item>MF, POREZNA UPRAVA, PU ZADAR, OIB 18683136487</item>
      <item>Ante Poljak, OIB 30653663301</item>
      <item>Marko Krpan, OIB 24419277674, Boškovićeva 16,10000 Zagreb</item>
      <item>DUSTIN ADAM STARKEY, KALIFORNIJA, OIB 31114426313</item>
      <item>Usluge Axia d.o.o. za usluge u stečaju, OIB 35243997978, Elizabete Kotromanić 3,23000 Zadar</item>
      <item>Višnja Petrić, OIB 49461566873, Fabijanska 22,42000 Varaždin</item>
      <item>Bojana Marčelan, Braće Radića 8 b,42000 Varaždin</item>
    </izvorni_sadrzaj>
    <derivirana_varijabla naziv="DomainObject.Predmet.SudioniciListAdressOIB_1">
      <item>MF, POREZNA UPRAVA, PU ZADAR, OIB 18683136487</item>
      <item>Ante Poljak, OIB 30653663301</item>
      <item>Marko Krpan, OIB 24419277674, Boškovićeva 16,10000 Zagreb</item>
      <item>DUSTIN ADAM STARKEY, KALIFORNIJA, OIB 31114426313</item>
      <item>Usluge Axia d.o.o. za usluge u stečaju, OIB 35243997978, Elizabete Kotromanić 3,23000 Zadar</item>
      <item>Višnja Petrić, OIB 49461566873, Fabijanska 22,42000 Varaždin</item>
      <item>Bojana Marčelan, Braće Radića 8 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30653663301</item>
      <item>, OIB 24419277674</item>
      <item>, OIB 31114426313</item>
      <item>, OIB 35243997978</item>
      <item>, OIB 49461566873</item>
      <item>, OIB null</item>
    </izvorni_sadrzaj>
    <derivirana_varijabla naziv="DomainObject.Predmet.SudioniciListNazivOIB_1">
      <item>, OIB 18683136487</item>
      <item>, OIB 30653663301</item>
      <item>, OIB 24419277674</item>
      <item>, OIB 31114426313</item>
      <item>, OIB 35243997978</item>
      <item>, OIB 49461566873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229</properties:Words>
  <properties:Characters>1146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2016-09-23T10:44:00Z</dcterms:created>
  <dc:creator>Ardena Bajlo</dc:creator>
  <cp:lastModifiedBy>Martina Kalmeta</cp:lastModifiedBy>
  <cp:lastPrinted>2016-09-22T11:12:00Z</cp:lastPrinted>
  <dcterms:modified xmlns:xsi="http://www.w3.org/2001/XMLSchema-instance" xsi:type="dcterms:W3CDTF">2016-09-23T10:45:00Z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