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e304" w14:paraId="46be30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C221E5">
        <w:t>91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C7643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EKOCIBUS d.o.o., OIB: 18104579150, MBS: 080732595,  Brezovica, Brezovičkacesta 86 A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>
        <w:rPr>
          <w:lang w:val="pt-BR"/>
        </w:rPr>
        <w:t>3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E34058" w:rsidRPr="00E34058">
        <w:rPr>
          <w:lang w:val="pt-BR"/>
        </w:rPr>
        <w:t>EKOCIBUS d.o.o., OIB: 18104579150, MBS: 080732595,  Brezovica, Brezovičkacesta 86 A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</w:t>
      </w:r>
      <w:r w:rsidR="00E34058">
        <w:t>291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FE1794" w:rsidRPr="00FE1794">
        <w:rPr>
          <w:lang w:val="pt-BR"/>
        </w:rPr>
        <w:t>EKOCIBUS d.o.o., OIB: 18104579150, MBS: 080732595,  Brezovica, Brezovičkacesta 86 A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E1794">
        <w:t>707</w:t>
      </w:r>
      <w:r w:rsidRPr="00BC2D3A">
        <w:t xml:space="preserve"> dana, u ukupnom iznosu od </w:t>
      </w:r>
      <w:r w:rsidR="00FE1794">
        <w:rPr>
          <w:lang w:val="pl-PL"/>
        </w:rPr>
        <w:t>998.976,66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0A206E">
        <w:t>0</w:t>
      </w:r>
      <w:r w:rsidR="00FE1794">
        <w:t>7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FE1794">
        <w:t>13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06DA0">
        <w:t>13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35CDC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B35CDC" w:rsidP="004F5146" w:rsidR="00B35CDC">
      <w:pPr>
        <w:jc w:val="right"/>
      </w:pPr>
      <w:r>
        <w:t>za točnost otpravka-ovlašteni službenik</w:t>
      </w:r>
    </w:p>
    <w:p w:rsidRDefault="00B35CDC" w:rsidP="004F5146" w:rsidR="00B35CDC">
      <w:pPr>
        <w:jc w:val="right"/>
      </w:pPr>
      <w:r>
        <w:t xml:space="preserve">Mirjana Gašparić </w:t>
      </w:r>
    </w:p>
    <w:p w:rsidRDefault="00856259" w:rsidP="00B35CDC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35CD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FE1794">
          <w:rPr>
            <w:sz w:val="24"/>
          </w:rPr>
          <w:t>91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06DA0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566CC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34C6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F490F"/>
    <w:rsid w:val="00A0793E"/>
    <w:rsid w:val="00A10317"/>
    <w:rsid w:val="00A179ED"/>
    <w:rsid w:val="00A205A9"/>
    <w:rsid w:val="00A51FB2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5CDC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21E5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6B"/>
    <w:rsid w:val="00D803A5"/>
    <w:rsid w:val="00DC7643"/>
    <w:rsid w:val="00DE0F86"/>
    <w:rsid w:val="00DF2F2C"/>
    <w:rsid w:val="00DF717D"/>
    <w:rsid w:val="00E0682D"/>
    <w:rsid w:val="00E13DC7"/>
    <w:rsid w:val="00E24B5E"/>
    <w:rsid w:val="00E34058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C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CD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C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C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C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CD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C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C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St-2291/2016</izvorni_sadrzaj>
    <derivirana_varijabla naziv="DomainObject.Predmet.OznakaBroj_1">St-2291/2016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EKOCIBUS društvo s ograničenom odgovornošću za proizvodnju i trgovinu zastupanog po punomoćniku Momčilo Grahovac</izvorni_sadrzaj>
    <derivirana_varijabla naziv="DomainObject.Predmet.ProtustrankaFormated_1">  EKOCIBUS društvo s ograničenom odgovornošću za proizvodnju i trgovinu zastupanog po punomoćniku Momčilo Grahovac</derivirana_varijabla>
  </DomainObject.Predmet.ProtustrankaFormated>
  <DomainObject.Predmet.ProtustrankaFormatedOIB>
    <izvorni_sadrzaj>  EKOCIBUS društvo s ograničenom odgovornošću za proizvodnju i trgovinu, OIB 18104579150 zastupanog po punomoćniku Momčilo Grahovac</izvorni_sadrzaj>
    <derivirana_varijabla naziv="DomainObject.Predmet.ProtustrankaFormatedOIB_1">  EKOCIBUS društvo s ograničenom odgovornošću za proizvodnju i trgovinu, OIB 18104579150 zastupanog po punomoćniku Momčilo Grahovac</derivirana_varijabla>
  </DomainObject.Predmet.ProtustrankaFormatedOIB>
  <DomainObject.Predmet.ProtustrankaFormatedWithAdress>
    <izvorni_sadrzaj> EKOCIBUS društvo s ograničenom odgovornošću za proizvodnju i trgovinu, Brezovička cesta 86 A , 10257 Brezovica zastupanog po punomoćniku Momčilo Grahovac</izvorni_sadrzaj>
    <derivirana_varijabla naziv="DomainObject.Predmet.ProtustrankaFormatedWithAdress_1"> EKOCIBUS društvo s ograničenom odgovornošću za proizvodnju i trgovinu, Brezovička cesta 86 A , 10257 Brezovica zastupanog po punomoćniku Momčilo Grahovac</derivirana_varijabla>
  </DomainObject.Predmet.ProtustrankaFormatedWithAdress>
  <DomainObject.Predmet.ProtustrankaFormatedWithAdressOIB>
    <izvorni_sadrzaj> EKOCIBUS društvo s ograničenom odgovornošću za proizvodnju i trgovinu, OIB 18104579150, Brezovička cesta 86 A , 10257 Brezovica zastupanog po punomoćniku Momčilo Grahovac</izvorni_sadrzaj>
    <derivirana_varijabla naziv="DomainObject.Predmet.ProtustrankaFormatedWithAdressOIB_1"> EKOCIBUS društvo s ograničenom odgovornošću za proizvodnju i trgovinu, OIB 18104579150, Brezovička cesta 86 A , 10257 Brezovica zastupanog po punomoćniku Momčilo Grahovac</derivirana_varijabla>
  </DomainObject.Predmet.ProtustrankaFormatedWithAdressOIB>
  <DomainObject.Predmet.ProtustrankaWithAdress>
    <izvorni_sadrzaj>EKOCIBUS društvo s ograničenom odgovornošću za proizvodnju i trgovinu Brezovička cesta 86 A , 10257 Brezovica</izvorni_sadrzaj>
    <derivirana_varijabla naziv="DomainObject.Predmet.ProtustrankaWithAdress_1">EKOCIBUS društvo s ograničenom odgovornošću za proizvodnju i trgovinu Brezovička cesta 86 A , 10257 Brezovica</derivirana_varijabla>
  </DomainObject.Predmet.ProtustrankaWithAdress>
  <DomainObject.Predmet.ProtustrankaWithAdressOIB>
    <izvorni_sadrzaj>EKOCIBUS društvo s ograničenom odgovornošću za proizvodnju i trgovinu, OIB 18104579150, Brezovička cesta 86 A , 10257 Brezovica</izvorni_sadrzaj>
    <derivirana_varijabla naziv="DomainObject.Predmet.ProtustrankaWithAdressOIB_1">EKOCIBUS društvo s ograničenom odgovornošću za proizvodnju i trgovinu, OIB 18104579150, Brezovička cesta 86 A , 10257 Brezovica</derivirana_varijabla>
  </DomainObject.Predmet.ProtustrankaWithAdressOIB>
  <DomainObject.Predmet.ProtustrankaNazivFormated>
    <izvorni_sadrzaj>EKOCIBUS društvo s ograničenom odgovornošću za proizvodnju i trgovinu</izvorni_sadrzaj>
    <derivirana_varijabla naziv="DomainObject.Predmet.ProtustrankaNazivFormated_1">EKOCIBUS društvo s ograničenom odgovornošću za proizvodnju i trgovinu</derivirana_varijabla>
  </DomainObject.Predmet.ProtustrankaNazivFormated>
  <DomainObject.Predmet.ProtustrankaNazivFormatedOIB>
    <izvorni_sadrzaj>EKOCIBUS društvo s ograničenom odgovornošću za proizvodnju i trgovinu, OIB 18104579150</izvorni_sadrzaj>
    <derivirana_varijabla naziv="DomainObject.Predmet.ProtustrankaNazivFormatedOIB_1">EKOCIBUS društvo s ograničenom odgovornošću za proizvodnju i trgovinu, OIB 18104579150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EKOCIBUS društvo s ograničenom odgovornošću za proizvodnju i trgovinu zastupanog po punomoćniku Momčilo Grahovac</item>
    </izvorni_sadrzaj>
    <derivirana_varijabla naziv="DomainObject.Predmet.ProtuStrankaListFormated_1">
      <item>EKOCIBUS društvo s ograničenom odgovornošću za proizvodnju i trgovinu zastupanog po punomoćniku Momčilo Grahovac</item>
    </derivirana_varijabla>
  </DomainObject.Predmet.ProtuStrankaListFormated>
  <DomainObject.Predmet.ProtuStrankaListFormatedOIB>
    <izvorni_sadrzaj>
      <item>EKOCIBUS društvo s ograničenom odgovornošću za proizvodnju i trgovinu, OIB 18104579150 zastupanog po punomoćniku Momčilo Grahovac</item>
    </izvorni_sadrzaj>
    <derivirana_varijabla naziv="DomainObject.Predmet.ProtuStrankaListFormatedOIB_1">
      <item>EKOCIBUS društvo s ograničenom odgovornošću za proizvodnju i trgovinu, OIB 18104579150 zastupanog po punomoćniku Momčilo Grahovac</item>
    </derivirana_varijabla>
  </DomainObject.Predmet.ProtuStrankaListFormatedOIB>
  <DomainObject.Predmet.ProtuStrankaListFormatedWithAdress>
    <izvorni_sadrzaj>
      <item>EKOCIBUS društvo s ograničenom odgovornošću za proizvodnju i trgovinu, Brezovička cesta 86 A , 10257 Brezovica zastupanog po punomoćniku Momčilo Grahovac</item>
    </izvorni_sadrzaj>
    <derivirana_varijabla naziv="DomainObject.Predmet.ProtuStrankaListFormatedWithAdress_1">
      <item>EKOCIBUS društvo s ograničenom odgovornošću za proizvodnju i trgovinu, Brezovička cesta 86 A , 10257 Brezovica zastupanog po punomoćniku Momčilo Grahovac</item>
    </derivirana_varijabla>
  </DomainObject.Predmet.ProtuStrankaListFormatedWithAdress>
  <DomainObject.Predmet.ProtuStrankaListFormatedWithAdressOIB>
    <izvorni_sadrzaj>
      <item>EKOCIBUS društvo s ograničenom odgovornošću za proizvodnju i trgovinu, OIB 18104579150, Brezovička cesta 86 A , 10257 Brezovica zastupanog po punomoćniku Momčilo Grahovac</item>
    </izvorni_sadrzaj>
    <derivirana_varijabla naziv="DomainObject.Predmet.ProtuStrankaListFormatedWithAdressOIB_1">
      <item>EKOCIBUS društvo s ograničenom odgovornošću za proizvodnju i trgovinu, OIB 18104579150, Brezovička cesta 86 A , 10257 Brezovica zastupanog po punomoćniku Momčilo Grahovac</item>
    </derivirana_varijabla>
  </DomainObject.Predmet.ProtuStrankaListFormatedWithAdressOIB>
  <DomainObject.Predmet.ProtuStrankaListNazivFormated>
    <izvorni_sadrzaj>
      <item>EKOCIBUS društvo s ograničenom odgovornošću za proizvodnju i trgovinu</item>
    </izvorni_sadrzaj>
    <derivirana_varijabla naziv="DomainObject.Predmet.ProtuStrankaListNazivFormated_1">
      <item>EKOCIBUS društvo s ograničenom odgovornošću za proizvodnju i trgovinu</item>
    </derivirana_varijabla>
  </DomainObject.Predmet.ProtuStrankaListNazivFormated>
  <DomainObject.Predmet.ProtuStrankaListNazivFormatedOIB>
    <izvorni_sadrzaj>
      <item>EKOCIBUS društvo s ograničenom odgovornošću za proizvodnju i trgovinu, OIB 18104579150</item>
    </izvorni_sadrzaj>
    <derivirana_varijabla naziv="DomainObject.Predmet.ProtuStrankaListNazivFormatedOIB_1">
      <item>EKOCIBUS društvo s ograničenom odgovornošću za proizvodnju i trgovinu, OIB 18104579150</item>
    </derivirana_varijabla>
  </DomainObject.Predmet.ProtuStrankaListNazivFormatedOIB>
  <DomainObject.Predmet.OstaliListFormated>
    <izvorni_sadrzaj>
      <item>Momčilo Grahovac punomoćnik sudionika u postupku EKOCIBUS društvo s ograničenom odgovornošću za proizvodnju i trgovinu</item>
    </izvorni_sadrzaj>
    <derivirana_varijabla naziv="DomainObject.Predmet.OstaliListFormated_1">
      <item>Momčilo Grahovac punomoćnik sudionika u postupku EKOCIBUS društvo s ograničenom odgovornošću za proizvodnju i trgovinu</item>
    </derivirana_varijabla>
  </DomainObject.Predmet.OstaliListFormated>
  <DomainObject.Predmet.OstaliListFormatedOIB>
    <izvorni_sadrzaj>
      <item>Momčilo Grahovac, OIB 85969331034 punomoćnik sudionika u postupku EKOCIBUS društvo s ograničenom odgovornošću za proizvodnju i trgovinu</item>
    </izvorni_sadrzaj>
    <derivirana_varijabla naziv="DomainObject.Predmet.OstaliListFormatedOIB_1">
      <item>Momčilo Grahovac, OIB 85969331034 punomoćnik sudionika u postupku EKOCIBUS društvo s ograničenom odgovornošću za proizvodnju i trgovinu</item>
    </derivirana_varijabla>
  </DomainObject.Predmet.OstaliListFormatedOIB>
  <DomainObject.Predmet.OstaliListFormatedWithAdress>
    <izvorni_sadrzaj>
      <item>Momčilo Grahovac, Bana Josipa Jelačića 26, 10290 Zaprešić punomoćnik sudionika u postupku EKOCIBUS društvo s ograničenom odgovornošću za proizvodnju i trgovinu</item>
    </izvorni_sadrzaj>
    <derivirana_varijabla naziv="DomainObject.Predmet.OstaliListFormatedWithAdress_1">
      <item>Momčilo Grahovac, Bana Josipa Jelačića 26, 10290 Zaprešić punomoćnik sudionika u postupku EKOCIBUS društvo s ograničenom odgovornošću za proizvodnju i trgovinu</item>
    </derivirana_varijabla>
  </DomainObject.Predmet.OstaliListFormatedWithAdress>
  <DomainObject.Predmet.OstaliListFormatedWithAdressOIB>
    <izvorni_sadrzaj>
      <item>Momčilo Grahovac, OIB 85969331034, Bana Josipa Jelačića 26, 10290 Zaprešić punomoćnik sudionika u postupku EKOCIBUS društvo s ograničenom odgovornošću za proizvodnju i trgovinu</item>
    </izvorni_sadrzaj>
    <derivirana_varijabla naziv="DomainObject.Predmet.OstaliListFormatedWithAdressOIB_1">
      <item>Momčilo Grahovac, OIB 85969331034, Bana Josipa Jelačića 26, 10290 Zaprešić punomoćnik sudionika u postupku EKOCIBUS društvo s ograničenom odgovornošću za proizvodnju i trgovinu</item>
    </derivirana_varijabla>
  </DomainObject.Predmet.OstaliListFormatedWithAdressOIB>
  <DomainObject.Predmet.OstaliListNazivFormated>
    <izvorni_sadrzaj>
      <item>Momčilo Grahovac</item>
    </izvorni_sadrzaj>
    <derivirana_varijabla naziv="DomainObject.Predmet.OstaliListNazivFormated_1">
      <item>Momčilo Grahovac</item>
    </derivirana_varijabla>
  </DomainObject.Predmet.OstaliListNazivFormated>
  <DomainObject.Predmet.OstaliListNazivFormatedOIB>
    <izvorni_sadrzaj>
      <item>Momčilo Grahovac, OIB 85969331034</item>
    </izvorni_sadrzaj>
    <derivirana_varijabla naziv="DomainObject.Predmet.OstaliListNazivFormatedOIB_1">
      <item>Momčilo Grahovac, OIB 85969331034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EKOCIBUS društvo s ograničenom odgovornošću za proizvodnju i trgovinu</izvorni_sadrzaj>
    <derivirana_varijabla naziv="DomainObject.Predmet.ProtustrankaIDrugi_1">EKOCIBUS društvo s ograničenom odgovornošću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EKOCIBUS društvo s ograničenom odgovornošću za proizvodnju i trgovinu, OIB 18104579150, Brezovička cesta 86 A , 10257 Brezovica</izvorni_sadrzaj>
    <derivirana_varijabla naziv="DomainObject.Predmet.ProtustrankaIDrugiAdressOIB_1">EKOCIBUS društvo s ograničenom odgovornošću za proizvodnju i trgovinu, OIB 18104579150, Brezovička cesta 86 A 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EKOCIBUS društvo s ograničenom odgovornošću za proizvodnju i trgovinu</item>
      <item>Momčilo Grahovac</item>
    </izvorni_sadrzaj>
    <derivirana_varijabla naziv="DomainObject.Predmet.SudioniciListNaziv_1">
      <item>FINA Regionalni centar Zagreb</item>
      <item>EKOCIBUS društvo s ograničenom odgovornošću za proizvodnju i trgovinu</item>
      <item>Momčilo Grahovac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EKOCIBUS društvo s ograničenom odgovornošću za proizvodnju i trgovinu, OIB 18104579150, Brezovička cesta 86 A ,10257 Brezovica</item>
      <item>Momčilo Grahovac, OIB 85969331034, Bana Josipa Jelačića 26,10290 Zaprešić</item>
    </izvorni_sadrzaj>
    <derivirana_varijabla naziv="DomainObject.Predmet.SudioniciListAdressOIB_1">
      <item>FINA Regionalni centar Zagreb, OIB 85821130368, Trg svibanjskih žrtava 1995. br. 1,10000 Zagreb</item>
      <item>EKOCIBUS društvo s ograničenom odgovornošću za proizvodnju i trgovinu, OIB 18104579150, Brezovička cesta 86 A ,10257 Brezovica</item>
      <item>Momčilo Grahovac, OIB 85969331034, Bana Josipa Jelačića 26,10290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18104579150</item>
      <item>, OIB 85969331034</item>
    </izvorni_sadrzaj>
    <derivirana_varijabla naziv="DomainObject.Predmet.SudioniciListNazivOIB_1">
      <item>, OIB 85821130368</item>
      <item>, OIB 18104579150</item>
      <item>, OIB 85969331034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5B9DB-753C-4065-8619-1E7CCF8D8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4048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2017-09-13T11:06:00Z</dcterms:created>
  <dc:creator>gzubak</dc:creator>
  <cp:lastModifiedBy>Mirjana Gašparić</cp:lastModifiedBy>
  <cp:lastPrinted>2017-09-13T11:09:00Z</cp:lastPrinted>
  <dcterms:modified xmlns:xsi="http://www.w3.org/2001/XMLSchema-instance" xsi:type="dcterms:W3CDTF">2017-09-13T11:12:00Z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