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05fd" w14:paraId="78a05fd" w:rsidRDefault="00F77CCA" w:rsidP="00910611" w:rsidR="00F77C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CCA" w:rsidP="00910611" w:rsidR="00F77CCA">
      <w:r>
        <w:rPr>
          <w:rFonts w:eastAsia="MS Mincho"/>
        </w:rPr>
        <w:t>REPUBLIKA HRVATSKA</w:t>
      </w:r>
    </w:p>
    <w:p w:rsidRDefault="00F77CCA" w:rsidP="00910611" w:rsidR="00F77CCA">
      <w:r>
        <w:rPr>
          <w:rFonts w:eastAsia="MS Mincho"/>
        </w:rPr>
        <w:t>TRGOVAČKI SUD U RIJECI</w:t>
      </w:r>
    </w:p>
    <w:p w:rsidRDefault="00F77CCA" w:rsidR="00F77C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>
      <w:pPr>
        <w:jc w:val="center"/>
      </w:pPr>
    </w:p>
    <w:p w:rsidRDefault="00924C04" w:rsidP="00360BE2" w:rsidR="00924C04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C4AA9">
        <w:rPr>
          <w:bCs/>
        </w:rPr>
        <w:t>GENCI</w:t>
      </w:r>
      <w:r w:rsidR="002C4AA9">
        <w:t xml:space="preserve"> j. d. o. o. za proizvodnju pekarskih proizvoda i trgovinu Kastav, Belići 1, OIB: 35205848564, MBS: 040295238</w:t>
      </w:r>
      <w:r>
        <w:t xml:space="preserve">, dana </w:t>
      </w:r>
      <w:r w:rsidR="001423B1">
        <w:t>2</w:t>
      </w:r>
      <w:r w:rsidR="002C4AA9">
        <w:t>5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C4AA9">
        <w:rPr>
          <w:bCs/>
        </w:rPr>
        <w:t>GENCI</w:t>
      </w:r>
      <w:r w:rsidR="002C4AA9">
        <w:t xml:space="preserve"> j. d. o. o. za proizvodnju pekarskih proizvoda i trgovinu Kastav, Belići 1, OIB: 35205848564, MBS: 040295238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BF38CF">
        <w:t>2</w:t>
      </w:r>
      <w:r w:rsidR="002C4AA9">
        <w:t>5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924C04">
        <w:t>0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2C4AA9">
      <w:pPr>
        <w:numPr>
          <w:ilvl w:val="0"/>
          <w:numId w:val="1"/>
        </w:numPr>
        <w:jc w:val="both"/>
        <w:rPr>
          <w:bCs/>
        </w:rPr>
      </w:pPr>
      <w:r w:rsidRPr="002C4AA9">
        <w:t xml:space="preserve">Za stečajnog upravitelja imenuje se </w:t>
      </w:r>
      <w:r w:rsidR="002C4AA9" w:rsidRPr="002C4AA9">
        <w:rPr>
          <w:bCs/>
        </w:rPr>
        <w:t>Marko Zagorac, OIB: 82182414496, Ante Starčevića 5, Rijeka</w:t>
      </w:r>
      <w:r w:rsidR="0081532F" w:rsidRPr="002C4AA9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2C4AA9">
        <w:rPr>
          <w:bCs/>
        </w:rPr>
        <w:t>GENCI</w:t>
      </w:r>
      <w:r w:rsidR="002C4AA9">
        <w:t xml:space="preserve"> j. d. o. o. za proizvodnju pekarskih proizvoda i trgovinu Kastav, Belići 1, OIB: 35205848564, MBS: 040295238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2C4AA9">
        <w:rPr>
          <w:bCs/>
        </w:rPr>
        <w:t>upravitelja</w:t>
      </w:r>
      <w:r w:rsidR="00431C46" w:rsidRPr="002C4AA9">
        <w:rPr>
          <w:bCs/>
        </w:rPr>
        <w:t xml:space="preserve"> </w:t>
      </w:r>
      <w:r w:rsidR="002C4AA9" w:rsidRPr="002C4AA9">
        <w:rPr>
          <w:bCs/>
        </w:rPr>
        <w:t>Marka Zagorca, OIB: 82182414496, Ante Starčevića 5, Rijeka</w:t>
      </w:r>
      <w:r w:rsidR="00BC6870" w:rsidRPr="002C4AA9">
        <w:rPr>
          <w:bCs/>
        </w:rPr>
        <w:t xml:space="preserve"> </w:t>
      </w:r>
      <w:r w:rsidRPr="002C4AA9">
        <w:rPr>
          <w:bCs/>
        </w:rPr>
        <w:t>određena rješenjem ovog suda posl. br. 14 St-</w:t>
      </w:r>
      <w:r w:rsidR="002C4AA9">
        <w:rPr>
          <w:bCs/>
        </w:rPr>
        <w:t>1097</w:t>
      </w:r>
      <w:r w:rsidRPr="002C4AA9">
        <w:rPr>
          <w:bCs/>
        </w:rPr>
        <w:t>/2016</w:t>
      </w:r>
      <w:r w:rsidR="00E73190" w:rsidRPr="002C4AA9">
        <w:rPr>
          <w:bCs/>
        </w:rPr>
        <w:t>-</w:t>
      </w:r>
      <w:r w:rsidR="002C4AA9">
        <w:rPr>
          <w:bCs/>
        </w:rPr>
        <w:t>8</w:t>
      </w:r>
      <w:r w:rsidRPr="002C4AA9">
        <w:rPr>
          <w:bCs/>
        </w:rPr>
        <w:t xml:space="preserve"> od</w:t>
      </w:r>
      <w:r w:rsidRPr="0082679B">
        <w:rPr>
          <w:bCs/>
        </w:rPr>
        <w:t xml:space="preserve"> </w:t>
      </w:r>
      <w:r w:rsidR="002C4AA9">
        <w:rPr>
          <w:bCs/>
        </w:rPr>
        <w:t>2. veljače</w:t>
      </w:r>
      <w:r w:rsidR="00C75FB4">
        <w:rPr>
          <w:bCs/>
        </w:rPr>
        <w:t xml:space="preserve"> 201</w:t>
      </w:r>
      <w:r w:rsidR="002C4AA9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BC6870">
        <w:t>24. svibnja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2C4AA9">
        <w:rPr>
          <w:bCs/>
        </w:rPr>
        <w:t>GENCI</w:t>
      </w:r>
      <w:r w:rsidR="002C4AA9">
        <w:t xml:space="preserve"> j. d. o. o. za proizvodnju pekarskih proizvoda i trgovinu Kastav, Belići 1, OIB: 35205848564, MBS: 040295238</w:t>
      </w:r>
      <w:r w:rsidRPr="009F41CE">
        <w:t xml:space="preserve">. </w:t>
      </w:r>
    </w:p>
    <w:p w:rsidRDefault="006830EE" w:rsidP="00360BE2" w:rsidR="006830EE" w:rsidRPr="002C4AA9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2C4AA9">
        <w:rPr>
          <w:bCs/>
        </w:rPr>
        <w:t>097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C6870">
        <w:rPr>
          <w:bCs/>
        </w:rPr>
        <w:t>15.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C4AA9">
        <w:rPr>
          <w:bCs/>
        </w:rPr>
        <w:t>GENCI</w:t>
      </w:r>
      <w:r w:rsidR="002C4AA9">
        <w:t xml:space="preserve"> j. d. o. o. za proizvodnju pekarskih proizvoda i trgovinu Kastav, Belići 1, </w:t>
      </w:r>
      <w:r w:rsidR="002C4AA9">
        <w:lastRenderedPageBreak/>
        <w:t>OIB: 35205848564, MBS: 040295238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</w:t>
      </w:r>
      <w:r w:rsidR="002C4AA9">
        <w:rPr>
          <w:bCs/>
        </w:rPr>
        <w:t>097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2C4AA9">
        <w:rPr>
          <w:bCs/>
        </w:rPr>
        <w:t>8</w:t>
      </w:r>
      <w:r w:rsidR="00C75FB4" w:rsidRPr="0082679B">
        <w:rPr>
          <w:bCs/>
        </w:rPr>
        <w:t xml:space="preserve"> od </w:t>
      </w:r>
      <w:r w:rsidR="002C4AA9">
        <w:rPr>
          <w:bCs/>
        </w:rPr>
        <w:t xml:space="preserve">2. veljače </w:t>
      </w:r>
      <w:r w:rsidR="002C4AA9" w:rsidRPr="002C4AA9">
        <w:rPr>
          <w:bCs/>
        </w:rPr>
        <w:t>2017</w:t>
      </w:r>
      <w:r w:rsidR="00C75FB4" w:rsidRPr="002C4AA9">
        <w:rPr>
          <w:bCs/>
        </w:rPr>
        <w:t xml:space="preserve">. godine </w:t>
      </w:r>
      <w:r w:rsidR="00AD626D" w:rsidRPr="002C4AA9">
        <w:t xml:space="preserve">imenovan privremeni stečajni upravitelj </w:t>
      </w:r>
      <w:r w:rsidR="002C4AA9" w:rsidRPr="002C4AA9">
        <w:rPr>
          <w:bCs/>
        </w:rPr>
        <w:t>Marko Zagorac, OIB: 82182414496, Ante Starčevića 5, Rijeka</w:t>
      </w:r>
      <w:r w:rsidR="00180CE9" w:rsidRPr="002C4AA9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C6870">
        <w:t>20. prosinca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>
        <w:rPr>
          <w:bCs/>
        </w:rPr>
        <w:t>12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2C4AA9">
        <w:rPr>
          <w:bCs/>
        </w:rPr>
        <w:t>31.000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BC6870">
        <w:rPr>
          <w:bCs/>
        </w:rPr>
        <w:t>2</w:t>
      </w:r>
      <w:r w:rsidR="002C4AA9">
        <w:rPr>
          <w:bCs/>
        </w:rPr>
        <w:t>5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0C" w:rsidR="000E010C">
      <w:r>
        <w:separator/>
      </w:r>
    </w:p>
  </w:endnote>
  <w:endnote w:id="0" w:type="continuationSeparator">
    <w:p w:rsidRDefault="000E010C" w:rsidR="000E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C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0C" w:rsidR="000E010C">
      <w:r>
        <w:separator/>
      </w:r>
    </w:p>
  </w:footnote>
  <w:footnote w:id="0" w:type="continuationSeparator">
    <w:p w:rsidRDefault="000E010C" w:rsidR="000E0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2C4AA9">
      <w:t>097</w:t>
    </w:r>
    <w:r w:rsidR="002F3701">
      <w:t>/2016-</w:t>
    </w:r>
    <w:r w:rsidR="00BC6870">
      <w:t>1</w:t>
    </w:r>
    <w:r w:rsidR="002C4AA9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010C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4C04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CCA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77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7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7C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77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7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7C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GENCI j.d.o.o.</izvorni_sadrzaj>
    <derivirana_varijabla naziv="DomainObject.Predmet.ProtustrankaFormated_1">  GENCI j.d.o.o.</derivirana_varijabla>
  </DomainObject.Predmet.ProtustrankaFormated>
  <DomainObject.Predmet.ProtustrankaFormatedOIB>
    <izvorni_sadrzaj>  GENCI j.d.o.o., OIB 35205848564</izvorni_sadrzaj>
    <derivirana_varijabla naziv="DomainObject.Predmet.ProtustrankaFormatedOIB_1">  GENCI j.d.o.o., OIB 35205848564</derivirana_varijabla>
  </DomainObject.Predmet.ProtustrankaFormatedOIB>
  <DomainObject.Predmet.ProtustrankaFormatedWithAdress>
    <izvorni_sadrzaj> GENCI j.d.o.o., Belići 1, 51215 Kastav</izvorni_sadrzaj>
    <derivirana_varijabla naziv="DomainObject.Predmet.ProtustrankaFormatedWithAdress_1"> GENCI j.d.o.o., Belići 1, 51215 Kastav</derivirana_varijabla>
  </DomainObject.Predmet.ProtustrankaFormatedWithAdress>
  <DomainObject.Predmet.ProtustrankaFormatedWithAdressOIB>
    <izvorni_sadrzaj> GENCI j.d.o.o., OIB 35205848564, Belići 1, 51215 Kastav</izvorni_sadrzaj>
    <derivirana_varijabla naziv="DomainObject.Predmet.ProtustrankaFormatedWithAdressOIB_1"> GENCI j.d.o.o., OIB 35205848564, Belići 1, 51215 Kastav</derivirana_varijabla>
  </DomainObject.Predmet.ProtustrankaFormatedWithAdressOIB>
  <DomainObject.Predmet.ProtustrankaWithAdress>
    <izvorni_sadrzaj>GENCI j.d.o.o. Belići 1, 51215 Kastav</izvorni_sadrzaj>
    <derivirana_varijabla naziv="DomainObject.Predmet.ProtustrankaWithAdress_1">GENCI j.d.o.o. Belići 1, 51215 Kastav</derivirana_varijabla>
  </DomainObject.Predmet.ProtustrankaWithAdress>
  <DomainObject.Predmet.ProtustrankaWithAdressOIB>
    <izvorni_sadrzaj>GENCI j.d.o.o., OIB 35205848564, Belići 1, 51215 Kastav</izvorni_sadrzaj>
    <derivirana_varijabla naziv="DomainObject.Predmet.ProtustrankaWithAdressOIB_1">GENCI j.d.o.o., OIB 35205848564, Belići 1, 51215 Kastav</derivirana_varijabla>
  </DomainObject.Predmet.ProtustrankaWithAdressOIB>
  <DomainObject.Predmet.ProtustrankaNazivFormated>
    <izvorni_sadrzaj>GENCI j.d.o.o.</izvorni_sadrzaj>
    <derivirana_varijabla naziv="DomainObject.Predmet.ProtustrankaNazivFormated_1">GENCI j.d.o.o.</derivirana_varijabla>
  </DomainObject.Predmet.ProtustrankaNazivFormated>
  <DomainObject.Predmet.ProtustrankaNazivFormatedOIB>
    <izvorni_sadrzaj>GENCI j.d.o.o., OIB 35205848564</izvorni_sadrzaj>
    <derivirana_varijabla naziv="DomainObject.Predmet.ProtustrankaNazivFormatedOIB_1">GENCI j.d.o.o., OIB 35205848564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GENCI j.d.o.o.</item>
    </izvorni_sadrzaj>
    <derivirana_varijabla naziv="DomainObject.Predmet.ProtuStrankaListFormated_1">
      <item>GENCI j.d.o.o.</item>
    </derivirana_varijabla>
  </DomainObject.Predmet.ProtuStrankaListFormated>
  <DomainObject.Predmet.ProtuStrankaListFormatedOIB>
    <izvorni_sadrzaj>
      <item>GENCI j.d.o.o., OIB 35205848564</item>
    </izvorni_sadrzaj>
    <derivirana_varijabla naziv="DomainObject.Predmet.ProtuStrankaListFormatedOIB_1">
      <item>GENCI j.d.o.o., OIB 35205848564</item>
    </derivirana_varijabla>
  </DomainObject.Predmet.ProtuStrankaListFormatedOIB>
  <DomainObject.Predmet.ProtuStrankaListFormatedWithAdress>
    <izvorni_sadrzaj>
      <item>GENCI j.d.o.o., Belići 1, 51215 Kastav</item>
    </izvorni_sadrzaj>
    <derivirana_varijabla naziv="DomainObject.Predmet.ProtuStrankaListFormatedWithAdress_1">
      <item>GENCI j.d.o.o., Belići 1, 51215 Kastav</item>
    </derivirana_varijabla>
  </DomainObject.Predmet.ProtuStrankaListFormatedWithAdress>
  <DomainObject.Predmet.ProtuStrankaListFormatedWithAdressOIB>
    <izvorni_sadrzaj>
      <item>GENCI j.d.o.o., OIB 35205848564, Belići 1, 51215 Kastav</item>
    </izvorni_sadrzaj>
    <derivirana_varijabla naziv="DomainObject.Predmet.ProtuStrankaListFormatedWithAdressOIB_1">
      <item>GENCI j.d.o.o., OIB 35205848564, Belići 1, 51215 Kastav</item>
    </derivirana_varijabla>
  </DomainObject.Predmet.ProtuStrankaListFormatedWithAdressOIB>
  <DomainObject.Predmet.ProtuStrankaListNazivFormated>
    <izvorni_sadrzaj>
      <item>GENCI j.d.o.o.</item>
    </izvorni_sadrzaj>
    <derivirana_varijabla naziv="DomainObject.Predmet.ProtuStrankaListNazivFormated_1">
      <item>GENCI j.d.o.o.</item>
    </derivirana_varijabla>
  </DomainObject.Predmet.ProtuStrankaListNazivFormated>
  <DomainObject.Predmet.ProtuStrankaListNazivFormatedOIB>
    <izvorni_sadrzaj>
      <item>GENCI j.d.o.o., OIB 35205848564</item>
    </izvorni_sadrzaj>
    <derivirana_varijabla naziv="DomainObject.Predmet.ProtuStrankaListNazivFormatedOIB_1">
      <item>GENCI j.d.o.o., OIB 35205848564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GENCI j.d.o.o.</izvorni_sadrzaj>
    <derivirana_varijabla naziv="DomainObject.Predmet.ProtustrankaIDrugi_1">GENCI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GENCI j.d.o.o., OIB 35205848564, Belići 1, 51215 Kastav</izvorni_sadrzaj>
    <derivirana_varijabla naziv="DomainObject.Predmet.ProtustrankaIDrugiAdressOIB_1">GENCI j.d.o.o., OIB 35205848564, Belići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GENCI j.d.o.o.</item>
    </izvorni_sadrzaj>
    <derivirana_varijabla naziv="DomainObject.Predmet.SudioniciListNaziv_1">
      <item>FINA  Rijeka</item>
      <item>GENCI j.d.o.o.</item>
    </derivirana_varijabla>
  </DomainObject.Predmet.SudioniciListNaziv>
  <DomainObject.Predmet.SudioniciListAdressOIB>
    <izvorni_sadrzaj>
      <item>FINA  Rijeka, OIB 85821130368, Frana Kurelca 8,51000 Rijeka</item>
      <item>GENCI j.d.o.o., OIB 35205848564, Belići 1,51215 Kastav</item>
    </izvorni_sadrzaj>
    <derivirana_varijabla naziv="DomainObject.Predmet.SudioniciListAdressOIB_1">
      <item>FINA  Rijeka, OIB 85821130368, Frana Kurelca 8,51000 Rijeka</item>
      <item>GENCI j.d.o.o., OIB 35205848564, Belići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35205848564</item>
    </izvorni_sadrzaj>
    <derivirana_varijabla naziv="DomainObject.Predmet.SudioniciListNazivOIB_1">
      <item>, OIB 85821130368</item>
      <item>, OIB 35205848564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792</properties:Words>
  <properties:Characters>4296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2017-05-25T08:00:00Z</dcterms:created>
  <dc:creator>korlevicd</dc:creator>
  <cp:lastModifiedBy>Danijela Fumić</cp:lastModifiedBy>
  <cp:lastPrinted>2012-01-12T07:53:00Z</cp:lastPrinted>
  <dcterms:modified xmlns:xsi="http://www.w3.org/2001/XMLSchema-instance" xsi:type="dcterms:W3CDTF">2017-05-25T08:00:00Z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