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790e" w14:paraId="105790e" w:rsidRDefault="00D95943" w:rsidP="00D95943" w:rsidR="00D95943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5943" w:rsidP="00D95943" w:rsidR="00D95943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95943" w:rsidP="00D95943" w:rsidR="00D9594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95943" w:rsidP="00D95943" w:rsidR="00D9594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95943" w:rsidP="00D95943" w:rsidR="00D95943"/>
    <w:p w:rsidRDefault="00D95943" w:rsidP="00D95943" w:rsidR="00D9594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95943" w:rsidP="00D95943" w:rsidR="00D9594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95943" w:rsidP="00D95943" w:rsidR="00D9594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95943" w:rsidP="00D95943" w:rsidR="00D9594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95943" w:rsidP="00D95943" w:rsidR="00D9594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9995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DEKORATIV d. o. o. Pazin, Štranjga 6, OIB 93143637085, </w:t>
      </w:r>
      <w:r w:rsidRPr="00D05CA9">
        <w:rPr>
          <w:rFonts w:cs="Times New Roman" w:eastAsia="Times New Roman"/>
          <w:szCs w:val="24"/>
          <w:lang w:eastAsia="hr-HR"/>
        </w:rPr>
        <w:t xml:space="preserve">17. studenog 2015. </w:t>
      </w:r>
    </w:p>
    <w:p w:rsidRDefault="00D95943" w:rsidP="00D95943" w:rsidR="00D9594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95943" w:rsidP="00D95943" w:rsidR="00D9594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95943" w:rsidP="00D95943" w:rsidR="00D9594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95943" w:rsidP="00D95943" w:rsidR="00D95943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DEKORATIV d. o. o. Pazin, Štranjga 6, OIB 93143637085.</w:t>
      </w:r>
    </w:p>
    <w:p w:rsidRDefault="00D95943" w:rsidP="00D95943" w:rsidR="00D9594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95943" w:rsidP="00D95943" w:rsidR="00D95943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95943" w:rsidP="00D95943" w:rsidR="00D9594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95943" w:rsidP="00D95943" w:rsidR="00D9594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DEKORATIV d. o. o. Pazin.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2354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>11.993.892,97</w:t>
      </w:r>
      <w:r w:rsidRPr="00D05CA9"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95943" w:rsidP="00D95943" w:rsidR="00D9594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95943" w:rsidP="00D95943" w:rsidR="00D9594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95943" w:rsidP="00D95943" w:rsidR="00D9594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95943" w:rsidP="00D95943" w:rsidR="00D9594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U Pazinu 17. studenog 2015. </w:t>
      </w:r>
    </w:p>
    <w:p w:rsidRDefault="00D95943" w:rsidP="00D95943" w:rsidR="00D95943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95943" w:rsidP="00D95943" w:rsidR="00D95943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D95943" w:rsidP="00D95943" w:rsidR="00D9594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95943" w:rsidP="00D95943" w:rsidR="00D9594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95943" w:rsidP="00D95943" w:rsidR="00D9594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95943" w:rsidP="00D95943" w:rsidR="00D9594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95943" w:rsidP="00D95943" w:rsidR="00D9594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D95943" w:rsidP="00D95943" w:rsidR="00D95943" w:rsidRPr="00D05CA9">
      <w:pPr>
        <w:tabs>
          <w:tab w:pos="4116" w:val="left"/>
        </w:tabs>
      </w:pPr>
    </w:p>
    <w:p w:rsidRDefault="00D95943" w:rsidP="00D95943" w:rsidR="00D95943" w:rsidRPr="00D05CA9">
      <w:pPr>
        <w:tabs>
          <w:tab w:pos="4116" w:val="left"/>
        </w:tabs>
      </w:pPr>
    </w:p>
    <w:p w:rsidRDefault="00D95943" w:rsidP="00D95943" w:rsidR="00D95943" w:rsidRPr="00D05CA9">
      <w:pPr>
        <w:tabs>
          <w:tab w:pos="4116" w:val="left"/>
        </w:tabs>
      </w:pPr>
    </w:p>
    <w:p w:rsidRDefault="00D95943" w:rsidP="00D95943" w:rsidR="00D95943" w:rsidRPr="00D05CA9">
      <w:pPr>
        <w:tabs>
          <w:tab w:pos="4116" w:val="left"/>
        </w:tabs>
      </w:pPr>
    </w:p>
    <w:p w:rsidRDefault="00D95943" w:rsidP="00D95943" w:rsidR="00D95943" w:rsidRPr="00D05CA9">
      <w:pPr>
        <w:tabs>
          <w:tab w:pos="4116" w:val="left"/>
        </w:tabs>
      </w:pPr>
    </w:p>
    <w:p w:rsidRDefault="00D95943" w:rsidP="00D95943" w:rsidR="00D95943" w:rsidRPr="00D05CA9">
      <w:pPr>
        <w:tabs>
          <w:tab w:pos="4116" w:val="left"/>
        </w:tabs>
      </w:pPr>
    </w:p>
    <w:p w:rsidRDefault="00D95943" w:rsidP="00D95943" w:rsidR="00D95943" w:rsidRPr="00D05CA9">
      <w:pPr>
        <w:tabs>
          <w:tab w:pos="4116" w:val="left"/>
        </w:tabs>
      </w:pPr>
    </w:p>
    <w:p w:rsidRDefault="00D95943" w:rsidP="00D95943" w:rsidR="00D95943" w:rsidRPr="00D05CA9">
      <w:pPr>
        <w:tabs>
          <w:tab w:pos="4116" w:val="left"/>
        </w:tabs>
      </w:pPr>
    </w:p>
    <w:p w:rsidRDefault="00D95943" w:rsidP="00D95943" w:rsidR="00D95943" w:rsidRPr="00D05CA9">
      <w:pPr>
        <w:tabs>
          <w:tab w:pos="4116" w:val="left"/>
        </w:tabs>
      </w:pPr>
    </w:p>
    <w:p w:rsidRDefault="00D95943" w:rsidP="00D95943" w:rsidR="00D95943" w:rsidRPr="00D05CA9"/>
    <w:p w:rsidRDefault="00D95943" w:rsidP="00D95943" w:rsidR="00D95943" w:rsidRPr="00D05CA9"/>
    <w:p w:rsidRDefault="00D95943" w:rsidP="00D95943" w:rsidR="00D95943" w:rsidRPr="00D05CA9"/>
    <w:p w:rsidRDefault="00D95943" w:rsidP="00D95943" w:rsidR="00D95943" w:rsidRPr="00D05CA9"/>
    <w:p w:rsidRDefault="00D95943" w:rsidP="00D95943" w:rsidR="00D95943" w:rsidRPr="00D05CA9"/>
    <w:p w:rsidRDefault="00D95943" w:rsidP="00D95943" w:rsidR="00D95943" w:rsidRPr="00D05CA9"/>
    <w:p w:rsidRDefault="00D95943" w:rsidP="00D95943" w:rsidR="00D95943" w:rsidRPr="00D05CA9"/>
    <w:p w:rsidRDefault="00D95943" w:rsidP="00D95943" w:rsidR="00D95943" w:rsidRPr="00D05CA9"/>
    <w:p w:rsidRDefault="00D95943" w:rsidP="00D95943" w:rsidR="00D95943" w:rsidRPr="00D05CA9"/>
    <w:p w:rsidRDefault="00D95943" w:rsidP="00D95943" w:rsidR="00D95943" w:rsidRPr="00D05CA9"/>
    <w:p w:rsidRDefault="00D95943" w:rsidP="00D95943" w:rsidR="00D95943" w:rsidRPr="00D05CA9"/>
    <w:p w:rsidRDefault="00D95943" w:rsidP="00D95943" w:rsidR="00D95943" w:rsidRPr="00D05CA9"/>
    <w:p w:rsidRDefault="00D95943" w:rsidP="00D95943" w:rsidR="00D95943" w:rsidRPr="00D05CA9"/>
    <w:p w:rsidRDefault="00D95943" w:rsidP="00D95943" w:rsidR="00D95943" w:rsidRPr="00D05CA9"/>
    <w:p w:rsidRDefault="00D95943" w:rsidP="00D95943" w:rsidR="00D95943" w:rsidRPr="00D05CA9"/>
    <w:p w:rsidRDefault="00D95943" w:rsidP="00D95943" w:rsidR="00D95943"/>
    <w:p w:rsidRDefault="00D95943" w:rsidP="00D95943" w:rsidR="00D95943"/>
    <w:p w:rsidRDefault="00D95943" w:rsidP="00D95943" w:rsidR="00D95943"/>
    <w:p w:rsidRDefault="00D95943" w:rsidP="00D95943" w:rsidR="00D95943"/>
    <w:p w:rsidRDefault="00D95943" w:rsidP="00D95943" w:rsidR="00D95943"/>
    <w:p w:rsidRDefault="00D95943" w:rsidP="00D95943" w:rsidR="00D95943"/>
    <w:p w:rsidRDefault="00D95943" w:rsidP="00D95943" w:rsidR="00D95943"/>
    <w:p w:rsidRDefault="00D95943" w:rsidP="00D95943" w:rsidR="00D95943"/>
    <w:p w:rsidRDefault="00F641D3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93E" w:rsidP="00D95943" w:rsidR="0055593E">
      <w:r>
        <w:separator/>
      </w:r>
    </w:p>
  </w:endnote>
  <w:endnote w:id="0" w:type="continuationSeparator">
    <w:p w:rsidRDefault="0055593E" w:rsidP="00D95943" w:rsidR="0055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93E" w:rsidP="00D95943" w:rsidR="0055593E">
      <w:r>
        <w:separator/>
      </w:r>
    </w:p>
  </w:footnote>
  <w:footnote w:id="0" w:type="continuationSeparator">
    <w:p w:rsidRDefault="0055593E" w:rsidP="00D95943" w:rsidR="00555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93E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641D3">
          <w:rPr>
            <w:noProof/>
          </w:rPr>
          <w:t>2</w:t>
        </w:r>
        <w:r>
          <w:fldChar w:fldCharType="end"/>
        </w:r>
      </w:sdtContent>
    </w:sdt>
    <w:r>
      <w:tab/>
      <w:t>11 St-24</w:t>
    </w:r>
    <w:r w:rsidR="00D95943">
      <w:t>8</w:t>
    </w:r>
    <w:r>
      <w:t>/2015-3</w:t>
    </w:r>
  </w:p>
  <w:p w:rsidRDefault="00F641D3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93E" w:rsidP="007B623F" w:rsidR="007B623F">
    <w:pPr>
      <w:pStyle w:val="Zaglavlje"/>
      <w:jc w:val="right"/>
    </w:pPr>
    <w:r>
      <w:t>11 St-24</w:t>
    </w:r>
    <w:r w:rsidR="00D95943">
      <w:t>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79D"/>
    <w:rsid w:val="0055593E"/>
    <w:rsid w:val="009A6044"/>
    <w:rsid w:val="00BF033F"/>
    <w:rsid w:val="00D95943"/>
    <w:rsid w:val="00E5779D"/>
    <w:rsid w:val="00F6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594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59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94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59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59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959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94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64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1D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1D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1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1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594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94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59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9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94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64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1D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1D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1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1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DEKORATIV d.o.o. PAZIN</izvorni_sadrzaj>
    <derivirana_varijabla naziv="DomainObject.Predmet.ProtustrankaFormated_1">  DEKORATIV d.o.o. PAZIN</derivirana_varijabla>
  </DomainObject.Predmet.ProtustrankaFormated>
  <DomainObject.Predmet.ProtustrankaFormatedOIB>
    <izvorni_sadrzaj>  DEKORATIV d.o.o. PAZIN, OIB 93143637085</izvorni_sadrzaj>
    <derivirana_varijabla naziv="DomainObject.Predmet.ProtustrankaFormatedOIB_1">  DEKORATIV d.o.o. PAZIN, OIB 93143637085</derivirana_varijabla>
  </DomainObject.Predmet.ProtustrankaFormatedOIB>
  <DomainObject.Predmet.ProtustrankaFormatedWithAdress>
    <izvorni_sadrzaj> DEKORATIV d.o.o. PAZIN, Štranjga 6, 52000 Pazin</izvorni_sadrzaj>
    <derivirana_varijabla naziv="DomainObject.Predmet.ProtustrankaFormatedWithAdress_1"> DEKORATIV d.o.o. PAZIN, Štranjga 6, 52000 Pazin</derivirana_varijabla>
  </DomainObject.Predmet.ProtustrankaFormatedWithAdress>
  <DomainObject.Predmet.ProtustrankaFormatedWithAdressOIB>
    <izvorni_sadrzaj> DEKORATIV d.o.o. PAZIN, OIB 93143637085, Štranjga 6, 52000 Pazin</izvorni_sadrzaj>
    <derivirana_varijabla naziv="DomainObject.Predmet.ProtustrankaFormatedWithAdressOIB_1"> DEKORATIV d.o.o. PAZIN, OIB 93143637085, Štranjga 6, 52000 Pazin</derivirana_varijabla>
  </DomainObject.Predmet.ProtustrankaFormatedWithAdressOIB>
  <DomainObject.Predmet.ProtustrankaWithAdress>
    <izvorni_sadrzaj>DEKORATIV d.o.o. PAZIN Štranjga 6, 52000 Pazin</izvorni_sadrzaj>
    <derivirana_varijabla naziv="DomainObject.Predmet.ProtustrankaWithAdress_1">DEKORATIV d.o.o. PAZIN Štranjga 6, 52000 Pazin</derivirana_varijabla>
  </DomainObject.Predmet.ProtustrankaWithAdress>
  <DomainObject.Predmet.ProtustrankaWithAdressOIB>
    <izvorni_sadrzaj>DEKORATIV d.o.o. PAZIN, OIB 93143637085, Štranjga 6, 52000 Pazin</izvorni_sadrzaj>
    <derivirana_varijabla naziv="DomainObject.Predmet.ProtustrankaWithAdressOIB_1">DEKORATIV d.o.o. PAZIN, OIB 93143637085, Štranjga 6, 52000 Pazin</derivirana_varijabla>
  </DomainObject.Predmet.ProtustrankaWithAdressOIB>
  <DomainObject.Predmet.ProtustrankaNazivFormated>
    <izvorni_sadrzaj>DEKORATIV d.o.o. PAZIN</izvorni_sadrzaj>
    <derivirana_varijabla naziv="DomainObject.Predmet.ProtustrankaNazivFormated_1">DEKORATIV d.o.o. PAZIN</derivirana_varijabla>
  </DomainObject.Predmet.ProtustrankaNazivFormated>
  <DomainObject.Predmet.ProtustrankaNazivFormatedOIB>
    <izvorni_sadrzaj>DEKORATIV d.o.o. PAZIN, OIB 93143637085</izvorni_sadrzaj>
    <derivirana_varijabla naziv="DomainObject.Predmet.ProtustrankaNazivFormatedOIB_1">DEKORATIV d.o.o. PAZIN, OIB 93143637085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11993892.97</izvorni_sadrzaj>
    <derivirana_varijabla naziv="DomainObject.Predmet.TrenutnaVrijednost_1">11993892.97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DEKORATIV d.o.o. PAZIN</item>
    </izvorni_sadrzaj>
    <derivirana_varijabla naziv="DomainObject.Predmet.ProtuStrankaListFormated_1">
      <item>DEKORATIV d.o.o. PAZIN</item>
    </derivirana_varijabla>
  </DomainObject.Predmet.ProtuStrankaListFormated>
  <DomainObject.Predmet.ProtuStrankaListFormatedOIB>
    <izvorni_sadrzaj>
      <item>DEKORATIV d.o.o. PAZIN, OIB 93143637085</item>
    </izvorni_sadrzaj>
    <derivirana_varijabla naziv="DomainObject.Predmet.ProtuStrankaListFormatedOIB_1">
      <item>DEKORATIV d.o.o. PAZIN, OIB 93143637085</item>
    </derivirana_varijabla>
  </DomainObject.Predmet.ProtuStrankaListFormatedOIB>
  <DomainObject.Predmet.ProtuStrankaListFormatedWithAdress>
    <izvorni_sadrzaj>
      <item>DEKORATIV d.o.o. PAZIN, Štranjga 6, 52000 Pazin</item>
    </izvorni_sadrzaj>
    <derivirana_varijabla naziv="DomainObject.Predmet.ProtuStrankaListFormatedWithAdress_1">
      <item>DEKORATIV d.o.o. PAZIN, Štranjga 6, 52000 Pazin</item>
    </derivirana_varijabla>
  </DomainObject.Predmet.ProtuStrankaListFormatedWithAdress>
  <DomainObject.Predmet.ProtuStrankaListFormatedWithAdressOIB>
    <izvorni_sadrzaj>
      <item>DEKORATIV d.o.o. PAZIN, OIB 93143637085, Štranjga 6, 52000 Pazin</item>
    </izvorni_sadrzaj>
    <derivirana_varijabla naziv="DomainObject.Predmet.ProtuStrankaListFormatedWithAdressOIB_1">
      <item>DEKORATIV d.o.o. PAZIN, OIB 93143637085, Štranjga 6, 52000 Pazin</item>
    </derivirana_varijabla>
  </DomainObject.Predmet.ProtuStrankaListFormatedWithAdressOIB>
  <DomainObject.Predmet.ProtuStrankaListNazivFormated>
    <izvorni_sadrzaj>
      <item>DEKORATIV d.o.o. PAZIN</item>
    </izvorni_sadrzaj>
    <derivirana_varijabla naziv="DomainObject.Predmet.ProtuStrankaListNazivFormated_1">
      <item>DEKORATIV d.o.o. PAZIN</item>
    </derivirana_varijabla>
  </DomainObject.Predmet.ProtuStrankaListNazivFormated>
  <DomainObject.Predmet.ProtuStrankaListNazivFormatedOIB>
    <izvorni_sadrzaj>
      <item>DEKORATIV d.o.o. PAZIN, OIB 93143637085</item>
    </izvorni_sadrzaj>
    <derivirana_varijabla naziv="DomainObject.Predmet.ProtuStrankaListNazivFormatedOIB_1">
      <item>DEKORATIV d.o.o. PAZIN, OIB 93143637085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DEKORATIV d.o.o. PAZIN</izvorni_sadrzaj>
    <derivirana_varijabla naziv="DomainObject.Predmet.ProtustrankaIDrugi_1">DEKORATIV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DEKORATIV d.o.o. PAZIN, OIB 93143637085, Štranjga 6, 52000 Pazin</izvorni_sadrzaj>
    <derivirana_varijabla naziv="DomainObject.Predmet.ProtustrankaIDrugiAdressOIB_1">DEKORATIV d.o.o. PAZIN, OIB 93143637085, Štranjga 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DEKORATIV d.o.o. PAZIN</item>
    </izvorni_sadrzaj>
    <derivirana_varijabla naziv="DomainObject.Predmet.SudioniciListNaziv_1">
      <item>FINANCIJSKA AGENCIJA, RC RIJEKA, PODRUŽNICA PULA, PULA</item>
      <item>DEKORATIV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DEKORATIV d.o.o. PAZIN, OIB 93143637085, Štranjga 6,52000 Pazin</item>
    </izvorni_sadrzaj>
    <derivirana_varijabla naziv="DomainObject.Predmet.SudioniciListAdressOIB_1">
      <item>FINANCIJSKA AGENCIJA, RC RIJEKA, PODRUŽNICA PULA, PULA, OIB 85821130368, Giardini 5,52100 Pula</item>
      <item>DEKORATIV d.o.o. PAZIN, OIB 93143637085, Štranjga 6,52000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93143637085</item>
    </izvorni_sadrzaj>
    <derivirana_varijabla naziv="DomainObject.Predmet.SudioniciListNazivOIB_1">
      <item>, OIB 85821130368</item>
      <item>, OIB 93143637085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362</properties:Words>
  <properties:Characters>1958</properties:Characters>
  <properties:Lines>81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2015-11-17T14:11:00Z</dcterms:created>
  <dc:creator>Mihaela Kaligari</dc:creator>
  <dc:description/>
  <cp:keywords/>
  <cp:lastModifiedBy>Sanja Prodan</cp:lastModifiedBy>
  <cp:lastPrinted>2015-11-17T14:15:00Z</cp:lastPrinted>
  <dcterms:modified xmlns:xsi="http://www.w3.org/2001/XMLSchema-instance" xsi:type="dcterms:W3CDTF">2015-11-18T14:03:00Z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