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d09b" w14:paraId="f40d09b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EC50AA">
        <w:t>504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EC50AA">
        <w:t>MALONOGOMETNI KLUB „CROATIA“ PERKOVIĆ, Perković, Nova I 0, OIB: 44906658715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186A6E">
        <w:t>03. lipnja</w:t>
      </w:r>
      <w:r w:rsidR="00EC50AA">
        <w:t xml:space="preserve"> 2016.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EC50AA">
        <w:t>MALONOGOMETNI KLUB „CROATIA“ PERKOVIĆ, Perković, Nova I 0, OIB: 44906658715</w:t>
      </w:r>
      <w:r w:rsidR="007046CC">
        <w:t xml:space="preserve">, sa danom </w:t>
      </w:r>
      <w:r w:rsidR="00186A6E">
        <w:t>03. lipnja</w:t>
      </w:r>
      <w:r w:rsidR="00EC50AA">
        <w:t xml:space="preserve"> 2016. godine</w:t>
      </w:r>
      <w:r w:rsidR="007046CC">
        <w:t xml:space="preserve">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186A6E">
        <w:t>Ante Gabelica, iz Splita, Ruđera Boškovića 7/125, OIB: 68765596631.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EC50AA">
        <w:t>MALONOGOMETNI KLUB „CROATIA“ PERKOVIĆ, Perković, Nova I 0, OIB: 44906658715</w:t>
      </w:r>
      <w:r>
        <w:t xml:space="preserve">, sa danom </w:t>
      </w:r>
      <w:r w:rsidR="00186A6E">
        <w:t>03. lipnja</w:t>
      </w:r>
      <w:r w:rsidR="00EC50AA">
        <w:t xml:space="preserve"> 2016.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 xml:space="preserve">Po pravomoćnosti ovog rješenja </w:t>
      </w:r>
      <w:r w:rsidR="00186A6E">
        <w:t>Registar udruga</w:t>
      </w:r>
      <w:r>
        <w:t xml:space="preserve"> u Šibeniku provest će brisanje dužnika iz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EC50AA">
        <w:t>MALONOGOMETNI KLUB „CROATIA“ PERKOVIĆ, Perković, Nova I 0, OIB: 44906658715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EC50AA">
        <w:t>504</w:t>
      </w:r>
      <w:r>
        <w:t>/2015</w:t>
      </w:r>
      <w:r w:rsidR="007046CC">
        <w:t xml:space="preserve"> od dana </w:t>
      </w:r>
      <w:r w:rsidR="00EC50AA">
        <w:t>07. prosinca</w:t>
      </w:r>
      <w:r w:rsidR="00A4361C">
        <w:t xml:space="preserve">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EC50AA">
        <w:t>07. prosinca</w:t>
      </w:r>
      <w:r w:rsidR="00A4361C">
        <w:t xml:space="preserve">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186A6E">
        <w:t>03. lipnja</w:t>
      </w:r>
      <w:r w:rsidR="00EC50AA">
        <w:t xml:space="preserve"> 2016.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</w:t>
      </w:r>
      <w:r w:rsidR="00186A6E">
        <w:t xml:space="preserve">           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186A6E" w:rsidP="007046CC" w:rsidR="00186A6E">
      <w:r>
        <w:t>2. Dužniku</w:t>
      </w:r>
    </w:p>
    <w:p w:rsidRDefault="00186A6E" w:rsidP="007046CC" w:rsidR="00A4361C">
      <w:r>
        <w:t>3</w:t>
      </w:r>
      <w:r w:rsidR="00A4361C">
        <w:t>. Stečajnom upravitelju</w:t>
      </w:r>
    </w:p>
    <w:p w:rsidRDefault="00186A6E" w:rsidP="007046CC" w:rsidR="007046CC">
      <w:r>
        <w:t>4</w:t>
      </w:r>
      <w:r w:rsidR="007046CC">
        <w:t>.</w:t>
      </w:r>
      <w:r w:rsidR="00A4361C">
        <w:t xml:space="preserve"> e-oglasna ploča</w:t>
      </w:r>
    </w:p>
    <w:p w:rsidRDefault="00186A6E" w:rsidP="003E6C89" w:rsidR="003E6C89">
      <w:r>
        <w:t>5</w:t>
      </w:r>
      <w:r w:rsidR="007046CC">
        <w:t>.</w:t>
      </w:r>
      <w:r w:rsidR="00A4361C">
        <w:t xml:space="preserve"> </w:t>
      </w:r>
      <w:r w:rsidR="00F73FF5">
        <w:t>registar udruga</w:t>
      </w:r>
      <w:r w:rsidR="00A4361C">
        <w:t>,</w:t>
      </w:r>
      <w:r w:rsidR="00F73FF5">
        <w:t xml:space="preserve"> po pravomoćnosti</w:t>
      </w:r>
      <w:r w:rsidR="003E6C89" w:rsidRPr="003E6C89">
        <w:t xml:space="preserve"> </w:t>
      </w:r>
    </w:p>
    <w:p w:rsidRDefault="00186A6E" w:rsidP="003E6C89" w:rsidR="003E6C89">
      <w:r>
        <w:t>6</w:t>
      </w:r>
      <w:r w:rsidR="003E6C89">
        <w:t>. porezna uprava, ispostava Šibenik</w:t>
      </w:r>
    </w:p>
    <w:p w:rsidRDefault="00186A6E" w:rsidP="003E6C89" w:rsidR="003E6C89">
      <w:r>
        <w:t>7</w:t>
      </w:r>
      <w:r w:rsidR="003E6C89">
        <w:t>. ŽDO, Građansko-upravni odjel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6DC" w:rsidP="00EB4DE6" w:rsidR="009346DC">
      <w:r>
        <w:separator/>
      </w:r>
    </w:p>
  </w:endnote>
  <w:endnote w:id="0" w:type="continuationSeparator">
    <w:p w:rsidRDefault="009346DC" w:rsidP="00EB4DE6" w:rsidR="00934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6DC" w:rsidP="00EB4DE6" w:rsidR="009346DC">
      <w:r>
        <w:separator/>
      </w:r>
    </w:p>
  </w:footnote>
  <w:footnote w:id="0" w:type="continuationSeparator">
    <w:p w:rsidRDefault="009346DC" w:rsidP="00EB4DE6" w:rsidR="009346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73FF5">
      <w:rPr>
        <w:noProof/>
      </w:rPr>
      <w:t>2</w:t>
    </w:r>
    <w:r>
      <w:fldChar w:fldCharType="end"/>
    </w:r>
    <w:r>
      <w:t xml:space="preserve">                            </w:t>
    </w:r>
    <w:r w:rsidR="00B73BD2">
      <w:t xml:space="preserve">                        9 St-</w:t>
    </w:r>
    <w:r w:rsidR="00EC50AA">
      <w:t>504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85BEC"/>
    <w:rsid w:val="000F68AC"/>
    <w:rsid w:val="00122CE6"/>
    <w:rsid w:val="0012595C"/>
    <w:rsid w:val="0015754B"/>
    <w:rsid w:val="00167A45"/>
    <w:rsid w:val="0017049D"/>
    <w:rsid w:val="00186A6E"/>
    <w:rsid w:val="001A052D"/>
    <w:rsid w:val="001A1043"/>
    <w:rsid w:val="001F5F1A"/>
    <w:rsid w:val="00221738"/>
    <w:rsid w:val="00245AAE"/>
    <w:rsid w:val="00270605"/>
    <w:rsid w:val="002A3D3A"/>
    <w:rsid w:val="002A577B"/>
    <w:rsid w:val="002B4B1E"/>
    <w:rsid w:val="003038A0"/>
    <w:rsid w:val="00347B56"/>
    <w:rsid w:val="00353ACD"/>
    <w:rsid w:val="003E6C89"/>
    <w:rsid w:val="003F271C"/>
    <w:rsid w:val="004052EA"/>
    <w:rsid w:val="004D127C"/>
    <w:rsid w:val="004D1A15"/>
    <w:rsid w:val="004E0233"/>
    <w:rsid w:val="00512737"/>
    <w:rsid w:val="00527C04"/>
    <w:rsid w:val="005312E0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91DC6"/>
    <w:rsid w:val="007A70EC"/>
    <w:rsid w:val="007F02FD"/>
    <w:rsid w:val="008068F2"/>
    <w:rsid w:val="008074FB"/>
    <w:rsid w:val="0083216F"/>
    <w:rsid w:val="0085146B"/>
    <w:rsid w:val="00867989"/>
    <w:rsid w:val="008B03EF"/>
    <w:rsid w:val="008B163C"/>
    <w:rsid w:val="008B205A"/>
    <w:rsid w:val="009229A6"/>
    <w:rsid w:val="009346DC"/>
    <w:rsid w:val="009D1154"/>
    <w:rsid w:val="009D6110"/>
    <w:rsid w:val="009F4ED6"/>
    <w:rsid w:val="00A05719"/>
    <w:rsid w:val="00A30D2E"/>
    <w:rsid w:val="00A4361C"/>
    <w:rsid w:val="00AC5066"/>
    <w:rsid w:val="00AE6B36"/>
    <w:rsid w:val="00B73BD2"/>
    <w:rsid w:val="00BF0B58"/>
    <w:rsid w:val="00C07A69"/>
    <w:rsid w:val="00C2699B"/>
    <w:rsid w:val="00C36B21"/>
    <w:rsid w:val="00C53C77"/>
    <w:rsid w:val="00C63B34"/>
    <w:rsid w:val="00C84E3C"/>
    <w:rsid w:val="00C86E8D"/>
    <w:rsid w:val="00CB4E78"/>
    <w:rsid w:val="00CC19DD"/>
    <w:rsid w:val="00CD2D78"/>
    <w:rsid w:val="00D140B1"/>
    <w:rsid w:val="00D3065F"/>
    <w:rsid w:val="00E04CB1"/>
    <w:rsid w:val="00E113E9"/>
    <w:rsid w:val="00E1175B"/>
    <w:rsid w:val="00E83EE3"/>
    <w:rsid w:val="00EB4DE6"/>
    <w:rsid w:val="00EC15DD"/>
    <w:rsid w:val="00EC50AA"/>
    <w:rsid w:val="00F2096A"/>
    <w:rsid w:val="00F73FF5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3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F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F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F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F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3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F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F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F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F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St-504/2015</izvorni_sadrzaj>
    <derivirana_varijabla naziv="DomainObject.Predmet.OznakaBroj_1">St-504/2015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'CROATIA' PERKOVIĆ</izvorni_sadrzaj>
    <derivirana_varijabla naziv="DomainObject.Predmet.ProtustrankaFormated_1">  MALONOGOMETNI KLUB 'CROATIA' PERKOVIĆ</derivirana_varijabla>
  </DomainObject.Predmet.ProtustrankaFormated>
  <DomainObject.Predmet.ProtustrankaFormatedOIB>
    <izvorni_sadrzaj>  MALONOGOMETNI KLUB 'CROATIA' PERKOVIĆ, OIB 44906658715</izvorni_sadrzaj>
    <derivirana_varijabla naziv="DomainObject.Predmet.ProtustrankaFormatedOIB_1">  MALONOGOMETNI KLUB 'CROATIA' PERKOVIĆ, OIB 44906658715</derivirana_varijabla>
  </DomainObject.Predmet.ProtustrankaFormatedOIB>
  <DomainObject.Predmet.ProtustrankaFormatedWithAdress>
    <izvorni_sadrzaj> MALONOGOMETNI KLUB 'CROATIA' PERKOVIĆ, Nova I 0, 22205 Perković</izvorni_sadrzaj>
    <derivirana_varijabla naziv="DomainObject.Predmet.ProtustrankaFormatedWithAdress_1"> MALONOGOMETNI KLUB 'CROATIA' PERKOVIĆ, Nova I 0, 22205 Perković</derivirana_varijabla>
  </DomainObject.Predmet.ProtustrankaFormatedWithAdress>
  <DomainObject.Predmet.ProtustrankaFormatedWithAdressOIB>
    <izvorni_sadrzaj> MALONOGOMETNI KLUB 'CROATIA' PERKOVIĆ, OIB 44906658715, Nova I 0, 22205 Perković</izvorni_sadrzaj>
    <derivirana_varijabla naziv="DomainObject.Predmet.ProtustrankaFormatedWithAdressOIB_1"> MALONOGOMETNI KLUB 'CROATIA' PERKOVIĆ, OIB 44906658715, Nova I 0, 22205 Perković</derivirana_varijabla>
  </DomainObject.Predmet.ProtustrankaFormatedWithAdressOIB>
  <DomainObject.Predmet.ProtustrankaWithAdress>
    <izvorni_sadrzaj>MALONOGOMETNI KLUB 'CROATIA' PERKOVIĆ Nova I 0, 22205 Perković</izvorni_sadrzaj>
    <derivirana_varijabla naziv="DomainObject.Predmet.ProtustrankaWithAdress_1">MALONOGOMETNI KLUB 'CROATIA' PERKOVIĆ Nova I 0, 22205 Perković</derivirana_varijabla>
  </DomainObject.Predmet.ProtustrankaWithAdress>
  <DomainObject.Predmet.ProtustrankaWithAdressOIB>
    <izvorni_sadrzaj>MALONOGOMETNI KLUB 'CROATIA' PERKOVIĆ, OIB 44906658715, Nova I 0, 22205 Perković</izvorni_sadrzaj>
    <derivirana_varijabla naziv="DomainObject.Predmet.ProtustrankaWithAdressOIB_1">MALONOGOMETNI KLUB 'CROATIA' PERKOVIĆ, OIB 44906658715, Nova I 0, 22205 Perković</derivirana_varijabla>
  </DomainObject.Predmet.ProtustrankaWithAdressOIB>
  <DomainObject.Predmet.ProtustrankaNazivFormated>
    <izvorni_sadrzaj>MALONOGOMETNI KLUB 'CROATIA' PERKOVIĆ</izvorni_sadrzaj>
    <derivirana_varijabla naziv="DomainObject.Predmet.ProtustrankaNazivFormated_1">MALONOGOMETNI KLUB 'CROATIA' PERKOVIĆ</derivirana_varijabla>
  </DomainObject.Predmet.ProtustrankaNazivFormated>
  <DomainObject.Predmet.ProtustrankaNazivFormatedOIB>
    <izvorni_sadrzaj>MALONOGOMETNI KLUB 'CROATIA' PERKOVIĆ, OIB 44906658715</izvorni_sadrzaj>
    <derivirana_varijabla naziv="DomainObject.Predmet.ProtustrankaNazivFormatedOIB_1">MALONOGOMETNI KLUB 'CROATIA' PERKOVIĆ, OIB 44906658715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MALONOGOMETNI KLUB 'CROATIA' PERKOVIĆ</item>
    </izvorni_sadrzaj>
    <derivirana_varijabla naziv="DomainObject.Predmet.ProtuStrankaListFormated_1">
      <item>MALONOGOMETNI KLUB 'CROATIA' PERKOVIĆ</item>
    </derivirana_varijabla>
  </DomainObject.Predmet.ProtuStrankaListFormated>
  <DomainObject.Predmet.ProtuStrankaListFormatedOIB>
    <izvorni_sadrzaj>
      <item>MALONOGOMETNI KLUB 'CROATIA' PERKOVIĆ, OIB 44906658715</item>
    </izvorni_sadrzaj>
    <derivirana_varijabla naziv="DomainObject.Predmet.ProtuStrankaListFormatedOIB_1">
      <item>MALONOGOMETNI KLUB 'CROATIA' PERKOVIĆ, OIB 44906658715</item>
    </derivirana_varijabla>
  </DomainObject.Predmet.ProtuStrankaListFormatedOIB>
  <DomainObject.Predmet.ProtuStrankaListFormatedWithAdress>
    <izvorni_sadrzaj>
      <item>MALONOGOMETNI KLUB 'CROATIA' PERKOVIĆ, Nova I 0, 22205 Perković</item>
    </izvorni_sadrzaj>
    <derivirana_varijabla naziv="DomainObject.Predmet.ProtuStrankaListFormatedWithAdress_1">
      <item>MALONOGOMETNI KLUB 'CROATIA' PERKOVIĆ, Nova I 0, 22205 Perković</item>
    </derivirana_varijabla>
  </DomainObject.Predmet.ProtuStrankaListFormatedWithAdress>
  <DomainObject.Predmet.ProtuStrankaListFormatedWithAdressOIB>
    <izvorni_sadrzaj>
      <item>MALONOGOMETNI KLUB 'CROATIA' PERKOVIĆ, OIB 44906658715, Nova I 0, 22205 Perković</item>
    </izvorni_sadrzaj>
    <derivirana_varijabla naziv="DomainObject.Predmet.ProtuStrankaListFormatedWithAdressOIB_1">
      <item>MALONOGOMETNI KLUB 'CROATIA' PERKOVIĆ, OIB 44906658715, Nova I 0, 22205 Perković</item>
    </derivirana_varijabla>
  </DomainObject.Predmet.ProtuStrankaListFormatedWithAdressOIB>
  <DomainObject.Predmet.ProtuStrankaListNazivFormated>
    <izvorni_sadrzaj>
      <item>MALONOGOMETNI KLUB 'CROATIA' PERKOVIĆ</item>
    </izvorni_sadrzaj>
    <derivirana_varijabla naziv="DomainObject.Predmet.ProtuStrankaListNazivFormated_1">
      <item>MALONOGOMETNI KLUB 'CROATIA' PERKOVIĆ</item>
    </derivirana_varijabla>
  </DomainObject.Predmet.ProtuStrankaListNazivFormated>
  <DomainObject.Predmet.ProtuStrankaListNazivFormatedOIB>
    <izvorni_sadrzaj>
      <item>MALONOGOMETNI KLUB 'CROATIA' PERKOVIĆ, OIB 44906658715</item>
    </izvorni_sadrzaj>
    <derivirana_varijabla naziv="DomainObject.Predmet.ProtuStrankaListNazivFormatedOIB_1">
      <item>MALONOGOMETNI KLUB 'CROATIA' PERKOVIĆ, OIB 44906658715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MALONOGOMETNI KLUB 'CROATIA' PERKOVIĆ</izvorni_sadrzaj>
    <derivirana_varijabla naziv="DomainObject.Predmet.ProtustrankaIDrugi_1">MALONOGOMETNI KLUB 'CROATIA' PERKOVIĆ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MALONOGOMETNI KLUB 'CROATIA' PERKOVIĆ, OIB 44906658715, Nova I 0, 22205 Perković</izvorni_sadrzaj>
    <derivirana_varijabla naziv="DomainObject.Predmet.ProtustrankaIDrugiAdressOIB_1">MALONOGOMETNI KLUB 'CROATIA' PERKOVIĆ, OIB 44906658715, Nova I 0, 22205 Perković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MALONOGOMETNI KLUB 'CROATIA' PERKOVIĆ</item>
    </izvorni_sadrzaj>
    <derivirana_varijabla naziv="DomainObject.Predmet.SudioniciListNaziv_1">
      <item>FINA Šibenik</item>
      <item>MALONOGOMETNI KLUB 'CROATIA' PERKOVIĆ</item>
    </derivirana_varijabla>
  </DomainObject.Predmet.SudioniciListNaziv>
  <DomainObject.Predmet.SudioniciListAdressOIB>
    <izvorni_sadrzaj>
      <item>FINA Šibenik, OIB 85821130368, Perivoj Luje Maruna 1,22000 Šibenik</item>
      <item>MALONOGOMETNI KLUB 'CROATIA' PERKOVIĆ, OIB 44906658715, Nova I 0,22205 Perković</item>
    </izvorni_sadrzaj>
    <derivirana_varijabla naziv="DomainObject.Predmet.SudioniciListAdressOIB_1">
      <item>FINA Šibenik, OIB 85821130368, Perivoj Luje Maruna 1,22000 Šibenik</item>
      <item>MALONOGOMETNI KLUB 'CROATIA' PERKOVIĆ, OIB 44906658715, Nova I 0,22205 Perković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44906658715</item>
    </izvorni_sadrzaj>
    <derivirana_varijabla naziv="DomainObject.Predmet.SudioniciListNazivOIB_1">
      <item>, OIB 85821130368</item>
      <item>, OIB 44906658715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462</properties:Words>
  <properties:Characters>2529</properties:Characters>
  <properties:Lines>98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2016-04-07T08:16:00Z</dcterms:created>
  <dc:creator>mgulin1</dc:creator>
  <cp:lastModifiedBy>Marina Gulin</cp:lastModifiedBy>
  <dcterms:modified xmlns:xsi="http://www.w3.org/2001/XMLSchema-instance" xsi:type="dcterms:W3CDTF">2016-06-03T07:58:00Z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