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7f10a" w14:paraId="f17f10a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71080F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508E3">
        <w:t xml:space="preserve"> </w:t>
      </w:r>
      <w:r w:rsidR="0071080F">
        <w:t>ZADAR-MOBILE d.o.o., Zadar, Ulica kralja Tvrtka 3, OIB: 95872885612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71080F">
        <w:t>2</w:t>
      </w:r>
      <w:r>
        <w:t xml:space="preserve">. </w:t>
      </w:r>
      <w:r w:rsidR="0071080F">
        <w:t xml:space="preserve">prosinca </w:t>
      </w:r>
      <w:r w:rsidR="00997BBA">
        <w:t>201</w:t>
      </w:r>
      <w:r w:rsidR="00A64D31">
        <w:t>6</w:t>
      </w:r>
      <w:r w:rsidRPr="00FC1537">
        <w:t>.</w:t>
      </w:r>
      <w:r>
        <w:t xml:space="preserve">, </w:t>
      </w:r>
      <w:r w:rsidR="008F2563">
        <w:t>27</w:t>
      </w:r>
      <w:r>
        <w:t xml:space="preserve">. </w:t>
      </w:r>
      <w:r w:rsidR="008F2563">
        <w:t>veljače</w:t>
      </w:r>
      <w:r w:rsidR="004635D5">
        <w:t xml:space="preserve"> </w:t>
      </w:r>
      <w:r w:rsidR="00814E35">
        <w:t>2017</w:t>
      </w:r>
      <w:r>
        <w:t xml:space="preserve">. objavio je </w:t>
      </w:r>
    </w:p>
    <w:p w:rsidRDefault="008F2563" w:rsidP="0071080F" w:rsidR="008F2563">
      <w:pPr>
        <w:ind w:firstLine="720"/>
        <w:jc w:val="both"/>
      </w:pPr>
    </w:p>
    <w:p w:rsidRDefault="008F2563" w:rsidP="0071080F" w:rsidR="008F2563">
      <w:pPr>
        <w:ind w:firstLine="720"/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71080F">
        <w:t>ZADAR-MOBILE d.o.o., Zadar, Ulica kralja Tvrtka 3, OIB: 95872885612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71080F">
        <w:t>208.604,72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osoba</w:t>
      </w:r>
      <w:r>
        <w:t xml:space="preserve"> </w:t>
      </w:r>
      <w:r w:rsidR="00A64D31">
        <w:t>ovlašten</w:t>
      </w:r>
      <w:r w:rsidR="00F508E3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71080F">
        <w:t>Josip Gulan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8F2563">
        <w:t>27</w:t>
      </w:r>
      <w:r w:rsidR="00814E35">
        <w:t xml:space="preserve">. </w:t>
      </w:r>
      <w:r w:rsidR="008F2563">
        <w:t>veljače</w:t>
      </w:r>
      <w:r w:rsidR="00814E35">
        <w:t xml:space="preserve"> 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4F0" w:rsidR="004B64F0">
      <w:r>
        <w:separator/>
      </w:r>
    </w:p>
  </w:endnote>
  <w:endnote w:id="0" w:type="continuationSeparator">
    <w:p w:rsidRDefault="004B64F0" w:rsidR="004B6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4F0" w:rsidR="004B64F0">
      <w:r>
        <w:separator/>
      </w:r>
    </w:p>
  </w:footnote>
  <w:footnote w:id="0" w:type="continuationSeparator">
    <w:p w:rsidRDefault="004B64F0" w:rsidR="004B64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4F0" w:rsidP="00DC740A" w:rsidR="004B64F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C3810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71080F">
      <w:t>Poslovni broj: 5</w:t>
    </w:r>
    <w:r w:rsidR="0071080F" w:rsidRPr="00FC1537">
      <w:t xml:space="preserve"> St</w:t>
    </w:r>
    <w:r w:rsidR="0071080F">
      <w:t>-1147/16-6</w:t>
    </w:r>
  </w:p>
  <w:p w:rsidRDefault="004B64F0" w:rsidP="00F962D4" w:rsidR="004B64F0" w:rsidRPr="00FC1537">
    <w:pPr>
      <w:jc w:val="right"/>
    </w:pPr>
  </w:p>
  <w:p w:rsidRDefault="004B64F0" w:rsidP="004635D5" w:rsidR="004B64F0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4F0" w:rsidP="004635D5" w:rsidR="004B64F0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F508E3">
      <w:t>11</w:t>
    </w:r>
    <w:r w:rsidR="0071080F">
      <w:t>47</w:t>
    </w:r>
    <w:r>
      <w:t>/1</w:t>
    </w:r>
    <w:r w:rsidR="00A64D31">
      <w:t>6</w:t>
    </w:r>
    <w:r>
      <w:t>-</w:t>
    </w:r>
    <w:r w:rsidR="00A64D31">
      <w:t>6</w:t>
    </w:r>
  </w:p>
  <w:p w:rsidRDefault="004B64F0" w:rsidP="004635D5" w:rsidR="004B64F0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447958"/>
    <w:rsid w:val="004635D5"/>
    <w:rsid w:val="004B64F0"/>
    <w:rsid w:val="005F67DA"/>
    <w:rsid w:val="00611283"/>
    <w:rsid w:val="006A66B9"/>
    <w:rsid w:val="006E6B12"/>
    <w:rsid w:val="0071080F"/>
    <w:rsid w:val="00804643"/>
    <w:rsid w:val="00814E35"/>
    <w:rsid w:val="008337B7"/>
    <w:rsid w:val="008C3810"/>
    <w:rsid w:val="008F2563"/>
    <w:rsid w:val="00983B50"/>
    <w:rsid w:val="00990A98"/>
    <w:rsid w:val="00997BBA"/>
    <w:rsid w:val="009E2467"/>
    <w:rsid w:val="00A32F79"/>
    <w:rsid w:val="00A64D31"/>
    <w:rsid w:val="00BA4D2C"/>
    <w:rsid w:val="00C6433B"/>
    <w:rsid w:val="00DC740A"/>
    <w:rsid w:val="00E6461B"/>
    <w:rsid w:val="00F508E3"/>
    <w:rsid w:val="00F9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3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8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8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8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8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3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8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8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8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8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1147</izvorni_sadrzaj>
    <derivirana_varijabla naziv="DomainObject.Predmet.Broj_1">1147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St-1147/2016</izvorni_sadrzaj>
    <derivirana_varijabla naziv="DomainObject.Predmet.OznakaBroj_1">St-1147/2016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ZADAR-MOBILE d.o.o. za održavanje i popravak vozila, trgovinu i usluge</izvorni_sadrzaj>
    <derivirana_varijabla naziv="DomainObject.Predmet.ProtustrankaFormated_1">  ZADAR-MOBILE d.o.o. za održavanje i popravak vozila, trgovinu i usluge</derivirana_varijabla>
  </DomainObject.Predmet.ProtustrankaFormated>
  <DomainObject.Predmet.ProtustrankaFormatedOIB>
    <izvorni_sadrzaj>  ZADAR-MOBILE d.o.o. za održavanje i popravak vozila, trgovinu i usluge, OIB 95872885612</izvorni_sadrzaj>
    <derivirana_varijabla naziv="DomainObject.Predmet.ProtustrankaFormatedOIB_1">  ZADAR-MOBILE d.o.o. za održavanje i popravak vozila, trgovinu i usluge, OIB 95872885612</derivirana_varijabla>
  </DomainObject.Predmet.ProtustrankaFormatedOIB>
  <DomainObject.Predmet.ProtustrankaFormatedWithAdress>
    <izvorni_sadrzaj> ZADAR-MOBILE d.o.o. za održavanje i popravak vozila, trgovinu i usluge, Ulica Kralja Tvrtka 3, 23000 Zadar</izvorni_sadrzaj>
    <derivirana_varijabla naziv="DomainObject.Predmet.ProtustrankaFormatedWithAdress_1"> ZADAR-MOBILE d.o.o. za održavanje i popravak vozila, trgovinu i usluge, Ulica Kralja Tvrtka 3, 23000 Zadar</derivirana_varijabla>
  </DomainObject.Predmet.ProtustrankaFormatedWithAdress>
  <DomainObject.Predmet.ProtustrankaFormatedWithAdressOIB>
    <izvorni_sadrzaj> ZADAR-MOBILE d.o.o. za održavanje i popravak vozila, trgovinu i usluge, OIB 95872885612, Ulica Kralja Tvrtka 3, 23000 Zadar</izvorni_sadrzaj>
    <derivirana_varijabla naziv="DomainObject.Predmet.ProtustrankaFormatedWithAdressOIB_1"> ZADAR-MOBILE d.o.o. za održavanje i popravak vozila, trgovinu i usluge, OIB 95872885612, Ulica Kralja Tvrtka 3, 23000 Zadar</derivirana_varijabla>
  </DomainObject.Predmet.ProtustrankaFormatedWithAdressOIB>
  <DomainObject.Predmet.ProtustrankaWithAdress>
    <izvorni_sadrzaj>ZADAR-MOBILE d.o.o. za održavanje i popravak vozila, trgovinu i usluge Ulica Kralja Tvrtka 3, 23000 Zadar</izvorni_sadrzaj>
    <derivirana_varijabla naziv="DomainObject.Predmet.ProtustrankaWithAdress_1">ZADAR-MOBILE d.o.o. za održavanje i popravak vozila, trgovinu i usluge Ulica Kralja Tvrtka 3, 23000 Zadar</derivirana_varijabla>
  </DomainObject.Predmet.ProtustrankaWithAdress>
  <DomainObject.Predmet.ProtustrankaWithAdressOIB>
    <izvorni_sadrzaj>ZADAR-MOBILE d.o.o. za održavanje i popravak vozila, trgovinu i usluge, OIB 95872885612, Ulica Kralja Tvrtka 3, 23000 Zadar</izvorni_sadrzaj>
    <derivirana_varijabla naziv="DomainObject.Predmet.ProtustrankaWithAdressOIB_1">ZADAR-MOBILE d.o.o. za održavanje i popravak vozila, trgovinu i usluge, OIB 95872885612, Ulica Kralja Tvrtka 3, 23000 Zadar</derivirana_varijabla>
  </DomainObject.Predmet.ProtustrankaWithAdressOIB>
  <DomainObject.Predmet.ProtustrankaNazivFormated>
    <izvorni_sadrzaj>ZADAR-MOBILE d.o.o. za održavanje i popravak vozila, trgovinu i usluge</izvorni_sadrzaj>
    <derivirana_varijabla naziv="DomainObject.Predmet.ProtustrankaNazivFormated_1">ZADAR-MOBILE d.o.o. za održavanje i popravak vozila, trgovinu i usluge</derivirana_varijabla>
  </DomainObject.Predmet.ProtustrankaNazivFormated>
  <DomainObject.Predmet.ProtustrankaNazivFormatedOIB>
    <izvorni_sadrzaj>ZADAR-MOBILE d.o.o. za održavanje i popravak vozila, trgovinu i usluge, OIB 95872885612</izvorni_sadrzaj>
    <derivirana_varijabla naziv="DomainObject.Predmet.ProtustrankaNazivFormatedOIB_1">ZADAR-MOBILE d.o.o. za održavanje i popravak vozila, trgovinu i usluge, OIB 95872885612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208604.72</izvorni_sadrzaj>
    <derivirana_varijabla naziv="DomainObject.Predmet.TrenutnaVrijednost_1">208604.72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ZADAR-MOBILE d.o.o. za održavanje i popravak vozila, trgovinu i usluge</item>
    </izvorni_sadrzaj>
    <derivirana_varijabla naziv="DomainObject.Predmet.ProtuStrankaListFormated_1">
      <item>ZADAR-MOBILE d.o.o. za održavanje i popravak vozila, trgovinu i usluge</item>
    </derivirana_varijabla>
  </DomainObject.Predmet.ProtuStrankaListFormated>
  <DomainObject.Predmet.ProtuStrankaListFormatedOIB>
    <izvorni_sadrzaj>
      <item>ZADAR-MOBILE d.o.o. za održavanje i popravak vozila, trgovinu i usluge, OIB 95872885612</item>
    </izvorni_sadrzaj>
    <derivirana_varijabla naziv="DomainObject.Predmet.ProtuStrankaListFormatedOIB_1">
      <item>ZADAR-MOBILE d.o.o. za održavanje i popravak vozila, trgovinu i usluge, OIB 95872885612</item>
    </derivirana_varijabla>
  </DomainObject.Predmet.ProtuStrankaListFormatedOIB>
  <DomainObject.Predmet.ProtuStrankaListFormatedWithAdress>
    <izvorni_sadrzaj>
      <item>ZADAR-MOBILE d.o.o. za održavanje i popravak vozila, trgovinu i usluge, Ulica Kralja Tvrtka 3, 23000 Zadar</item>
    </izvorni_sadrzaj>
    <derivirana_varijabla naziv="DomainObject.Predmet.ProtuStrankaListFormatedWithAdress_1">
      <item>ZADAR-MOBILE d.o.o. za održavanje i popravak vozila, trgovinu i usluge, Ulica Kralja Tvrtka 3, 23000 Zadar</item>
    </derivirana_varijabla>
  </DomainObject.Predmet.ProtuStrankaListFormatedWithAdress>
  <DomainObject.Predmet.ProtuStrankaListFormatedWithAdressOIB>
    <izvorni_sadrzaj>
      <item>ZADAR-MOBILE d.o.o. za održavanje i popravak vozila, trgovinu i usluge, OIB 95872885612, Ulica Kralja Tvrtka 3, 23000 Zadar</item>
    </izvorni_sadrzaj>
    <derivirana_varijabla naziv="DomainObject.Predmet.ProtuStrankaListFormatedWithAdressOIB_1">
      <item>ZADAR-MOBILE d.o.o. za održavanje i popravak vozila, trgovinu i usluge, OIB 95872885612, Ulica Kralja Tvrtka 3, 23000 Zadar</item>
    </derivirana_varijabla>
  </DomainObject.Predmet.ProtuStrankaListFormatedWithAdressOIB>
  <DomainObject.Predmet.ProtuStrankaListNazivFormated>
    <izvorni_sadrzaj>
      <item>ZADAR-MOBILE d.o.o. za održavanje i popravak vozila, trgovinu i usluge</item>
    </izvorni_sadrzaj>
    <derivirana_varijabla naziv="DomainObject.Predmet.ProtuStrankaListNazivFormated_1">
      <item>ZADAR-MOBILE d.o.o. za održavanje i popravak vozila, trgovinu i usluge</item>
    </derivirana_varijabla>
  </DomainObject.Predmet.ProtuStrankaListNazivFormated>
  <DomainObject.Predmet.ProtuStrankaListNazivFormatedOIB>
    <izvorni_sadrzaj>
      <item>ZADAR-MOBILE d.o.o. za održavanje i popravak vozila, trgovinu i usluge, OIB 95872885612</item>
    </izvorni_sadrzaj>
    <derivirana_varijabla naziv="DomainObject.Predmet.ProtuStrankaListNazivFormatedOIB_1">
      <item>ZADAR-MOBILE d.o.o. za održavanje i popravak vozila, trgovinu i usluge, OIB 95872885612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ZADAR-MOBILE d.o.o. za održavanje i popravak vozila, trgovinu i usluge</izvorni_sadrzaj>
    <derivirana_varijabla naziv="DomainObject.Predmet.ProtustrankaIDrugi_1">ZADAR-MOBILE d.o.o. za održavanje i popravak vozila,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ZADAR-MOBILE d.o.o. za održavanje i popravak vozila, trgovinu i usluge, OIB 95872885612, Ulica Kralja Tvrtka 3, 23000 Zadar</izvorni_sadrzaj>
    <derivirana_varijabla naziv="DomainObject.Predmet.ProtustrankaIDrugiAdressOIB_1">ZADAR-MOBILE d.o.o. za održavanje i popravak vozila, trgovinu i usluge, OIB 95872885612, Ulica Kralja Tvrtka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ZADAR-MOBILE d.o.o. za održavanje i popravak vozila, trgovinu i usluge</item>
    </izvorni_sadrzaj>
    <derivirana_varijabla naziv="DomainObject.Predmet.SudioniciListNaziv_1">
      <item>Financijska agencija</item>
      <item>ZADAR-MOBILE d.o.o. za održavanje i popravak vozila, trgovinu i usluge</item>
    </derivirana_varijabla>
  </DomainObject.Predmet.SudioniciListNaziv>
  <DomainObject.Predmet.SudioniciListAdressOIB>
    <izvorni_sadrzaj>
      <item>Financijska agencija, OIB 85821130368, Ivana Danila 4,23000 Zadar</item>
      <item>ZADAR-MOBILE d.o.o. za održavanje i popravak vozila, trgovinu i usluge, OIB 95872885612, Ulica Kralja Tvrtka 3,23000 Zadar</item>
    </izvorni_sadrzaj>
    <derivirana_varijabla naziv="DomainObject.Predmet.SudioniciListAdressOIB_1">
      <item>Financijska agencija, OIB 85821130368, Ivana Danila 4,23000 Zadar</item>
      <item>ZADAR-MOBILE d.o.o. za održavanje i popravak vozila, trgovinu i usluge, OIB 95872885612, Ulica Kralja Tvrtka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95872885612</item>
    </izvorni_sadrzaj>
    <derivirana_varijabla naziv="DomainObject.Predmet.SudioniciListNazivOIB_1">
      <item>, OIB 85821130368</item>
      <item>, OIB 95872885612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1968</properties:Characters>
  <properties:Lines>64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2017-02-27T12:55:00Z</dcterms:created>
  <dc:creator>Tina Grgas</dc:creator>
  <cp:lastModifiedBy>Krešimir Torbarina</cp:lastModifiedBy>
  <cp:lastPrinted>2017-02-27T12:54:00Z</cp:lastPrinted>
  <dcterms:modified xmlns:xsi="http://www.w3.org/2001/XMLSchema-instance" xsi:type="dcterms:W3CDTF">2017-02-27T12:57:00Z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