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8862" w14:paraId="5c1886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87FD3">
        <w:rPr>
          <w:lang w:val="hr-HR"/>
        </w:rPr>
        <w:t xml:space="preserve">MARING d.o.o. u likvidaciji, OIB: 47958045659, Split, Put </w:t>
      </w:r>
      <w:proofErr w:type="spellStart"/>
      <w:r w:rsidR="00C87FD3">
        <w:rPr>
          <w:lang w:val="hr-HR"/>
        </w:rPr>
        <w:t>Firula</w:t>
      </w:r>
      <w:proofErr w:type="spellEnd"/>
      <w:r w:rsidR="00C87FD3">
        <w:rPr>
          <w:lang w:val="hr-HR"/>
        </w:rPr>
        <w:t xml:space="preserve"> 14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8E3C08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87FD3">
        <w:rPr>
          <w:lang w:val="hr-HR"/>
        </w:rPr>
        <w:t xml:space="preserve">MARING d.o.o. u likvidaciji, OIB: 47958045659, Split, Put </w:t>
      </w:r>
      <w:proofErr w:type="spellStart"/>
      <w:r w:rsidR="00C87FD3">
        <w:rPr>
          <w:lang w:val="hr-HR"/>
        </w:rPr>
        <w:t>Firula</w:t>
      </w:r>
      <w:proofErr w:type="spellEnd"/>
      <w:r w:rsidR="00C87FD3">
        <w:rPr>
          <w:lang w:val="hr-HR"/>
        </w:rPr>
        <w:t xml:space="preserve"> 14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8E3C08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87FD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C87FD3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157940">
        <w:t xml:space="preserve">Ante </w:t>
      </w:r>
      <w:proofErr w:type="spellStart"/>
      <w:r w:rsidR="00157940">
        <w:t>Gabelica</w:t>
      </w:r>
      <w:proofErr w:type="spellEnd"/>
      <w:r w:rsidR="00157940">
        <w:t xml:space="preserve">, Split, </w:t>
      </w:r>
      <w:proofErr w:type="spellStart"/>
      <w:r w:rsidR="00157940">
        <w:t>Ruđera</w:t>
      </w:r>
      <w:proofErr w:type="spellEnd"/>
      <w:r w:rsidR="00157940">
        <w:t xml:space="preserve"> </w:t>
      </w:r>
      <w:proofErr w:type="spellStart"/>
      <w:r w:rsidR="00157940">
        <w:t>Boškovića</w:t>
      </w:r>
      <w:proofErr w:type="spellEnd"/>
      <w:r w:rsidR="00157940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87FD3">
        <w:rPr>
          <w:lang w:val="hr-HR"/>
        </w:rPr>
        <w:t xml:space="preserve">MARING d.o.o. u likvidaciji, OIB: 47958045659, Split, Put </w:t>
      </w:r>
      <w:proofErr w:type="spellStart"/>
      <w:r w:rsidR="00C87FD3">
        <w:rPr>
          <w:lang w:val="hr-HR"/>
        </w:rPr>
        <w:t>Firula</w:t>
      </w:r>
      <w:proofErr w:type="spellEnd"/>
      <w:r w:rsidR="00C87FD3">
        <w:rPr>
          <w:lang w:val="hr-HR"/>
        </w:rPr>
        <w:t xml:space="preserve"> 14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7FD3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8E3C0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87FD3">
        <w:rPr>
          <w:lang w:val="hr-HR"/>
        </w:rPr>
        <w:t xml:space="preserve">MARING d.o.o. u likvidaciji, OIB: 47958045659, Split, Put </w:t>
      </w:r>
      <w:proofErr w:type="spellStart"/>
      <w:r w:rsidR="00C87FD3">
        <w:rPr>
          <w:lang w:val="hr-HR"/>
        </w:rPr>
        <w:t>Firula</w:t>
      </w:r>
      <w:proofErr w:type="spellEnd"/>
      <w:r w:rsidR="00C87FD3">
        <w:rPr>
          <w:lang w:val="hr-HR"/>
        </w:rPr>
        <w:t xml:space="preserve"> 14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87FD3">
        <w:rPr>
          <w:lang w:val="hr-HR"/>
        </w:rPr>
        <w:t>198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87FD3">
        <w:rPr>
          <w:lang w:val="hr-HR"/>
        </w:rPr>
        <w:t>325,00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C87FD3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E3C08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87FD3">
      <w:rPr>
        <w:lang w:val="hr-HR"/>
      </w:rPr>
      <w:t>370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87FD3">
      <w:rPr>
        <w:lang w:val="hr-HR"/>
      </w:rPr>
      <w:t>370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57940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2C94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87FD3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MARING proizvodnja mlađi, uzgoj riba i školjaka, usluge u marikulturi, d.o.o. u likvidaciji</izvorni_sadrzaj>
    <derivirana_varijabla naziv="DomainObject.Predmet.ProtustrankaFormated_1">  MARING proizvodnja mlađi, uzgoj riba i školjaka, usluge u marikulturi, d.o.o. u likvidaciji</derivirana_varijabla>
  </DomainObject.Predmet.ProtustrankaFormated>
  <DomainObject.Predmet.ProtustrankaFormatedOIB>
    <izvorni_sadrzaj>  MARING proizvodnja mlađi, uzgoj riba i školjaka, usluge u marikulturi, d.o.o. u likvidaciji, OIB 47958045659</izvorni_sadrzaj>
    <derivirana_varijabla naziv="DomainObject.Predmet.ProtustrankaFormatedOIB_1">  MARING proizvodnja mlađi, uzgoj riba i školjaka, usluge u marikulturi, d.o.o. u likvidaciji, OIB 47958045659</derivirana_varijabla>
  </DomainObject.Predmet.ProtustrankaFormatedOIB>
  <DomainObject.Predmet.ProtustrankaFormatedWithAdress>
    <izvorni_sadrzaj> MARING proizvodnja mlađi, uzgoj riba i školjaka, usluge u marikulturi, d.o.o. u likvidaciji, Put Firula 14, 21000 Split</izvorni_sadrzaj>
    <derivirana_varijabla naziv="DomainObject.Predmet.ProtustrankaFormatedWithAdress_1"> MARING proizvodnja mlađi, uzgoj riba i školjaka, usluge u marikulturi, d.o.o. u likvidaciji, Put Firula 14, 21000 Split</derivirana_varijabla>
  </DomainObject.Predmet.ProtustrankaFormatedWithAdress>
  <DomainObject.Predmet.ProtustrankaFormatedWithAdressOIB>
    <izvorni_sadrzaj> MARING proizvodnja mlađi, uzgoj riba i školjaka, usluge u marikulturi, d.o.o. u likvidaciji, OIB 47958045659, Put Firula 14, 21000 Split</izvorni_sadrzaj>
    <derivirana_varijabla naziv="DomainObject.Predmet.ProtustrankaFormatedWithAdressOIB_1"> MARING proizvodnja mlađi, uzgoj riba i školjaka, usluge u marikulturi, d.o.o. u likvidaciji, OIB 47958045659, Put Firula 14, 21000 Split</derivirana_varijabla>
  </DomainObject.Predmet.ProtustrankaFormatedWithAdressOIB>
  <DomainObject.Predmet.ProtustrankaWithAdress>
    <izvorni_sadrzaj>MARING proizvodnja mlađi, uzgoj riba i školjaka, usluge u marikulturi, d.o.o. u likvidaciji Put Firula 14, 21000 Split</izvorni_sadrzaj>
    <derivirana_varijabla naziv="DomainObject.Predmet.ProtustrankaWithAdress_1">MARING proizvodnja mlađi, uzgoj riba i školjaka, usluge u marikulturi, d.o.o. u likvidaciji Put Firula 14, 21000 Split</derivirana_varijabla>
  </DomainObject.Predmet.ProtustrankaWithAdress>
  <DomainObject.Predmet.ProtustrankaWithAdressOIB>
    <izvorni_sadrzaj>MARING proizvodnja mlađi, uzgoj riba i školjaka, usluge u marikulturi, d.o.o. u likvidaciji, OIB 47958045659, Put Firula 14, 21000 Split</izvorni_sadrzaj>
    <derivirana_varijabla naziv="DomainObject.Predmet.ProtustrankaWithAdressOIB_1">MARING proizvodnja mlađi, uzgoj riba i školjaka, usluge u marikulturi, d.o.o. u likvidaciji, OIB 47958045659, Put Firula 14, 21000 Split</derivirana_varijabla>
  </DomainObject.Predmet.ProtustrankaWithAdressOIB>
  <DomainObject.Predmet.ProtustrankaNazivFormated>
    <izvorni_sadrzaj>MARING proizvodnja mlađi, uzgoj riba i školjaka, usluge u marikulturi, d.o.o. u likvidaciji</izvorni_sadrzaj>
    <derivirana_varijabla naziv="DomainObject.Predmet.ProtustrankaNazivFormated_1">MARING proizvodnja mlađi, uzgoj riba i školjaka, usluge u marikulturi, d.o.o. u likvidaciji</derivirana_varijabla>
  </DomainObject.Predmet.ProtustrankaNazivFormated>
  <DomainObject.Predmet.ProtustrankaNazivFormatedOIB>
    <izvorni_sadrzaj>MARING proizvodnja mlađi, uzgoj riba i školjaka, usluge u marikulturi, d.o.o. u likvidaciji, OIB 47958045659</izvorni_sadrzaj>
    <derivirana_varijabla naziv="DomainObject.Predmet.ProtustrankaNazivFormatedOIB_1">MARING proizvodnja mlađi, uzgoj riba i školjaka, usluge u marikulturi, d.o.o. u likvidaciji, OIB 47958045659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325.00</izvorni_sadrzaj>
    <derivirana_varijabla naziv="DomainObject.Predmet.TrenutnaVrijednost_1">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MARING proizvodnja mlađi, uzgoj riba i školjaka, usluge u marikulturi, d.o.o. u likvidaciji</item>
    </izvorni_sadrzaj>
    <derivirana_varijabla naziv="DomainObject.Predmet.ProtuStrankaListFormated_1">
      <item>MARING proizvodnja mlađi, uzgoj riba i školjaka, usluge u marikulturi, d.o.o. u likvidaciji</item>
    </derivirana_varijabla>
  </DomainObject.Predmet.ProtuStrankaListFormated>
  <DomainObject.Predmet.ProtuStrankaListFormatedOIB>
    <izvorni_sadrzaj>
      <item>MARING proizvodnja mlađi, uzgoj riba i školjaka, usluge u marikulturi, d.o.o. u likvidaciji, OIB 47958045659</item>
    </izvorni_sadrzaj>
    <derivirana_varijabla naziv="DomainObject.Predmet.ProtuStrankaListFormatedOIB_1">
      <item>MARING proizvodnja mlađi, uzgoj riba i školjaka, usluge u marikulturi, d.o.o. u likvidaciji, OIB 47958045659</item>
    </derivirana_varijabla>
  </DomainObject.Predmet.ProtuStrankaListFormatedOIB>
  <DomainObject.Predmet.ProtuStrankaListFormatedWithAdress>
    <izvorni_sadrzaj>
      <item>MARING proizvodnja mlađi, uzgoj riba i školjaka, usluge u marikulturi, d.o.o. u likvidaciji, Put Firula 14, 21000 Split</item>
    </izvorni_sadrzaj>
    <derivirana_varijabla naziv="DomainObject.Predmet.ProtuStrankaListFormatedWithAdress_1">
      <item>MARING proizvodnja mlađi, uzgoj riba i školjaka, usluge u marikulturi, d.o.o. u likvidaciji, Put Firula 14, 21000 Split</item>
    </derivirana_varijabla>
  </DomainObject.Predmet.ProtuStrankaListFormatedWithAdress>
  <DomainObject.Predmet.ProtuStrankaListFormatedWithAdressOIB>
    <izvorni_sadrzaj>
      <item>MARING proizvodnja mlađi, uzgoj riba i školjaka, usluge u marikulturi, d.o.o. u likvidaciji, OIB 47958045659, Put Firula 14, 21000 Split</item>
    </izvorni_sadrzaj>
    <derivirana_varijabla naziv="DomainObject.Predmet.ProtuStrankaListFormatedWithAdressOIB_1">
      <item>MARING proizvodnja mlađi, uzgoj riba i školjaka, usluge u marikulturi, d.o.o. u likvidaciji, OIB 47958045659, Put Firula 14, 21000 Split</item>
    </derivirana_varijabla>
  </DomainObject.Predmet.ProtuStrankaListFormatedWithAdressOIB>
  <DomainObject.Predmet.ProtuStrankaListNazivFormated>
    <izvorni_sadrzaj>
      <item>MARING proizvodnja mlađi, uzgoj riba i školjaka, usluge u marikulturi, d.o.o. u likvidaciji</item>
    </izvorni_sadrzaj>
    <derivirana_varijabla naziv="DomainObject.Predmet.ProtuStrankaListNazivFormated_1">
      <item>MARING proizvodnja mlađi, uzgoj riba i školjaka, usluge u marikulturi, d.o.o. u likvidaciji</item>
    </derivirana_varijabla>
  </DomainObject.Predmet.ProtuStrankaListNazivFormated>
  <DomainObject.Predmet.ProtuStrankaListNazivFormatedOIB>
    <izvorni_sadrzaj>
      <item>MARING proizvodnja mlađi, uzgoj riba i školjaka, usluge u marikulturi, d.o.o. u likvidaciji, OIB 47958045659</item>
    </izvorni_sadrzaj>
    <derivirana_varijabla naziv="DomainObject.Predmet.ProtuStrankaListNazivFormatedOIB_1">
      <item>MARING proizvodnja mlađi, uzgoj riba i školjaka, usluge u marikulturi, d.o.o. u likvidaciji, OIB 47958045659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MARING proizvodnja mlađi, uzgoj riba i školjaka, usluge u marikulturi, d.o.o. u likvidaciji</izvorni_sadrzaj>
    <derivirana_varijabla naziv="DomainObject.Predmet.ProtustrankaIDrugi_1">MARING proizvodnja mlađi, uzgoj riba i školjaka, usluge u marikulturi, d.o.o.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MARING proizvodnja mlađi, uzgoj riba i školjaka, usluge u marikulturi, d.o.o. u likvidaciji, OIB 47958045659, Put Firula 14, 21000 Split</izvorni_sadrzaj>
    <derivirana_varijabla naziv="DomainObject.Predmet.ProtustrankaIDrugiAdressOIB_1">MARING proizvodnja mlađi, uzgoj riba i školjaka, usluge u marikulturi, d.o.o. u likvidaciji, OIB 47958045659, Put Firula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MARING proizvodnja mlađi, uzgoj riba i školjaka, usluge u marikulturi, d.o.o. u likvidaciji</item>
      <item>FINANCIJSKA AGENCIJA, RC SPLIT</item>
    </izvorni_sadrzaj>
    <derivirana_varijabla naziv="DomainObject.Predmet.SudioniciListNaziv_1">
      <item>MARING proizvodnja mlađi, uzgoj riba i školjaka, usluge u marikulturi, d.o.o. u likvidaciji</item>
      <item>FINANCIJSKA AGENCIJA, RC SPLIT</item>
    </derivirana_varijabla>
  </DomainObject.Predmet.SudioniciListNaziv>
  <DomainObject.Predmet.SudioniciListAdressOIB>
    <izvorni_sadrzaj>
      <item>MARING proizvodnja mlađi, uzgoj riba i školjaka, usluge u marikulturi, d.o.o. u likvidaciji, OIB 47958045659, Put Firula 14,21000 Split</item>
      <item>FINANCIJSKA AGENCIJA, RC SPLIT, OIB 85821130368, Mažuranićevo šetalište 24 b,21000 Split</item>
    </izvorni_sadrzaj>
    <derivirana_varijabla naziv="DomainObject.Predmet.SudioniciListAdressOIB_1">
      <item>MARING proizvodnja mlađi, uzgoj riba i školjaka, usluge u marikulturi, d.o.o. u likvidaciji, OIB 47958045659, Put Firula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47958045659</item>
      <item>, OIB 85821130368</item>
    </izvorni_sadrzaj>
    <derivirana_varijabla naziv="DomainObject.Predmet.SudioniciListNazivOIB_1">
      <item>, OIB 47958045659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ECC01-AB82-4E44-B04F-804A09EF2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4195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2016-08-26T06:50:00Z</cp:lastPrinted>
  <dcterms:modified xmlns:xsi="http://www.w3.org/2001/XMLSchema-instance" xsi:type="dcterms:W3CDTF">2016-08-26T06:53:00Z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