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6300" w14:paraId="a136300" w:rsidRDefault="001329A2" w:rsidP="001329A2" w:rsidR="001329A2">
      <w:pPr>
        <w:ind w:firstLine="72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9455" cx="542925"/>
            <wp:effectExtent b="444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E7A" w:rsidP="00E9576B" w:rsidR="001329A2">
      <w:pPr>
        <w:pStyle w:val="Bezproreda"/>
      </w:pPr>
      <w:r>
        <w:t>Republika Hrvatska</w:t>
      </w:r>
    </w:p>
    <w:p w:rsidRDefault="00466E7A" w:rsidP="00E9576B" w:rsidR="001329A2">
      <w:pPr>
        <w:pStyle w:val="Bezproreda"/>
      </w:pPr>
      <w:r>
        <w:t>Trgovački sud u Osijeku</w:t>
      </w:r>
      <w:r>
        <w:tab/>
        <w:t xml:space="preserve">     </w:t>
      </w:r>
      <w:r w:rsidR="001329A2">
        <w:t xml:space="preserve">                                               </w:t>
      </w:r>
      <w:r w:rsidR="004617AA">
        <w:t xml:space="preserve">       </w:t>
      </w:r>
      <w:r w:rsidR="001329A2">
        <w:t>Broj: 3/St-</w:t>
      </w:r>
      <w:r w:rsidR="00CB453F">
        <w:t>1574/</w:t>
      </w:r>
      <w:r w:rsidR="00EB0D19">
        <w:t>2018-</w:t>
      </w:r>
      <w:r w:rsidR="00EE4381">
        <w:t>12</w:t>
      </w:r>
    </w:p>
    <w:p w:rsidRDefault="00466E7A" w:rsidP="00E9576B" w:rsidR="001329A2">
      <w:pPr>
        <w:pStyle w:val="Bezproreda"/>
      </w:pPr>
      <w:r>
        <w:t>Stalna služba u Slavonskom Brodu</w:t>
      </w:r>
    </w:p>
    <w:p w:rsidRDefault="001329A2" w:rsidP="00E9576B" w:rsidR="001329A2">
      <w:pPr>
        <w:pStyle w:val="Bezproreda"/>
      </w:pPr>
      <w:r>
        <w:t>Trg pobjede 13</w:t>
      </w:r>
    </w:p>
    <w:p w:rsidRDefault="001329A2" w:rsidP="00E9576B" w:rsidR="001329A2">
      <w:pPr>
        <w:pStyle w:val="Bezproreda"/>
      </w:pPr>
      <w:r>
        <w:t>Slavonski Brod</w:t>
      </w:r>
    </w:p>
    <w:p w:rsidRDefault="001329A2" w:rsidP="001329A2" w:rsidR="001329A2" w:rsidRPr="00C11883">
      <w:pPr>
        <w:jc w:val="center"/>
        <w:rPr>
          <w:b/>
        </w:rPr>
      </w:pPr>
      <w:r w:rsidRPr="00C11883">
        <w:rPr>
          <w:b/>
        </w:rPr>
        <w:t>R E P U B L I K A  H R VA T S K A</w:t>
      </w:r>
    </w:p>
    <w:p w:rsidRDefault="001329A2" w:rsidP="001329A2" w:rsidR="001329A2" w:rsidRPr="00C11883">
      <w:pPr>
        <w:jc w:val="center"/>
        <w:rPr>
          <w:b/>
        </w:rPr>
      </w:pPr>
      <w:r w:rsidRPr="00C11883">
        <w:rPr>
          <w:b/>
        </w:rPr>
        <w:t>R J E Š E N J E</w:t>
      </w:r>
    </w:p>
    <w:p w:rsidRDefault="004617AA" w:rsidP="001329A2" w:rsidR="001329A2" w:rsidRPr="002378CA">
      <w:pPr>
        <w:ind w:firstLine="708"/>
        <w:jc w:val="both"/>
        <w:rPr>
          <w:b/>
        </w:rPr>
      </w:pPr>
      <w:r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</w:t>
      </w:r>
      <w:r w:rsidR="00CB453F">
        <w:rPr>
          <w:color w:val="222222"/>
        </w:rPr>
        <w:t xml:space="preserve"> </w:t>
      </w:r>
      <w:r w:rsidR="00CB453F">
        <w:rPr>
          <w:b/>
          <w:color w:val="222222"/>
        </w:rPr>
        <w:t>DI ZEPP d.o.o., Pakrac, Trg Bana Jelačića 11, OIB: 80869629854</w:t>
      </w:r>
      <w:r w:rsidR="00E9576B">
        <w:rPr>
          <w:b/>
          <w:color w:val="000000"/>
        </w:rPr>
        <w:t xml:space="preserve">, </w:t>
      </w:r>
      <w:r w:rsidR="00B95F0F">
        <w:rPr>
          <w:color w:val="000000"/>
        </w:rPr>
        <w:t>08. veljače</w:t>
      </w:r>
      <w:r w:rsidR="00CB453F">
        <w:rPr>
          <w:color w:val="000000"/>
        </w:rPr>
        <w:t xml:space="preserve"> 2019.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EE4381" w:rsidR="00EE4381" w:rsidRPr="00EE4381">
      <w:pPr>
        <w:ind w:firstLine="708"/>
        <w:jc w:val="both"/>
        <w:rPr>
          <w:rFonts w:eastAsia="Times New Roman"/>
          <w:lang w:eastAsia="hr-HR"/>
        </w:rPr>
      </w:pPr>
      <w:r>
        <w:t xml:space="preserve">I </w:t>
      </w:r>
      <w:r w:rsidR="00EE4381" w:rsidRPr="00EE4381">
        <w:rPr>
          <w:rFonts w:eastAsia="Times New Roman"/>
          <w:color w:val="000000"/>
          <w:lang w:eastAsia="hr-HR"/>
        </w:rPr>
        <w:t xml:space="preserve">I – Otvara se stečajni postupak nad dužnikom </w:t>
      </w:r>
      <w:r w:rsidR="00B95F0F">
        <w:rPr>
          <w:b/>
          <w:color w:val="222222"/>
        </w:rPr>
        <w:t>DI ZEPP d.o.o., Pakrac, Trg Bana Jelačića 11, OIB: 80869629854</w:t>
      </w:r>
      <w:r w:rsidR="00EE4381" w:rsidRPr="00EE4381">
        <w:rPr>
          <w:rFonts w:eastAsia="Times New Roman"/>
          <w:color w:val="000000"/>
          <w:lang w:eastAsia="hr-HR"/>
        </w:rPr>
        <w:t xml:space="preserve">, dana </w:t>
      </w:r>
      <w:r w:rsidR="00B95F0F">
        <w:rPr>
          <w:rFonts w:eastAsia="Times New Roman"/>
          <w:b/>
          <w:color w:val="000000"/>
          <w:u w:val="single"/>
          <w:lang w:eastAsia="hr-HR"/>
        </w:rPr>
        <w:t>08. veljače 2019</w:t>
      </w:r>
      <w:r w:rsidR="00EE4381" w:rsidRPr="00EE4381">
        <w:rPr>
          <w:rFonts w:eastAsia="Times New Roman"/>
          <w:b/>
          <w:color w:val="000000"/>
          <w:u w:val="single"/>
          <w:lang w:eastAsia="hr-HR"/>
        </w:rPr>
        <w:t>. u 10,00 sati.</w:t>
      </w:r>
    </w:p>
    <w:p w:rsidRDefault="00EE4381" w:rsidP="00EE4381" w:rsidR="00EE4381" w:rsidRPr="00EE4381">
      <w:pPr>
        <w:widowControl w:val="false"/>
        <w:autoSpaceDE w:val="false"/>
        <w:autoSpaceDN w:val="false"/>
        <w:adjustRightInd w:val="false"/>
        <w:spacing w:lineRule="exact" w:line="273" w:after="0" w:before="216"/>
        <w:ind w:firstLine="715" w:left="10"/>
        <w:jc w:val="both"/>
        <w:rPr>
          <w:rFonts w:eastAsia="Times New Roman"/>
          <w:b/>
          <w:u w:val="single"/>
          <w:lang w:bidi="he-IL" w:eastAsia="hr-HR"/>
        </w:rPr>
      </w:pPr>
      <w:r w:rsidRPr="00EE4381">
        <w:rPr>
          <w:rFonts w:eastAsia="Times New Roman"/>
          <w:color w:val="000000"/>
          <w:lang w:eastAsia="hr-HR"/>
        </w:rPr>
        <w:t xml:space="preserve">II – Za stečajnog upravitelja se imenuje </w:t>
      </w:r>
      <w:r w:rsidR="00B95F0F">
        <w:rPr>
          <w:rFonts w:eastAsia="Times New Roman"/>
          <w:b/>
          <w:u w:val="single"/>
          <w:lang w:bidi="he-IL" w:eastAsia="hr-HR"/>
        </w:rPr>
        <w:t>Milan Stanić iz Slavonskog Broda, Mat</w:t>
      </w:r>
      <w:r w:rsidR="00163F09">
        <w:rPr>
          <w:rFonts w:eastAsia="Times New Roman"/>
          <w:b/>
          <w:u w:val="single"/>
          <w:lang w:bidi="he-IL" w:eastAsia="hr-HR"/>
        </w:rPr>
        <w:t xml:space="preserve">ije Gupca 28, OIB: 01567983373. </w:t>
      </w:r>
    </w:p>
    <w:p w:rsidRDefault="00EE4381" w:rsidP="00EE4381" w:rsidR="00EE4381" w:rsidRPr="00EE438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E4381" w:rsidP="00EE4381" w:rsidR="00EE4381" w:rsidRPr="00EE4381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  <w:r w:rsidRPr="00EE4381">
        <w:rPr>
          <w:rFonts w:eastAsia="Times New Roman"/>
          <w:color w:val="000000"/>
          <w:lang w:eastAsia="hr-HR"/>
        </w:rPr>
        <w:t>III – Istovremeno se zaključuje stečajni postupak nad dužnikom.</w:t>
      </w:r>
    </w:p>
    <w:p w:rsidRDefault="00EE4381" w:rsidP="00EE4381" w:rsidR="00EE4381" w:rsidRPr="00EE4381">
      <w:pPr>
        <w:spacing w:lineRule="auto" w:line="240" w:after="0"/>
        <w:jc w:val="both"/>
        <w:rPr>
          <w:rFonts w:eastAsia="Times New Roman"/>
          <w:color w:val="000000"/>
          <w:lang w:eastAsia="hr-HR"/>
        </w:rPr>
      </w:pPr>
    </w:p>
    <w:p w:rsidRDefault="00EE4381" w:rsidP="00EE4381" w:rsidR="00EE4381" w:rsidRPr="00EE4381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  <w:r w:rsidRPr="00EE4381">
        <w:rPr>
          <w:rFonts w:eastAsia="Times New Roman"/>
          <w:color w:val="000000"/>
          <w:lang w:eastAsia="hr-HR"/>
        </w:rPr>
        <w:t xml:space="preserve">IV – Ovo rješenje se objavljuje na E oglasnoj ploči, a po pravomoćnosti dostavlja sudskom registru radi brisanja dužnika, te Fini koja vodi račun dužnika radi zatvaranja računa. </w:t>
      </w:r>
    </w:p>
    <w:p w:rsidRDefault="00EE4381" w:rsidP="00EE4381" w:rsidR="00EE4381" w:rsidRPr="00EE4381">
      <w:pPr>
        <w:spacing w:lineRule="auto" w:line="240" w:after="0"/>
        <w:jc w:val="both"/>
        <w:rPr>
          <w:rFonts w:eastAsia="Times New Roman"/>
          <w:color w:val="000000"/>
          <w:lang w:eastAsia="hr-HR"/>
        </w:rPr>
      </w:pPr>
    </w:p>
    <w:p w:rsidRDefault="00EE4381" w:rsidP="00EE4381" w:rsidR="00EE4381" w:rsidRPr="00EE4381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  <w:r w:rsidRPr="00EE4381">
        <w:rPr>
          <w:rFonts w:eastAsia="Times New Roman"/>
          <w:color w:val="000000"/>
          <w:lang w:eastAsia="hr-HR"/>
        </w:rPr>
        <w:t xml:space="preserve">V –  Ako nastanu  troškovi, isti će se  podmiriti  iz   Fonda  za vođenje stečajnog postupka ovog suda. </w:t>
      </w:r>
    </w:p>
    <w:p w:rsidRDefault="00EE4381" w:rsidP="00EE4381" w:rsidR="00EE4381" w:rsidRPr="00EE438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E4381" w:rsidP="00EE4381" w:rsidR="00EE4381">
      <w:pPr>
        <w:spacing w:lineRule="auto" w:line="240" w:after="0"/>
        <w:ind w:firstLine="708"/>
        <w:jc w:val="both"/>
        <w:rPr>
          <w:rFonts w:eastAsia="Times New Roman"/>
          <w:color w:val="000000"/>
          <w:lang w:eastAsia="hr-HR"/>
        </w:rPr>
      </w:pPr>
      <w:r w:rsidRPr="00EE4381">
        <w:rPr>
          <w:rFonts w:eastAsia="Times New Roman"/>
          <w:color w:val="000000"/>
          <w:lang w:eastAsia="hr-HR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163F09" w:rsidP="00EE4381" w:rsidR="00163F09">
      <w:pPr>
        <w:spacing w:lineRule="auto" w:line="240" w:after="0"/>
        <w:ind w:firstLine="708"/>
        <w:jc w:val="both"/>
        <w:rPr>
          <w:rFonts w:eastAsia="Times New Roman"/>
          <w:color w:val="000000"/>
          <w:lang w:eastAsia="hr-HR"/>
        </w:rPr>
      </w:pPr>
    </w:p>
    <w:p w:rsidRDefault="00163F09" w:rsidP="00EE4381" w:rsidR="00163F09">
      <w:pPr>
        <w:spacing w:lineRule="auto" w:line="240" w:after="0"/>
        <w:ind w:firstLine="708"/>
        <w:jc w:val="both"/>
        <w:rPr>
          <w:rFonts w:eastAsia="Times New Roman"/>
          <w:color w:val="000000"/>
          <w:lang w:eastAsia="hr-HR"/>
        </w:rPr>
      </w:pPr>
      <w:r>
        <w:rPr>
          <w:rFonts w:eastAsia="Times New Roman"/>
          <w:color w:val="000000"/>
          <w:lang w:eastAsia="hr-HR"/>
        </w:rPr>
        <w:t xml:space="preserve">VII Upozorava se stečajni upravitelj da je u tijeku prethodnog postupka utvrđeno postojanje imovine stečajnog dužnika koja nije dostatna za namirenje troškova stečajnog postupka, a koja imovina je procijenjena privatnim nalazom u prosincu 2018. godine na iznos od 3.670,00 kuna. </w:t>
      </w:r>
    </w:p>
    <w:p w:rsidRDefault="00163F09" w:rsidP="00EE4381" w:rsidR="00163F09">
      <w:pPr>
        <w:spacing w:lineRule="auto" w:line="240" w:after="0"/>
        <w:ind w:firstLine="708"/>
        <w:jc w:val="both"/>
        <w:rPr>
          <w:rFonts w:eastAsia="Times New Roman"/>
          <w:color w:val="000000"/>
          <w:lang w:eastAsia="hr-HR"/>
        </w:rPr>
      </w:pPr>
    </w:p>
    <w:p w:rsidRDefault="00163F09" w:rsidP="00EE4381" w:rsidR="00163F09" w:rsidRPr="00EE4381">
      <w:pPr>
        <w:spacing w:lineRule="auto" w:line="240" w:after="0"/>
        <w:ind w:firstLine="708"/>
        <w:jc w:val="both"/>
        <w:rPr>
          <w:rFonts w:eastAsia="Times New Roman"/>
          <w:color w:val="000000"/>
          <w:lang w:eastAsia="hr-HR"/>
        </w:rPr>
      </w:pPr>
      <w:r>
        <w:rPr>
          <w:rFonts w:eastAsia="Times New Roman"/>
          <w:color w:val="000000"/>
          <w:lang w:eastAsia="hr-HR"/>
        </w:rPr>
        <w:t xml:space="preserve">VIII Nalaže se stečajnom upravitelju poduzeti radnje radi odjave zaposlenika i o tome obavijestiti sud. </w:t>
      </w:r>
    </w:p>
    <w:p w:rsidRDefault="00EE4381" w:rsidP="00EE4381" w:rsidR="00EE4381" w:rsidRPr="00EE438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E4381" w:rsidP="00EE4381" w:rsidR="00EE4381" w:rsidRPr="00EE4381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  <w:r w:rsidRPr="00EE4381">
        <w:rPr>
          <w:rFonts w:eastAsia="Times New Roman"/>
          <w:color w:val="000000"/>
          <w:lang w:eastAsia="hr-HR"/>
        </w:rPr>
        <w:lastRenderedPageBreak/>
        <w:t>I</w:t>
      </w:r>
      <w:r w:rsidR="00163F09">
        <w:rPr>
          <w:rFonts w:eastAsia="Times New Roman"/>
          <w:color w:val="000000"/>
          <w:lang w:eastAsia="hr-HR"/>
        </w:rPr>
        <w:t>X</w:t>
      </w:r>
      <w:r w:rsidRPr="00EE4381">
        <w:rPr>
          <w:rFonts w:eastAsia="Times New Roman"/>
          <w:color w:val="000000"/>
          <w:lang w:eastAsia="hr-HR"/>
        </w:rPr>
        <w:t xml:space="preserve"> -  Nalaže se Banci, odnosno Financijskoj agenciji koja vodi račun dužnika, isti račun zatvoriti po pravomoćnosti ovog rješenja.  </w:t>
      </w:r>
    </w:p>
    <w:p w:rsidRDefault="00EE4381" w:rsidP="00EE4381" w:rsidR="00EE4381" w:rsidRPr="00EE438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63F09" w:rsidP="00EE4381" w:rsidR="00EE4381" w:rsidRPr="00EE4381">
      <w:pPr>
        <w:spacing w:lineRule="auto" w:line="240" w:after="0"/>
        <w:ind w:firstLine="708"/>
        <w:jc w:val="both"/>
        <w:rPr>
          <w:rFonts w:eastAsia="Times New Roman"/>
          <w:color w:val="000000"/>
          <w:lang w:eastAsia="hr-HR"/>
        </w:rPr>
      </w:pPr>
      <w:r>
        <w:rPr>
          <w:rFonts w:eastAsia="Times New Roman"/>
          <w:color w:val="000000"/>
          <w:lang w:eastAsia="hr-HR"/>
        </w:rPr>
        <w:t>X</w:t>
      </w:r>
      <w:r w:rsidR="00EE4381" w:rsidRPr="00EE4381">
        <w:rPr>
          <w:rFonts w:eastAsia="Times New Roman"/>
          <w:color w:val="000000"/>
          <w:lang w:eastAsia="hr-HR"/>
        </w:rPr>
        <w:t xml:space="preserve"> - Ako se naknadno pronađe kakva imovina, iz koje bi se mogli namiriti stečajni vjerovnici, stečajni postupak će se ponovo  otvoriti, te će vjerovnici biti pozvani na prijavu tražbina, odnosno obavijest o pravima.      </w:t>
      </w:r>
    </w:p>
    <w:p w:rsidRDefault="00EE4381" w:rsidP="00EE4381" w:rsidR="00EE4381" w:rsidRPr="00EE4381">
      <w:pPr>
        <w:spacing w:lineRule="auto" w:line="240" w:after="0"/>
        <w:ind w:firstLine="708"/>
        <w:jc w:val="both"/>
        <w:rPr>
          <w:rFonts w:eastAsia="Times New Roman"/>
          <w:color w:val="000000"/>
          <w:lang w:eastAsia="hr-HR"/>
        </w:rPr>
      </w:pPr>
    </w:p>
    <w:p w:rsidRDefault="0022167B" w:rsidP="00163F09" w:rsidR="0022167B">
      <w:pPr>
        <w:ind w:firstLine="708"/>
        <w:jc w:val="center"/>
      </w:pPr>
      <w:r>
        <w:t>Obrazloženje</w:t>
      </w:r>
    </w:p>
    <w:p w:rsidRDefault="003825E7" w:rsidP="003825E7" w:rsidR="003825E7">
      <w:pPr>
        <w:ind w:firstLine="708"/>
        <w:jc w:val="both"/>
      </w:pPr>
      <w:r>
        <w:t>Fina je podnijela  prijedlog za otvaranje stečajnog postupka nad dužnikom.</w:t>
      </w:r>
    </w:p>
    <w:p w:rsidRDefault="003825E7" w:rsidP="00E9576B" w:rsidR="003825E7">
      <w:pPr>
        <w:ind w:firstLine="708"/>
        <w:jc w:val="both"/>
      </w:pPr>
      <w:r>
        <w:t xml:space="preserve">U  prijedlogu se navodi da postoji stečajni razlog jer dužnik ima neizvršene osnove za plaćanje  u neprekinutom razdoblju od </w:t>
      </w:r>
      <w:r w:rsidR="006F2DD5">
        <w:rPr>
          <w:b/>
        </w:rPr>
        <w:t xml:space="preserve">120 </w:t>
      </w:r>
      <w:r>
        <w:rPr>
          <w:b/>
        </w:rPr>
        <w:t>d</w:t>
      </w:r>
      <w:r w:rsidRPr="00271800">
        <w:rPr>
          <w:b/>
        </w:rPr>
        <w:t>ana</w:t>
      </w:r>
      <w:r>
        <w:t xml:space="preserve"> u iznosu od</w:t>
      </w:r>
      <w:r w:rsidR="005E0167">
        <w:t xml:space="preserve"> </w:t>
      </w:r>
      <w:r w:rsidR="00EB0D19">
        <w:rPr>
          <w:b/>
        </w:rPr>
        <w:t>14.021,35</w:t>
      </w:r>
      <w:r w:rsidRPr="00271800">
        <w:rPr>
          <w:b/>
        </w:rPr>
        <w:t xml:space="preserve"> kn</w:t>
      </w:r>
      <w:r>
        <w:t xml:space="preserve">, a ima </w:t>
      </w:r>
      <w:r w:rsidR="00E03107">
        <w:t>1</w:t>
      </w:r>
      <w:r w:rsidR="00E9576B">
        <w:t xml:space="preserve"> </w:t>
      </w:r>
      <w:r w:rsidRPr="00D94065">
        <w:t>zaposlenika-podatci u vrijeme podnošenja prijedloga za otvaranje stečajnog postupka dana</w:t>
      </w:r>
      <w:r w:rsidR="001A0A58">
        <w:t xml:space="preserve"> </w:t>
      </w:r>
      <w:r w:rsidR="00EB0D19">
        <w:t>19</w:t>
      </w:r>
      <w:r w:rsidR="004617AA">
        <w:t xml:space="preserve">. </w:t>
      </w:r>
      <w:r w:rsidR="00E03107">
        <w:t>studenog</w:t>
      </w:r>
      <w:r w:rsidR="004617AA">
        <w:t xml:space="preserve"> 2018.</w:t>
      </w:r>
    </w:p>
    <w:p w:rsidRDefault="00E20DAE" w:rsidP="003825E7" w:rsidR="00EB0D19">
      <w:pPr>
        <w:ind w:firstLine="708"/>
        <w:jc w:val="both"/>
      </w:pPr>
      <w:r>
        <w:t>U tijeku pripremnog postupka pribavljen je popis inventara dužnika, fin. izvještaj za 2017. godinu s bilješkom uz fin. izvještaj. Iz fin. izvještaja za 2017. godinu proizlazi da je evidentirana aktiva od 212.346,00 kn.</w:t>
      </w:r>
    </w:p>
    <w:p w:rsidRDefault="00E20DAE" w:rsidP="003825E7" w:rsidR="00EB0D19">
      <w:pPr>
        <w:ind w:firstLine="708"/>
        <w:jc w:val="both"/>
      </w:pPr>
      <w:r>
        <w:t xml:space="preserve">Direktor dužnika je saslušan u tijeku prethodnog postupka te je isti dao izjavu da što se tiče inventara, popis kojeg je pokazao da se radi o robi koja je davno kupljena oko 1994. godine tako da je amortizirana, društvo se bavilo trgovinom auto dijelova i traktorskih dijelova, iako navodi direktor da nije rađen otpis robe. Naknadno je direktor dostavio popis robe te je dostavio i zapisnik o pregledu i procjeni vrijednosti te robe sačinjen od stalnog sudskog vještaka Đure Šarića (privatni nalaz) iz kojeg proizlazi vrijednost robe od 3.670,00 kn, što nije dostatno za namirenje troškova vođenja stečaja. </w:t>
      </w:r>
    </w:p>
    <w:p w:rsidRDefault="00E20DAE" w:rsidP="003825E7" w:rsidR="00E20DAE">
      <w:pPr>
        <w:ind w:firstLine="708"/>
        <w:jc w:val="both"/>
      </w:pPr>
      <w:r>
        <w:t xml:space="preserve">Po službenoj dužnosti pribavljeno je izjašnjenje Centra za vozila Hrvatske iz koje proizlazi da dužnik nije evidentiran kao vlasnik vozila te ispis s portala eUređena zemlja iz kojeg proizlazi da dužnik nije evidentiran kao vlasnik nekretnina. </w:t>
      </w:r>
    </w:p>
    <w:p w:rsidRDefault="003825E7" w:rsidP="003825E7" w:rsidR="003825E7">
      <w:pPr>
        <w:ind w:firstLine="708"/>
        <w:jc w:val="both"/>
      </w:pPr>
      <w:r>
        <w:t>Iz provedenog postupka, dakle ne proizlazi postojanje imovine u vrijednosti  potrebnoj za namirenje troškova stečaja.</w:t>
      </w:r>
    </w:p>
    <w:p w:rsidRDefault="003825E7" w:rsidP="003825E7" w:rsidR="003825E7">
      <w:pPr>
        <w:jc w:val="both"/>
      </w:pPr>
      <w:r w:rsidRPr="00191855">
        <w:t xml:space="preserve">            Kad Stečajni zakon govori o potrebi utvrđivanja vrijednosti imovine dužnika koja bi ušla u stečajnu masu, pri tome se misli na ocjenu suda iz koje se imovine vjerovnici mogu realno naplatiti.   </w:t>
      </w:r>
    </w:p>
    <w:p w:rsidRDefault="003825E7" w:rsidP="003C2BA7" w:rsidR="003825E7">
      <w:pPr>
        <w:jc w:val="both"/>
      </w:pPr>
      <w:r w:rsidRPr="00191855">
        <w:t xml:space="preserve">    </w:t>
      </w:r>
      <w:r w:rsidR="003C2BA7">
        <w:tab/>
      </w:r>
      <w:r>
        <w:t xml:space="preserve">Vezano za predvidive  osnovne troškove stečajnog postupka-visinu, sud se ovdje izjašnjava prema opće poznatim podatcima o visini takvih troškova.                       </w:t>
      </w:r>
    </w:p>
    <w:p w:rsidRDefault="003825E7" w:rsidP="003825E7" w:rsidR="003825E7">
      <w:pPr>
        <w:ind w:firstLine="708"/>
        <w:jc w:val="both"/>
      </w:pPr>
      <w:r>
        <w:t xml:space="preserve"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</w:t>
      </w:r>
      <w:r>
        <w:lastRenderedPageBreak/>
        <w:t>cijene knjigovodstvenih usluga, a to je 1.525,00 Kn. Iz navedenog proizlazi da je procjena troškova kao u dispozitivu rješenja.</w:t>
      </w:r>
    </w:p>
    <w:p w:rsidRDefault="003825E7" w:rsidP="003825E7" w:rsidR="003825E7">
      <w:pPr>
        <w:jc w:val="both"/>
      </w:pPr>
      <w:r>
        <w:t xml:space="preserve">             Zaključak suda je stoga slijedeći: da za sada nije utvrđena imovina iz koje bi se mogli naplatiti vjerovnici, ali kako  tražbine vjerovnika postoje, treba sukladno čl. 132. stav 1</w:t>
      </w:r>
      <w:r w:rsidR="003C2BA7">
        <w:t>. i</w:t>
      </w:r>
      <w:r>
        <w:t xml:space="preserve"> 3.  </w:t>
      </w:r>
      <w:r w:rsidR="0034585F">
        <w:t>S</w:t>
      </w:r>
      <w:r>
        <w:t xml:space="preserve">tečajnog zakona NN 71/15 istima pružiti mogućnost da predujme trošak vođenja stečajnog postupka u tijeku kojeg bi se eventualno moglo utvrditi da li postoji još kakva imovina.   </w:t>
      </w:r>
    </w:p>
    <w:p w:rsidRDefault="003825E7" w:rsidP="003825E7" w:rsidR="003825E7">
      <w:pPr>
        <w:ind w:firstLine="708"/>
        <w:jc w:val="both"/>
      </w:pPr>
      <w:r>
        <w:t xml:space="preserve">   Iz podataka prikupljenih u prethodnom postupku proizlazi da sigurno postoje stečajni razlog, a dostavljena dokumentacija upućuje na to da nema nekretnina i vozila dužnika. </w:t>
      </w:r>
    </w:p>
    <w:p w:rsidRDefault="003825E7" w:rsidP="003825E7" w:rsidR="003825E7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  </w:t>
      </w:r>
    </w:p>
    <w:p w:rsidRDefault="003825E7" w:rsidP="00E9576B" w:rsidR="003825E7">
      <w:pPr>
        <w:ind w:firstLine="708"/>
      </w:pPr>
      <w:r>
        <w:t>Stoga ako bi se stečajni postupak nad dužnikom vodio, vjerovnici bi trebali predujmiti iznos</w:t>
      </w:r>
      <w:r w:rsidR="00E20DAE">
        <w:t xml:space="preserve"> naveden u dispozitivu rješenja, a koji je razlika između očekivanog iznosa troškova steč. postupka za razdoblje od godinu dana i vrijednosti imovine dužnika.</w:t>
      </w:r>
    </w:p>
    <w:p w:rsidRDefault="003825E7" w:rsidP="003825E7" w:rsidR="003825E7">
      <w:pPr>
        <w:jc w:val="both"/>
      </w:pPr>
      <w:r>
        <w:t xml:space="preserve">         </w:t>
      </w:r>
      <w:r>
        <w:tab/>
        <w:t xml:space="preserve"> Stoga sud zaključuje da postoji nedostatnost stečajne mase pa je odlučeno </w:t>
      </w:r>
      <w:r w:rsidR="00163F09">
        <w:t>pozvati vjerovnike na uplatu predujma za vođenje stečaja. Oglas kojim su pozvane sve z</w:t>
      </w:r>
      <w:r>
        <w:t>ainteresirane osobe na uplatu potrebnog predujma za pokriće troškova eventua</w:t>
      </w:r>
      <w:r w:rsidR="00163F09">
        <w:t xml:space="preserve">lnog vođenja stečajnog postupka je objavljen na e-oglasnoj ploči dana 18. siječnja 2019. godine te je rok za uplatu predujma istekao. </w:t>
      </w:r>
    </w:p>
    <w:p w:rsidRDefault="00163F09" w:rsidP="003825E7" w:rsidR="00163F09">
      <w:pPr>
        <w:jc w:val="both"/>
      </w:pPr>
      <w:r>
        <w:tab/>
        <w:t xml:space="preserve">Stoga je odlučeno kao u izreci. </w:t>
      </w:r>
    </w:p>
    <w:p w:rsidRDefault="003825E7" w:rsidP="003825E7" w:rsidR="003825E7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bez obzira na ranije zaključenje</w:t>
      </w:r>
      <w:r w:rsidR="00A3228B">
        <w:t xml:space="preserve"> </w:t>
      </w:r>
      <w:r>
        <w:t>te eventualno poduzeti radnje radi pozivanja vjerovnika i ispitivanja tražbina.</w:t>
      </w:r>
    </w:p>
    <w:p w:rsidRDefault="003825E7" w:rsidP="00163F09" w:rsidR="00DF5711" w:rsidRPr="002378CA">
      <w:pPr>
        <w:ind w:firstLine="708"/>
        <w:jc w:val="center"/>
        <w:rPr>
          <w:b/>
        </w:rPr>
      </w:pPr>
      <w:r>
        <w:t>U Slavonskom Brodu</w:t>
      </w:r>
      <w:r w:rsidR="00CD4439">
        <w:t xml:space="preserve"> </w:t>
      </w:r>
      <w:r w:rsidR="00163F09">
        <w:t>08. veljače</w:t>
      </w:r>
      <w:r w:rsidR="00CD4439">
        <w:t xml:space="preserve"> 2019.</w:t>
      </w:r>
    </w:p>
    <w:p w:rsidRDefault="003825E7" w:rsidP="003825E7" w:rsidR="003825E7">
      <w:pPr>
        <w:ind w:left="6372"/>
        <w:jc w:val="both"/>
      </w:pPr>
      <w:r>
        <w:t xml:space="preserve">   Stečajna sutkinja:</w:t>
      </w:r>
    </w:p>
    <w:p w:rsidRDefault="00163F09" w:rsidP="003825E7" w:rsidR="003825E7">
      <w:pPr>
        <w:ind w:left="6372"/>
        <w:jc w:val="both"/>
      </w:pPr>
      <w:r>
        <w:t>D</w:t>
      </w:r>
      <w:r w:rsidR="003825E7">
        <w:t>aniela Martini Maoduš</w:t>
      </w:r>
    </w:p>
    <w:p w:rsidRDefault="003825E7" w:rsidP="00E9576B" w:rsidR="00E9576B">
      <w:pPr>
        <w:pStyle w:val="Bezproreda"/>
        <w:rPr>
          <w:sz w:val="20"/>
          <w:szCs w:val="20"/>
        </w:rPr>
      </w:pPr>
      <w:r w:rsidRPr="00E9576B">
        <w:rPr>
          <w:sz w:val="20"/>
          <w:szCs w:val="20"/>
        </w:rPr>
        <w:t xml:space="preserve">Naputak o pravnom lijeku: </w:t>
      </w:r>
    </w:p>
    <w:p w:rsidRDefault="003825E7" w:rsidP="00E9576B" w:rsidR="003825E7" w:rsidRPr="00E9576B">
      <w:pPr>
        <w:pStyle w:val="Bezproreda"/>
        <w:rPr>
          <w:sz w:val="20"/>
          <w:szCs w:val="20"/>
        </w:rPr>
      </w:pPr>
      <w:r w:rsidRPr="00E9576B">
        <w:rPr>
          <w:sz w:val="20"/>
          <w:szCs w:val="20"/>
        </w:rPr>
        <w:t xml:space="preserve">Protiv ovog rješenja zainteresirane osobe mogu </w:t>
      </w:r>
    </w:p>
    <w:p w:rsidRDefault="003825E7" w:rsidP="00E9576B" w:rsidR="00E9576B">
      <w:pPr>
        <w:pStyle w:val="Bezproreda"/>
        <w:rPr>
          <w:sz w:val="20"/>
          <w:szCs w:val="20"/>
        </w:rPr>
      </w:pPr>
      <w:r w:rsidRPr="00E9576B">
        <w:rPr>
          <w:sz w:val="20"/>
          <w:szCs w:val="20"/>
        </w:rPr>
        <w:t xml:space="preserve">uložiti žalbu u roku od 8 dana od dana, koji rok </w:t>
      </w:r>
    </w:p>
    <w:p w:rsidRDefault="003825E7" w:rsidP="00E9576B" w:rsidR="00E9576B">
      <w:pPr>
        <w:pStyle w:val="Bezproreda"/>
        <w:rPr>
          <w:sz w:val="20"/>
          <w:szCs w:val="20"/>
        </w:rPr>
      </w:pPr>
      <w:r w:rsidRPr="00E9576B">
        <w:rPr>
          <w:sz w:val="20"/>
          <w:szCs w:val="20"/>
        </w:rPr>
        <w:t>počinje teći po isteku 8 dana</w:t>
      </w:r>
      <w:r w:rsidR="00E9576B">
        <w:rPr>
          <w:sz w:val="20"/>
          <w:szCs w:val="20"/>
        </w:rPr>
        <w:t xml:space="preserve"> </w:t>
      </w:r>
      <w:r w:rsidRPr="00E9576B">
        <w:rPr>
          <w:sz w:val="20"/>
          <w:szCs w:val="20"/>
        </w:rPr>
        <w:t xml:space="preserve">od  objave ovog rješenja  </w:t>
      </w:r>
    </w:p>
    <w:p w:rsidRDefault="003825E7" w:rsidP="00E9576B" w:rsidR="003825E7" w:rsidRPr="00E9576B">
      <w:pPr>
        <w:pStyle w:val="Bezproreda"/>
        <w:rPr>
          <w:sz w:val="20"/>
          <w:szCs w:val="20"/>
        </w:rPr>
      </w:pPr>
      <w:r w:rsidRPr="00E9576B">
        <w:rPr>
          <w:sz w:val="20"/>
          <w:szCs w:val="20"/>
        </w:rPr>
        <w:t>na E oglasnoj ploči.</w:t>
      </w:r>
    </w:p>
    <w:p w:rsidRDefault="003825E7" w:rsidP="003825E7" w:rsidR="003825E7" w:rsidRPr="005B7D30">
      <w:pPr>
        <w:jc w:val="both"/>
        <w:rPr>
          <w:sz w:val="16"/>
          <w:szCs w:val="16"/>
        </w:rPr>
      </w:pPr>
    </w:p>
    <w:p w:rsidRDefault="003825E7" w:rsidP="00E9576B" w:rsidR="003825E7" w:rsidRPr="00E9576B">
      <w:pPr>
        <w:pStyle w:val="Bezproreda"/>
        <w:rPr>
          <w:sz w:val="20"/>
          <w:szCs w:val="20"/>
        </w:rPr>
      </w:pPr>
      <w:r w:rsidRPr="00E9576B">
        <w:rPr>
          <w:sz w:val="20"/>
          <w:szCs w:val="20"/>
        </w:rPr>
        <w:t>Rj. Rješenje nepravomoćno</w:t>
      </w:r>
    </w:p>
    <w:p w:rsidRDefault="003825E7" w:rsidP="00E9576B" w:rsidR="003825E7" w:rsidRPr="00E9576B">
      <w:pPr>
        <w:pStyle w:val="Bezproreda"/>
        <w:rPr>
          <w:sz w:val="20"/>
          <w:szCs w:val="20"/>
        </w:rPr>
      </w:pPr>
      <w:r w:rsidRPr="00E9576B">
        <w:rPr>
          <w:sz w:val="20"/>
          <w:szCs w:val="20"/>
        </w:rPr>
        <w:t>Dostaviti:</w:t>
      </w:r>
    </w:p>
    <w:p w:rsidRDefault="00163F09" w:rsidP="00E9576B" w:rsidR="003825E7" w:rsidRPr="00E9576B">
      <w:pPr>
        <w:pStyle w:val="Bezproreda"/>
        <w:rPr>
          <w:sz w:val="20"/>
          <w:szCs w:val="20"/>
        </w:rPr>
      </w:pPr>
      <w:r>
        <w:rPr>
          <w:sz w:val="20"/>
          <w:szCs w:val="20"/>
        </w:rPr>
        <w:t>- E oglasna ploča – objaviti , ranijem direktoru dužnika radi obavijesti poštom</w:t>
      </w:r>
    </w:p>
    <w:p w:rsidRDefault="003825E7" w:rsidP="00163F09" w:rsidR="00D15F59" w:rsidRPr="00D15F59">
      <w:pPr>
        <w:pStyle w:val="Bezproreda"/>
      </w:pPr>
      <w:r w:rsidRPr="00E9576B">
        <w:rPr>
          <w:sz w:val="20"/>
          <w:szCs w:val="20"/>
        </w:rPr>
        <w:t>- Kalendar 2</w:t>
      </w:r>
      <w:r w:rsidR="0049696C" w:rsidRPr="00E9576B">
        <w:rPr>
          <w:sz w:val="20"/>
          <w:szCs w:val="20"/>
        </w:rPr>
        <w:t>5</w:t>
      </w:r>
      <w:r w:rsidRPr="00E9576B">
        <w:rPr>
          <w:sz w:val="20"/>
          <w:szCs w:val="20"/>
        </w:rPr>
        <w:t xml:space="preserve"> dana</w:t>
      </w:r>
    </w:p>
    <w:sectPr w:rsidSect="00EE4381" w:rsidR="00D15F59" w:rsidRPr="00D15F59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3F3" w:rsidP="003C2BA7" w:rsidR="00D733F3">
      <w:pPr>
        <w:spacing w:lineRule="auto" w:line="240" w:after="0"/>
      </w:pPr>
      <w:r>
        <w:separator/>
      </w:r>
    </w:p>
  </w:endnote>
  <w:endnote w:id="0" w:type="continuationSeparator">
    <w:p w:rsidRDefault="00D733F3" w:rsidP="003C2BA7" w:rsidR="00D7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654279"/>
      <w:docPartObj>
        <w:docPartGallery w:val="Page Numbers (Bottom of Page)"/>
        <w:docPartUnique/>
      </w:docPartObj>
    </w:sdtPr>
    <w:sdtEndPr/>
    <w:sdtContent>
      <w:p w:rsidRDefault="003C2BA7" w:rsidR="003C2BA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1DD">
          <w:rPr>
            <w:noProof/>
          </w:rPr>
          <w:t>3</w:t>
        </w:r>
        <w:r>
          <w:fldChar w:fldCharType="end"/>
        </w:r>
      </w:p>
    </w:sdtContent>
  </w:sdt>
  <w:p w:rsidRDefault="003C2BA7" w:rsidR="003C2B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3F3" w:rsidP="003C2BA7" w:rsidR="00D733F3">
      <w:pPr>
        <w:spacing w:lineRule="auto" w:line="240" w:after="0"/>
      </w:pPr>
      <w:r>
        <w:separator/>
      </w:r>
    </w:p>
  </w:footnote>
  <w:footnote w:id="0" w:type="continuationSeparator">
    <w:p w:rsidRDefault="00D733F3" w:rsidP="003C2BA7" w:rsidR="00D7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1919474"/>
      <w:docPartObj>
        <w:docPartGallery w:val="Page Numbers (Top of Page)"/>
        <w:docPartUnique/>
      </w:docPartObj>
    </w:sdtPr>
    <w:sdtEndPr/>
    <w:sdtContent>
      <w:p w:rsidRDefault="00EE4381" w:rsidR="00EE43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1DD">
          <w:rPr>
            <w:noProof/>
          </w:rPr>
          <w:t>3</w:t>
        </w:r>
        <w:r>
          <w:fldChar w:fldCharType="end"/>
        </w:r>
      </w:p>
      <w:p w:rsidRDefault="009001DD" w:rsidR="00EE4381">
        <w:pPr>
          <w:pStyle w:val="Zaglavlje"/>
          <w:jc w:val="center"/>
        </w:pPr>
      </w:p>
    </w:sdtContent>
  </w:sdt>
  <w:p w:rsidRDefault="00EE4381" w:rsidP="00EE4381" w:rsidR="00EE4381">
    <w:pPr>
      <w:pStyle w:val="Bezproreda"/>
      <w:jc w:val="right"/>
    </w:pPr>
    <w:r>
      <w:t xml:space="preserve">                                                           Broj: 3/St-1574/2018-12</w:t>
    </w:r>
  </w:p>
  <w:p w:rsidRDefault="00EE4381" w:rsidR="00EE43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2154F"/>
    <w:rsid w:val="00025E94"/>
    <w:rsid w:val="0008019F"/>
    <w:rsid w:val="00092E20"/>
    <w:rsid w:val="000D17FE"/>
    <w:rsid w:val="00120FE2"/>
    <w:rsid w:val="001329A2"/>
    <w:rsid w:val="00163F09"/>
    <w:rsid w:val="001A0A58"/>
    <w:rsid w:val="00200112"/>
    <w:rsid w:val="0022167B"/>
    <w:rsid w:val="00271800"/>
    <w:rsid w:val="00275D49"/>
    <w:rsid w:val="00295155"/>
    <w:rsid w:val="002F4125"/>
    <w:rsid w:val="002F67B5"/>
    <w:rsid w:val="0034585F"/>
    <w:rsid w:val="003825E7"/>
    <w:rsid w:val="003C06B0"/>
    <w:rsid w:val="003C2BA7"/>
    <w:rsid w:val="003D080B"/>
    <w:rsid w:val="00406C58"/>
    <w:rsid w:val="00414BC0"/>
    <w:rsid w:val="00423918"/>
    <w:rsid w:val="004617AA"/>
    <w:rsid w:val="00466E7A"/>
    <w:rsid w:val="00483301"/>
    <w:rsid w:val="0049696C"/>
    <w:rsid w:val="005056C5"/>
    <w:rsid w:val="0053310D"/>
    <w:rsid w:val="00534911"/>
    <w:rsid w:val="00544B68"/>
    <w:rsid w:val="0056000E"/>
    <w:rsid w:val="00575C0A"/>
    <w:rsid w:val="005B7D30"/>
    <w:rsid w:val="005D17B9"/>
    <w:rsid w:val="005E0167"/>
    <w:rsid w:val="005F5F60"/>
    <w:rsid w:val="006203D5"/>
    <w:rsid w:val="00624F6A"/>
    <w:rsid w:val="00670B64"/>
    <w:rsid w:val="00682E96"/>
    <w:rsid w:val="006B4318"/>
    <w:rsid w:val="006C0602"/>
    <w:rsid w:val="006C2976"/>
    <w:rsid w:val="006D08EE"/>
    <w:rsid w:val="006D55EC"/>
    <w:rsid w:val="006F06C0"/>
    <w:rsid w:val="006F2DD5"/>
    <w:rsid w:val="00703800"/>
    <w:rsid w:val="00705CDC"/>
    <w:rsid w:val="007128E7"/>
    <w:rsid w:val="00744E57"/>
    <w:rsid w:val="0076433E"/>
    <w:rsid w:val="007B4282"/>
    <w:rsid w:val="007C6482"/>
    <w:rsid w:val="007E6013"/>
    <w:rsid w:val="00822100"/>
    <w:rsid w:val="00830734"/>
    <w:rsid w:val="0083191C"/>
    <w:rsid w:val="00837865"/>
    <w:rsid w:val="00871EBA"/>
    <w:rsid w:val="008B42CC"/>
    <w:rsid w:val="008C6ACD"/>
    <w:rsid w:val="009001DD"/>
    <w:rsid w:val="0091711F"/>
    <w:rsid w:val="00920D93"/>
    <w:rsid w:val="00933952"/>
    <w:rsid w:val="00996C92"/>
    <w:rsid w:val="009D69E2"/>
    <w:rsid w:val="00A3228B"/>
    <w:rsid w:val="00A4712D"/>
    <w:rsid w:val="00A50299"/>
    <w:rsid w:val="00A82BA4"/>
    <w:rsid w:val="00A97AB4"/>
    <w:rsid w:val="00AC772D"/>
    <w:rsid w:val="00AE47AE"/>
    <w:rsid w:val="00B030D5"/>
    <w:rsid w:val="00B1209D"/>
    <w:rsid w:val="00B36092"/>
    <w:rsid w:val="00B37F78"/>
    <w:rsid w:val="00B95F0F"/>
    <w:rsid w:val="00BA4BD1"/>
    <w:rsid w:val="00BA56E9"/>
    <w:rsid w:val="00BB7870"/>
    <w:rsid w:val="00BF5EDB"/>
    <w:rsid w:val="00BF6F7F"/>
    <w:rsid w:val="00C1057B"/>
    <w:rsid w:val="00C11E1E"/>
    <w:rsid w:val="00C53B5C"/>
    <w:rsid w:val="00C53DE0"/>
    <w:rsid w:val="00C5721D"/>
    <w:rsid w:val="00CB453F"/>
    <w:rsid w:val="00CD4439"/>
    <w:rsid w:val="00CE6D17"/>
    <w:rsid w:val="00D0192F"/>
    <w:rsid w:val="00D15F59"/>
    <w:rsid w:val="00D733F3"/>
    <w:rsid w:val="00D739B2"/>
    <w:rsid w:val="00D869BD"/>
    <w:rsid w:val="00D91035"/>
    <w:rsid w:val="00DB2AF8"/>
    <w:rsid w:val="00DF5711"/>
    <w:rsid w:val="00E03107"/>
    <w:rsid w:val="00E20DAE"/>
    <w:rsid w:val="00E9576B"/>
    <w:rsid w:val="00EA2E2D"/>
    <w:rsid w:val="00EA767D"/>
    <w:rsid w:val="00EB0D19"/>
    <w:rsid w:val="00EC3402"/>
    <w:rsid w:val="00ED1655"/>
    <w:rsid w:val="00ED6907"/>
    <w:rsid w:val="00EE2D07"/>
    <w:rsid w:val="00EE4381"/>
    <w:rsid w:val="00EE4B23"/>
    <w:rsid w:val="00F30285"/>
    <w:rsid w:val="00F41459"/>
    <w:rsid w:val="00F46411"/>
    <w:rsid w:val="00F47955"/>
    <w:rsid w:val="00F509EA"/>
    <w:rsid w:val="00F61769"/>
    <w:rsid w:val="00F9718F"/>
    <w:rsid w:val="00FD700B"/>
    <w:rsid w:val="00FE51F9"/>
    <w:rsid w:val="00FF626C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2BA7"/>
  </w:style>
  <w:style w:styleId="Bezproreda" w:type="paragraph">
    <w:name w:val="No Spacing"/>
    <w:uiPriority w:val="1"/>
    <w:qFormat/>
    <w:rsid w:val="00E9576B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00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1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1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1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1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2BA7"/>
  </w:style>
  <w:style w:styleId="Bezproreda" w:type="paragraph">
    <w:name w:val="No Spacing"/>
    <w:uiPriority w:val="1"/>
    <w:qFormat/>
    <w:rsid w:val="00E9576B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00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1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1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1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1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8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5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St-1574/2018-12</izvorni_sadrzaj>
    <derivirana_varijabla naziv="DomainObject.Oznaka_1">St-1574/2018-12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1574</izvorni_sadrzaj>
    <derivirana_varijabla naziv="DomainObject.Predmet.Broj_1">1574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14021.35</izvorni_sadrzaj>
    <derivirana_varijabla naziv="DomainObject.Predmet.InicijalnaVrijednost_1">14021.35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St-1574/2018</izvorni_sadrzaj>
    <derivirana_varijabla naziv="DomainObject.Predmet.OznakaBroj_1">St-1574/2018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</izvorni_sadrzaj>
    <derivirana_varijabla naziv="DomainObject.Predmet.PrimjedbaSuca_1">čl. 110 st.1 S</derivirana_varijabla>
  </DomainObject.Predmet.PrimjedbaSuca>
  <DomainObject.Predmet.ProtustrankaFormated>
    <izvorni_sadrzaj>  DI ZEPP društvo za trgovinu na veliko i malo s ograničenom odgovornošću</izvorni_sadrzaj>
    <derivirana_varijabla naziv="DomainObject.Predmet.ProtustrankaFormated_1">  DI ZEPP društvo za trgovinu na veliko i malo s ograničenom odgovornošću</derivirana_varijabla>
  </DomainObject.Predmet.ProtustrankaFormated>
  <DomainObject.Predmet.ProtustrankaFormatedOIB>
    <izvorni_sadrzaj>  DI ZEPP društvo za trgovinu na veliko i malo s ograničenom odgovornošću, OIB 80869629854</izvorni_sadrzaj>
    <derivirana_varijabla naziv="DomainObject.Predmet.ProtustrankaFormatedOIB_1">  DI ZEPP društvo za trgovinu na veliko i malo s ograničenom odgovornošću, OIB 80869629854</derivirana_varijabla>
  </DomainObject.Predmet.ProtustrankaFormatedOIB>
  <DomainObject.Predmet.ProtustrankaFormatedWithAdress>
    <izvorni_sadrzaj> DI ZEPP društvo za trgovinu na veliko i malo s ograničenom odgovornošću, Trg Bana Jelačića 11, 34550 Pakrac</izvorni_sadrzaj>
    <derivirana_varijabla naziv="DomainObject.Predmet.ProtustrankaFormatedWithAdress_1"> DI ZEPP društvo za trgovinu na veliko i malo s ograničenom odgovornošću, Trg Bana Jelačića 11, 34550 Pakrac</derivirana_varijabla>
  </DomainObject.Predmet.ProtustrankaFormatedWithAdress>
  <DomainObject.Predmet.ProtustrankaFormatedWithAdressOIB>
    <izvorni_sadrzaj> DI ZEPP društvo za trgovinu na veliko i malo s ograničenom odgovornošću, OIB 80869629854, Trg Bana Jelačića 11, 34550 Pakrac</izvorni_sadrzaj>
    <derivirana_varijabla naziv="DomainObject.Predmet.ProtustrankaFormatedWithAdressOIB_1"> DI ZEPP društvo za trgovinu na veliko i malo s ograničenom odgovornošću, OIB 80869629854, Trg Bana Jelačića 11, 34550 Pakrac</derivirana_varijabla>
  </DomainObject.Predmet.ProtustrankaFormatedWithAdressOIB>
  <DomainObject.Predmet.ProtustrankaWithAdress>
    <izvorni_sadrzaj>DI ZEPP društvo za trgovinu na veliko i malo s ograničenom odgovornošću Trg Bana Jelačića 11, 34550 Pakrac</izvorni_sadrzaj>
    <derivirana_varijabla naziv="DomainObject.Predmet.ProtustrankaWithAdress_1">DI ZEPP društvo za trgovinu na veliko i malo s ograničenom odgovornošću Trg Bana Jelačića 11, 34550 Pakrac</derivirana_varijabla>
  </DomainObject.Predmet.ProtustrankaWithAdress>
  <DomainObject.Predmet.ProtustrankaWithAdressOIB>
    <izvorni_sadrzaj>DI ZEPP društvo za trgovinu na veliko i malo s ograničenom odgovornošću, OIB 80869629854, Trg Bana Jelačića 11, 34550 Pakrac</izvorni_sadrzaj>
    <derivirana_varijabla naziv="DomainObject.Predmet.ProtustrankaWithAdressOIB_1">DI ZEPP društvo za trgovinu na veliko i malo s ograničenom odgovornošću, OIB 80869629854, Trg Bana Jelačića 11, 34550 Pakrac</derivirana_varijabla>
  </DomainObject.Predmet.ProtustrankaWithAdressOIB>
  <DomainObject.Predmet.ProtustrankaNazivFormated>
    <izvorni_sadrzaj>DI ZEPP društvo za trgovinu na veliko i malo s ograničenom odgovornošću</izvorni_sadrzaj>
    <derivirana_varijabla naziv="DomainObject.Predmet.ProtustrankaNazivFormated_1">DI ZEPP društvo za trgovinu na veliko i malo s ograničenom odgovornošću</derivirana_varijabla>
  </DomainObject.Predmet.ProtustrankaNazivFormated>
  <DomainObject.Predmet.ProtustrankaNazivFormatedOIB>
    <izvorni_sadrzaj>DI ZEPP društvo za trgovinu na veliko i malo s ograničenom odgovornošću, OIB 80869629854</izvorni_sadrzaj>
    <derivirana_varijabla naziv="DomainObject.Predmet.ProtustrankaNazivFormatedOIB_1">DI ZEPP društvo za trgovinu na veliko i malo s ograničenom odgovornošću, OIB 80869629854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 ZEPP društvo za trgovinu na veliko i malo s ograničenom odgovornošću</item>
    </izvorni_sadrzaj>
    <derivirana_varijabla naziv="DomainObject.Predmet.ProtuStrankaListFormated_1">
      <item>DI ZEPP društvo za trgovinu na veliko i malo s ograničenom odgovornošću</item>
    </derivirana_varijabla>
  </DomainObject.Predmet.ProtuStrankaListFormated>
  <DomainObject.Predmet.ProtuStrankaListFormatedOIB>
    <izvorni_sadrzaj>
      <item>DI ZEPP društvo za trgovinu na veliko i malo s ograničenom odgovornošću, OIB 80869629854</item>
    </izvorni_sadrzaj>
    <derivirana_varijabla naziv="DomainObject.Predmet.ProtuStrankaListFormatedOIB_1">
      <item>DI ZEPP društvo za trgovinu na veliko i malo s ograničenom odgovornošću, OIB 80869629854</item>
    </derivirana_varijabla>
  </DomainObject.Predmet.ProtuStrankaListFormatedOIB>
  <DomainObject.Predmet.ProtuStrankaListFormatedWithAdress>
    <izvorni_sadrzaj>
      <item>DI ZEPP društvo za trgovinu na veliko i malo s ograničenom odgovornošću, Trg Bana Jelačića 11, 34550 Pakrac</item>
    </izvorni_sadrzaj>
    <derivirana_varijabla naziv="DomainObject.Predmet.ProtuStrankaListFormatedWithAdress_1">
      <item>DI ZEPP društvo za trgovinu na veliko i malo s ograničenom odgovornošću, Trg Bana Jelačića 11, 34550 Pakrac</item>
    </derivirana_varijabla>
  </DomainObject.Predmet.ProtuStrankaListFormatedWithAdress>
  <DomainObject.Predmet.ProtuStrankaListFormatedWithAdressOIB>
    <izvorni_sadrzaj>
      <item>DI ZEPP društvo za trgovinu na veliko i malo s ograničenom odgovornošću, OIB 80869629854, Trg Bana Jelačića 11, 34550 Pakrac</item>
    </izvorni_sadrzaj>
    <derivirana_varijabla naziv="DomainObject.Predmet.ProtuStrankaListFormatedWithAdressOIB_1">
      <item>DI ZEPP društvo za trgovinu na veliko i malo s ograničenom odgovornošću, OIB 80869629854, Trg Bana Jelačića 11, 34550 Pakrac</item>
    </derivirana_varijabla>
  </DomainObject.Predmet.ProtuStrankaListFormatedWithAdressOIB>
  <DomainObject.Predmet.ProtuStrankaListNazivFormated>
    <izvorni_sadrzaj>
      <item>DI ZEPP društvo za trgovinu na veliko i malo s ograničenom odgovornošću</item>
    </izvorni_sadrzaj>
    <derivirana_varijabla naziv="DomainObject.Predmet.ProtuStrankaListNazivFormated_1">
      <item>DI ZEPP društvo za trgovinu na veliko i malo s ograničenom odgovornošću</item>
    </derivirana_varijabla>
  </DomainObject.Predmet.ProtuStrankaListNazivFormated>
  <DomainObject.Predmet.ProtuStrankaListNazivFormatedOIB>
    <izvorni_sadrzaj>
      <item>DI ZEPP društvo za trgovinu na veliko i malo s ograničenom odgovornošću, OIB 80869629854</item>
    </izvorni_sadrzaj>
    <derivirana_varijabla naziv="DomainObject.Predmet.ProtuStrankaListNazivFormatedOIB_1">
      <item>DI ZEPP društvo za trgovinu na veliko i malo s ograničenom odgovornošću, OIB 80869629854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St-1574/2018-12</izvorni_sadrzaj>
    <derivirana_varijabla naziv="DomainObject.PoslovniBrojDokumenta_1">St-1574/2018-12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 ZEPP društvo za trgovinu na veliko i malo s ograničenom odgovornošću</izvorni_sadrzaj>
    <derivirana_varijabla naziv="DomainObject.Predmet.ProtustrankaIDrugi_1">DI ZEPP društvo za trgovinu na veliko i malo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 ZEPP društvo za trgovinu na veliko i malo s ograničenom odgovornošću, OIB 80869629854, Trg Bana Jelačića 11, 34550 Pakrac</izvorni_sadrzaj>
    <derivirana_varijabla naziv="DomainObject.Predmet.ProtustrankaIDrugiAdressOIB_1">DI ZEPP društvo za trgovinu na veliko i malo s ograničenom odgovornošću, OIB 80869629854, Trg Bana Jelačića 11,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 ZEPP društvo za trgovinu na veliko i malo s ograničenom odgovornošću</item>
    </izvorni_sadrzaj>
    <derivirana_varijabla naziv="DomainObject.Predmet.SudioniciListNaziv_1">
      <item>Financijska agencija</item>
      <item>DI ZEPP društvo za trgovinu na veliko i malo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DI ZEPP društvo za trgovinu na veliko i malo s ograničenom odgovornošću, OIB 80869629854, Trg Bana Jelačića 11,34550 Pakrac</item>
    </izvorni_sadrzaj>
    <derivirana_varijabla naziv="DomainObject.Predmet.SudioniciListAdressOIB_1">
      <item>Financijska agencija, OIB 85821130368, Ulica grada Vukovara 70,10000 Zagreb</item>
      <item>DI ZEPP društvo za trgovinu na veliko i malo s ograničenom odgovornošću, OIB 80869629854, Trg Bana Jelačića 11,34550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80869629854</item>
    </izvorni_sadrzaj>
    <derivirana_varijabla naziv="DomainObject.Predmet.SudioniciListNazivOIB_1">
      <item>, OIB 85821130368</item>
      <item>, OIB 80869629854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St-1574/2018-11</izvorni_sadrzaj>
    <derivirana_varijabla naziv="DomainObject.PredzadnjaOdlukaIzPredmeta.Oznaka_1">St-1574/2018-11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8024F-E15D-4E65-84FD-4FBDC6130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1059</properties:Words>
  <properties:Characters>5812</properties:Characters>
  <properties:Lines>117</properties:Lines>
  <properties:Paragraphs>48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2019-02-08T12:29:00Z</dcterms:created>
  <dc:creator>Danijela Martini Maoduš</dc:creator>
  <cp:lastModifiedBy>wsadmin</cp:lastModifiedBy>
  <cp:lastPrinted>2019-01-18T11:46:00Z</cp:lastPrinted>
  <dcterms:modified xmlns:xsi="http://www.w3.org/2001/XMLSchema-instance" xsi:type="dcterms:W3CDTF">2019-02-08T12:50:00Z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St-1574/2018-12 / Odluka - Rješenje - otvaranje i zaključenje stečajnog postupka (čl. 132) (St-1574-18 otvaranje i zaključenje stečaja rješenje DI ZEPP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