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7cc6" w14:paraId="e3d7cc6" w:rsidRDefault="00D83C3D" w:rsidP="00001838" w:rsidR="00001838" w:rsidRPr="00287A9C">
      <w:pPr>
        <w:ind w:firstLine="708"/>
        <w15:collapsed w:val="false"/>
      </w:pPr>
      <w:bookmarkStart w:name="_GoBack" w:id="0"/>
      <w:bookmarkEnd w:id="0"/>
      <w:r w:rsidRPr="00287A9C">
        <w:t xml:space="preserve"> </w:t>
      </w:r>
      <w:r w:rsidR="008B16B9">
        <w:t xml:space="preserve">   </w:t>
      </w:r>
      <w:r w:rsidRPr="00287A9C">
        <w:t xml:space="preserve">  </w:t>
      </w:r>
      <w:r w:rsidR="001D295E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="00001838" w:rsidRPr="00287A9C">
        <w:tab/>
        <w:t xml:space="preserve"> </w:t>
      </w:r>
    </w:p>
    <w:p w:rsidRDefault="008B16B9" w:rsidP="00001838" w:rsidR="00001838" w:rsidRPr="00287A9C">
      <w:r>
        <w:t xml:space="preserve">    </w:t>
      </w:r>
      <w:r w:rsidR="00001838" w:rsidRPr="00287A9C">
        <w:t>REPUBLIKA HRVATSKA</w:t>
      </w:r>
    </w:p>
    <w:p w:rsidRDefault="00001838" w:rsidP="00185B70" w:rsidR="00396A5E">
      <w:r w:rsidRPr="00287A9C">
        <w:t>TRGOVAČKI SUD U PAZINU</w:t>
      </w:r>
    </w:p>
    <w:p w:rsidRDefault="00396A5E" w:rsidP="008B16B9" w:rsidR="008B16B9">
      <w:pPr>
        <w:ind w:firstLine="708"/>
      </w:pPr>
      <w:r>
        <w:t>Pazin, Dršćevka 1</w:t>
      </w:r>
      <w:r w:rsidR="00001838" w:rsidRPr="00287A9C">
        <w:t xml:space="preserve"> </w:t>
      </w:r>
    </w:p>
    <w:p w:rsidRDefault="00001838" w:rsidP="00185B70" w:rsidR="00001838" w:rsidRPr="00287A9C">
      <w:r w:rsidRPr="00287A9C">
        <w:t xml:space="preserve"> </w:t>
      </w:r>
    </w:p>
    <w:p w:rsidRDefault="008B16B9" w:rsidP="00001838" w:rsidR="008B16B9">
      <w:pPr>
        <w:jc w:val="center"/>
      </w:pPr>
      <w:r w:rsidRPr="00287A9C">
        <w:t>R</w:t>
      </w:r>
      <w:r>
        <w:t xml:space="preserve"> </w:t>
      </w:r>
      <w:r w:rsidRPr="00287A9C">
        <w:t>E</w:t>
      </w:r>
      <w:r>
        <w:t xml:space="preserve"> </w:t>
      </w:r>
      <w:r w:rsidRPr="00287A9C">
        <w:t>P</w:t>
      </w:r>
      <w:r>
        <w:t xml:space="preserve"> </w:t>
      </w:r>
      <w:r w:rsidRPr="00287A9C">
        <w:t>U</w:t>
      </w:r>
      <w:r>
        <w:t xml:space="preserve"> </w:t>
      </w:r>
      <w:r w:rsidRPr="00287A9C">
        <w:t>B</w:t>
      </w:r>
      <w:r>
        <w:t xml:space="preserve"> </w:t>
      </w:r>
      <w:r w:rsidRPr="00287A9C">
        <w:t>L</w:t>
      </w:r>
      <w:r>
        <w:t xml:space="preserve"> </w:t>
      </w:r>
      <w:r w:rsidRPr="00287A9C">
        <w:t>I</w:t>
      </w:r>
      <w:r>
        <w:t xml:space="preserve"> </w:t>
      </w:r>
      <w:r w:rsidRPr="00287A9C">
        <w:t>K</w:t>
      </w:r>
      <w:r>
        <w:t xml:space="preserve"> </w:t>
      </w:r>
      <w:r w:rsidRPr="00287A9C">
        <w:t>A</w:t>
      </w:r>
      <w:r>
        <w:t xml:space="preserve"> </w:t>
      </w:r>
      <w:r w:rsidRPr="00287A9C">
        <w:t xml:space="preserve"> H</w:t>
      </w:r>
      <w:r>
        <w:t xml:space="preserve"> </w:t>
      </w:r>
      <w:r w:rsidRPr="00287A9C">
        <w:t>R</w:t>
      </w:r>
      <w:r>
        <w:t xml:space="preserve"> </w:t>
      </w:r>
      <w:r w:rsidRPr="00287A9C">
        <w:t>V</w:t>
      </w:r>
      <w:r>
        <w:t xml:space="preserve"> </w:t>
      </w:r>
      <w:r w:rsidRPr="00287A9C">
        <w:t>A</w:t>
      </w:r>
      <w:r>
        <w:t xml:space="preserve"> </w:t>
      </w:r>
      <w:r w:rsidRPr="00287A9C">
        <w:t>T</w:t>
      </w:r>
      <w:r>
        <w:t xml:space="preserve"> </w:t>
      </w:r>
      <w:r w:rsidRPr="00287A9C">
        <w:t>S</w:t>
      </w:r>
      <w:r>
        <w:t xml:space="preserve"> </w:t>
      </w:r>
      <w:r w:rsidRPr="00287A9C">
        <w:t>K</w:t>
      </w:r>
      <w:r>
        <w:t xml:space="preserve"> </w:t>
      </w:r>
      <w:r w:rsidRPr="00287A9C">
        <w:t xml:space="preserve">A </w:t>
      </w:r>
    </w:p>
    <w:p w:rsidRDefault="00001838" w:rsidP="00001838" w:rsidR="00001838" w:rsidRPr="00287A9C">
      <w:pPr>
        <w:jc w:val="center"/>
      </w:pPr>
      <w:r w:rsidRPr="00287A9C">
        <w:t>R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Š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N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</w:p>
    <w:p w:rsidRDefault="00713853" w:rsidP="00001838" w:rsidR="00713853" w:rsidRPr="00287A9C">
      <w:pPr>
        <w:ind w:firstLine="708"/>
        <w:jc w:val="both"/>
      </w:pPr>
    </w:p>
    <w:p w:rsidRDefault="00A128F1" w:rsidP="00A128F1" w:rsidR="00A128F1">
      <w:pPr>
        <w:ind w:firstLine="708"/>
        <w:jc w:val="both"/>
      </w:pPr>
      <w:r>
        <w:t xml:space="preserve">Trgovački sud u Pazinu, po stečajnom sucu Ivanu Dujiću, u  stečajnom postupku dužnika </w:t>
      </w:r>
      <w:r w:rsidR="00061A0E" w:rsidRPr="00061A0E">
        <w:t>LUKAS d.o.o. u stečaju Pula, Marianijeva 16, raniji OIB 19835183925</w:t>
      </w:r>
      <w:r w:rsidR="00E25B13" w:rsidRPr="00E25B13">
        <w:t xml:space="preserve">, </w:t>
      </w:r>
      <w:r w:rsidR="00061A0E">
        <w:t>23</w:t>
      </w:r>
      <w:r>
        <w:t xml:space="preserve">. </w:t>
      </w:r>
      <w:r w:rsidR="00E25B13">
        <w:t>s</w:t>
      </w:r>
      <w:r w:rsidR="00061A0E">
        <w:t>iječnja</w:t>
      </w:r>
      <w:r w:rsidR="00B45A12">
        <w:t xml:space="preserve"> </w:t>
      </w:r>
      <w:r>
        <w:t>201</w:t>
      </w:r>
      <w:r w:rsidR="00061A0E">
        <w:t>8</w:t>
      </w:r>
      <w:r>
        <w:t>.</w:t>
      </w:r>
    </w:p>
    <w:p w:rsidRDefault="008B16B9" w:rsidP="00A128F1" w:rsidR="008B16B9">
      <w:pPr>
        <w:ind w:firstLine="708"/>
        <w:jc w:val="both"/>
      </w:pPr>
    </w:p>
    <w:p w:rsidRDefault="00E80B0E" w:rsidP="008A30FF" w:rsidR="008A30FF" w:rsidRPr="00287A9C">
      <w:pPr>
        <w:jc w:val="center"/>
      </w:pPr>
      <w:r w:rsidRPr="00287A9C">
        <w:t xml:space="preserve">r i j e š i o  j e </w:t>
      </w:r>
    </w:p>
    <w:p w:rsidRDefault="00713853" w:rsidP="00E80B0E" w:rsidR="00713853" w:rsidRPr="00287A9C">
      <w:pPr>
        <w:jc w:val="both"/>
      </w:pPr>
    </w:p>
    <w:p w:rsidRDefault="00FB2EEA" w:rsidP="00FB2EEA" w:rsidR="00713853" w:rsidRPr="00287A9C">
      <w:pPr>
        <w:jc w:val="both"/>
      </w:pPr>
      <w:r>
        <w:tab/>
      </w:r>
      <w:r w:rsidR="00CC5E10" w:rsidRPr="0026017D">
        <w:t xml:space="preserve">Nalaže se sudskom registru ovog suda da izvrši upis stečajne mase iza </w:t>
      </w:r>
      <w:r w:rsidR="00061A0E" w:rsidRPr="00061A0E">
        <w:t xml:space="preserve">LUKAS d.o.o. u stečaju </w:t>
      </w:r>
      <w:r w:rsidR="00CC5E10" w:rsidRPr="0026017D">
        <w:t>u sudski registar, sa sjedištem prema adresi stečajnog upravitelja</w:t>
      </w:r>
      <w:r w:rsidR="00046AE0">
        <w:t xml:space="preserve"> </w:t>
      </w:r>
      <w:r w:rsidR="00061A0E" w:rsidRPr="00061A0E">
        <w:t>Slaven</w:t>
      </w:r>
      <w:r w:rsidR="00061A0E">
        <w:t>a</w:t>
      </w:r>
      <w:r w:rsidR="00061A0E" w:rsidRPr="00061A0E">
        <w:t xml:space="preserve"> Gavrić</w:t>
      </w:r>
      <w:r w:rsidR="00061A0E">
        <w:t>a</w:t>
      </w:r>
      <w:r w:rsidR="00061A0E" w:rsidRPr="00061A0E">
        <w:t xml:space="preserve"> iz Rijeke, Zagrebačka 18, OIB 20372135016</w:t>
      </w:r>
      <w:r w:rsidR="00CC5E10" w:rsidRPr="00CC5E10">
        <w:t>.</w:t>
      </w:r>
    </w:p>
    <w:p w:rsidRDefault="00CC5E10" w:rsidP="00CC5E10" w:rsidR="00FB2EEA">
      <w:pPr>
        <w:tabs>
          <w:tab w:pos="5230" w:val="left"/>
        </w:tabs>
      </w:pPr>
      <w:r>
        <w:tab/>
      </w:r>
    </w:p>
    <w:p w:rsidRDefault="008A30FF" w:rsidP="00FB2EEA" w:rsidR="008A30FF" w:rsidRPr="00287A9C">
      <w:pPr>
        <w:jc w:val="center"/>
      </w:pPr>
      <w:r w:rsidRPr="00287A9C">
        <w:t>Obrazloženje</w:t>
      </w:r>
    </w:p>
    <w:p w:rsidRDefault="00C550D4" w:rsidP="00FB2EEA" w:rsidR="00C550D4" w:rsidRPr="00287A9C">
      <w:pPr>
        <w:ind w:firstLine="708"/>
        <w:jc w:val="both"/>
      </w:pPr>
    </w:p>
    <w:p w:rsidRDefault="00FB2EEA" w:rsidP="00CC5E10" w:rsidR="00CC5E10">
      <w:pPr>
        <w:jc w:val="both"/>
      </w:pPr>
      <w:r>
        <w:tab/>
      </w:r>
      <w:r w:rsidR="00061A0E" w:rsidRPr="00061A0E">
        <w:t>Rješenjem ovog suda posl. br. St-101/2016-5 od 04. travnja 2016. otvoren je i zaključen skraćeni stečajni postupak nad dužnikom.</w:t>
      </w:r>
      <w:r w:rsidR="00CC5E10" w:rsidRPr="00CC5E10">
        <w:t>, temeljem čl. 132. Stečajnog zakona (dalje: SZ).</w:t>
      </w:r>
    </w:p>
    <w:p w:rsidRDefault="00061A0E" w:rsidP="00CC5E10" w:rsidR="00061A0E">
      <w:pPr>
        <w:jc w:val="both"/>
      </w:pPr>
      <w:r>
        <w:tab/>
      </w:r>
      <w:r w:rsidRPr="00061A0E">
        <w:t xml:space="preserve">Graciela Bratulich iz Kanade, 2716 Don Street apt. 1, Otawwa, 2 i Tomislav Anđić iz Pule, Marijanijeva 6, su </w:t>
      </w:r>
      <w:r>
        <w:t xml:space="preserve">u podnescima naveli da </w:t>
      </w:r>
      <w:r w:rsidRPr="00061A0E">
        <w:t>dužnik ima u vlasništvu vozila (kamion marke MAN i kombi marke Volkswagen).</w:t>
      </w:r>
    </w:p>
    <w:p w:rsidRDefault="00061A0E" w:rsidP="00CC5E10" w:rsidR="003707E5">
      <w:pPr>
        <w:jc w:val="both"/>
      </w:pPr>
      <w:r>
        <w:tab/>
        <w:t xml:space="preserve">U podnesku od 20. siječnja 2018. </w:t>
      </w:r>
      <w:r w:rsidR="003707E5">
        <w:t>stečajn</w:t>
      </w:r>
      <w:r w:rsidR="00E25B13">
        <w:t>i</w:t>
      </w:r>
      <w:r w:rsidR="003707E5">
        <w:t xml:space="preserve"> upravitelj </w:t>
      </w:r>
      <w:r w:rsidRPr="00061A0E">
        <w:t>Slaven Gavrić</w:t>
      </w:r>
      <w:r>
        <w:t xml:space="preserve"> </w:t>
      </w:r>
      <w:r w:rsidR="003707E5">
        <w:t>je nave</w:t>
      </w:r>
      <w:r w:rsidR="00E25B13">
        <w:t>o</w:t>
      </w:r>
      <w:r w:rsidR="003707E5">
        <w:t xml:space="preserve"> da </w:t>
      </w:r>
      <w:r>
        <w:t xml:space="preserve">radi </w:t>
      </w:r>
      <w:r w:rsidR="00CC5E10">
        <w:t>unovčenj</w:t>
      </w:r>
      <w:r>
        <w:t>a</w:t>
      </w:r>
      <w:r w:rsidR="00CC5E10">
        <w:t xml:space="preserve"> stečajne mase </w:t>
      </w:r>
      <w:r w:rsidR="003707E5">
        <w:t>predl</w:t>
      </w:r>
      <w:r>
        <w:t>a</w:t>
      </w:r>
      <w:r w:rsidR="003707E5">
        <w:t>ž</w:t>
      </w:r>
      <w:r>
        <w:t>e</w:t>
      </w:r>
      <w:r w:rsidR="003707E5">
        <w:t xml:space="preserve"> da sud donese rješenje o upisu stečajne mase u sudski registar.</w:t>
      </w:r>
    </w:p>
    <w:p w:rsidRDefault="003707E5" w:rsidP="003707E5" w:rsidR="00061A0E">
      <w:pPr>
        <w:jc w:val="both"/>
      </w:pPr>
      <w:r>
        <w:tab/>
        <w:t>S obzirom na sve navedeno, a temeljem čl. 133. st. 2. SZ</w:t>
      </w:r>
      <w:r w:rsidR="00061A0E">
        <w:t>-a</w:t>
      </w:r>
      <w:r>
        <w:t>, odlučeno je kao u izreci.</w:t>
      </w:r>
    </w:p>
    <w:p w:rsidRDefault="003707E5" w:rsidP="003707E5" w:rsidR="00FB2EEA" w:rsidRPr="00287A9C">
      <w:pPr>
        <w:jc w:val="both"/>
      </w:pPr>
      <w:r w:rsidRPr="00287A9C">
        <w:t xml:space="preserve"> </w:t>
      </w:r>
    </w:p>
    <w:p w:rsidRDefault="008A30FF" w:rsidP="00061A0E" w:rsidR="007810F3">
      <w:pPr>
        <w:jc w:val="center"/>
      </w:pPr>
      <w:r w:rsidRPr="00287A9C">
        <w:t xml:space="preserve">U Pazinu, </w:t>
      </w:r>
      <w:r w:rsidR="00061A0E" w:rsidRPr="00061A0E">
        <w:t>23. siječnja 2018.</w:t>
      </w:r>
    </w:p>
    <w:p w:rsidRDefault="007810F3" w:rsidP="00061A0E" w:rsidR="007810F3">
      <w:pPr>
        <w:jc w:val="center"/>
      </w:pPr>
    </w:p>
    <w:p w:rsidRDefault="007810F3" w:rsidP="00061A0E" w:rsidR="008A30FF" w:rsidRPr="00287A9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8A30FF" w:rsidRPr="00287A9C">
        <w:t xml:space="preserve">       </w:t>
      </w:r>
      <w:r w:rsidR="00B30436" w:rsidRPr="00287A9C">
        <w:tab/>
      </w:r>
      <w:r w:rsidR="00B30436" w:rsidRPr="00287A9C">
        <w:tab/>
      </w:r>
      <w:r w:rsidR="008A30FF" w:rsidRPr="00287A9C">
        <w:t xml:space="preserve">Stečajni sudac </w:t>
      </w:r>
    </w:p>
    <w:p w:rsidRDefault="008A30FF" w:rsidP="00B30436" w:rsidR="008A30FF" w:rsidRPr="00287A9C">
      <w:pPr>
        <w:ind w:left="4956"/>
      </w:pPr>
      <w:r w:rsidRPr="00287A9C">
        <w:t xml:space="preserve">          </w:t>
      </w:r>
      <w:r w:rsidR="00B30436" w:rsidRPr="00287A9C">
        <w:t xml:space="preserve"> </w:t>
      </w:r>
      <w:r w:rsidR="00B30436" w:rsidRPr="00287A9C">
        <w:tab/>
      </w:r>
      <w:r w:rsidR="00B30436" w:rsidRPr="00287A9C">
        <w:tab/>
      </w:r>
      <w:r w:rsidRPr="00287A9C">
        <w:t>Ivan Dujić</w:t>
      </w:r>
      <w:r w:rsidR="001D295E">
        <w:t>, v.r.</w:t>
      </w:r>
    </w:p>
    <w:p w:rsidRDefault="008A30FF" w:rsidP="008A30FF" w:rsidR="008A30FF" w:rsidRPr="00287A9C"/>
    <w:p w:rsidRDefault="00CC5E10" w:rsidP="008A30FF" w:rsidR="00CC5E10"/>
    <w:p w:rsidRDefault="008A30FF" w:rsidP="008A30FF" w:rsidR="008A30FF" w:rsidRPr="00287A9C">
      <w:r w:rsidRPr="00287A9C">
        <w:t>UPUTA O PRAVNOM LIJEKU</w:t>
      </w:r>
      <w:r w:rsidR="00B45412" w:rsidRPr="00287A9C">
        <w:t>:</w:t>
      </w:r>
    </w:p>
    <w:p w:rsidRDefault="00E4610D" w:rsidP="00FC5320" w:rsidR="00E4610D">
      <w:pPr>
        <w:jc w:val="both"/>
      </w:pPr>
      <w:r w:rsidRPr="00E4610D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E4610D" w:rsidP="00FC5320" w:rsidR="00E4610D">
      <w:pPr>
        <w:jc w:val="both"/>
      </w:pPr>
    </w:p>
    <w:p w:rsidRDefault="00D74390" w:rsidP="00FC5320" w:rsidR="00D74390" w:rsidRPr="00046AE0">
      <w:pPr>
        <w:jc w:val="both"/>
      </w:pPr>
      <w:r w:rsidRPr="00046AE0">
        <w:t>DNA</w:t>
      </w:r>
    </w:p>
    <w:p w:rsidRDefault="003707E5" w:rsidP="00B30436" w:rsidR="003707E5" w:rsidRPr="00046AE0">
      <w:pPr>
        <w:jc w:val="both"/>
      </w:pPr>
      <w:r w:rsidRPr="00046AE0">
        <w:rPr>
          <w:rStyle w:val="f01"/>
        </w:rPr>
        <w:t>- e-Oglasna ploča suda (čl. 12. SZ</w:t>
      </w:r>
      <w:r w:rsidR="005F4B4F" w:rsidRPr="00046AE0">
        <w:t>-</w:t>
      </w:r>
      <w:r w:rsidRPr="00046AE0">
        <w:t>a)</w:t>
      </w:r>
    </w:p>
    <w:p w:rsidRDefault="003707E5" w:rsidP="00B30436" w:rsidR="003707E5" w:rsidRPr="00046AE0">
      <w:pPr>
        <w:jc w:val="both"/>
      </w:pPr>
      <w:r w:rsidRPr="00046AE0">
        <w:t xml:space="preserve">- </w:t>
      </w:r>
      <w:r w:rsidR="00185B70" w:rsidRPr="00046AE0">
        <w:t>s</w:t>
      </w:r>
      <w:r w:rsidR="005F4B4F" w:rsidRPr="00046AE0">
        <w:t>tečajno</w:t>
      </w:r>
      <w:r w:rsidR="00E25B13" w:rsidRPr="00046AE0">
        <w:t>m</w:t>
      </w:r>
      <w:r w:rsidR="005F4B4F" w:rsidRPr="00046AE0">
        <w:t xml:space="preserve"> upravitelj</w:t>
      </w:r>
      <w:r w:rsidR="00E25B13" w:rsidRPr="00046AE0">
        <w:t>u</w:t>
      </w:r>
      <w:r w:rsidR="007810F3">
        <w:t xml:space="preserve"> </w:t>
      </w:r>
      <w:r w:rsidR="007810F3" w:rsidRPr="00061A0E">
        <w:t>Slaven</w:t>
      </w:r>
      <w:r w:rsidR="007810F3">
        <w:t>u</w:t>
      </w:r>
      <w:r w:rsidR="007810F3" w:rsidRPr="00061A0E">
        <w:t xml:space="preserve"> Gavrić</w:t>
      </w:r>
      <w:r w:rsidR="007810F3">
        <w:t>u</w:t>
      </w:r>
      <w:r w:rsidR="007810F3" w:rsidRPr="00061A0E">
        <w:t xml:space="preserve"> iz Rijeke, Zagrebačka 18</w:t>
      </w:r>
    </w:p>
    <w:p w:rsidRDefault="003707E5" w:rsidP="00B30436" w:rsidR="00396A5E">
      <w:pPr>
        <w:jc w:val="both"/>
      </w:pPr>
      <w:r w:rsidRPr="00046AE0">
        <w:t xml:space="preserve">- </w:t>
      </w:r>
      <w:r w:rsidR="00396A5E" w:rsidRPr="00046AE0">
        <w:t>sudskom registru</w:t>
      </w:r>
    </w:p>
    <w:p w:rsidRDefault="003507AA" w:rsidP="00B30436" w:rsidR="003507AA">
      <w:pPr>
        <w:jc w:val="both"/>
      </w:pPr>
    </w:p>
    <w:p w:rsidRDefault="003507AA" w:rsidP="00B30436" w:rsidR="003507AA">
      <w:pPr>
        <w:jc w:val="both"/>
      </w:pPr>
      <w:r>
        <w:t>R.</w:t>
      </w:r>
    </w:p>
    <w:p w:rsidRDefault="003507AA" w:rsidP="00B30436" w:rsidR="003507AA" w:rsidRPr="00046AE0">
      <w:pPr>
        <w:jc w:val="both"/>
      </w:pPr>
      <w:r>
        <w:t>Kalendirati 3 mjeseca.</w:t>
      </w:r>
    </w:p>
    <w:sectPr w:rsidSect="008B16B9" w:rsidR="003507AA" w:rsidRPr="00046AE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5C4" w:rsidR="005435C4">
      <w:r>
        <w:separator/>
      </w:r>
    </w:p>
  </w:endnote>
  <w:endnote w:id="0" w:type="continuationSeparator">
    <w:p w:rsidRDefault="005435C4" w:rsidR="00543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5C4" w:rsidR="005435C4">
      <w:r>
        <w:separator/>
      </w:r>
    </w:p>
  </w:footnote>
  <w:footnote w:id="0" w:type="continuationSeparator">
    <w:p w:rsidRDefault="005435C4" w:rsidR="005435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1902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16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5B13" w:rsidP="00E25B13" w:rsidR="005C1902" w:rsidRPr="00396A5E">
    <w:pPr>
      <w:pStyle w:val="Zaglavlje"/>
      <w:jc w:val="right"/>
    </w:pPr>
    <w:r w:rsidRPr="00E25B13">
      <w:t xml:space="preserve">    Posl. br. 10 St-10/15-242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C550D4" w:rsidR="005C1902" w:rsidRPr="007C5AF7">
    <w:pPr>
      <w:jc w:val="right"/>
    </w:pPr>
    <w:r w:rsidRPr="00A6594A">
      <w:t xml:space="preserve">    </w:t>
    </w:r>
    <w:r w:rsidR="00C550D4">
      <w:t>1</w:t>
    </w:r>
    <w:r w:rsidRPr="00A6594A">
      <w:t>0 St-</w:t>
    </w:r>
    <w:r w:rsidR="00061A0E">
      <w:t>278</w:t>
    </w:r>
    <w:r w:rsidRPr="00A6594A">
      <w:t>/</w:t>
    </w:r>
    <w:r w:rsidR="00061A0E">
      <w:t>2017</w:t>
    </w:r>
    <w:r w:rsidR="002E6C0B">
      <w:t>-</w:t>
    </w:r>
    <w:r w:rsidR="00061A0E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A30FF"/>
    <w:rsid w:val="00001838"/>
    <w:rsid w:val="00015B53"/>
    <w:rsid w:val="00046AE0"/>
    <w:rsid w:val="00051052"/>
    <w:rsid w:val="00061A0E"/>
    <w:rsid w:val="000C7DC7"/>
    <w:rsid w:val="000F6199"/>
    <w:rsid w:val="00147DD7"/>
    <w:rsid w:val="001612DD"/>
    <w:rsid w:val="00185B70"/>
    <w:rsid w:val="001C2EFC"/>
    <w:rsid w:val="001D295E"/>
    <w:rsid w:val="001E4E0A"/>
    <w:rsid w:val="001E526D"/>
    <w:rsid w:val="0021424C"/>
    <w:rsid w:val="002511DC"/>
    <w:rsid w:val="002573EB"/>
    <w:rsid w:val="00271CC7"/>
    <w:rsid w:val="00287A9C"/>
    <w:rsid w:val="00291DD5"/>
    <w:rsid w:val="002E6C0B"/>
    <w:rsid w:val="003414EC"/>
    <w:rsid w:val="0034208F"/>
    <w:rsid w:val="003507AA"/>
    <w:rsid w:val="003707E5"/>
    <w:rsid w:val="00396A5E"/>
    <w:rsid w:val="003A75B3"/>
    <w:rsid w:val="004039B3"/>
    <w:rsid w:val="00460F44"/>
    <w:rsid w:val="00467811"/>
    <w:rsid w:val="004777C2"/>
    <w:rsid w:val="00487557"/>
    <w:rsid w:val="004B6A4E"/>
    <w:rsid w:val="004D19F6"/>
    <w:rsid w:val="00521172"/>
    <w:rsid w:val="00524EC3"/>
    <w:rsid w:val="005435C4"/>
    <w:rsid w:val="005574FF"/>
    <w:rsid w:val="005671A1"/>
    <w:rsid w:val="005715C0"/>
    <w:rsid w:val="005716E4"/>
    <w:rsid w:val="00573846"/>
    <w:rsid w:val="005877E8"/>
    <w:rsid w:val="005B3DC5"/>
    <w:rsid w:val="005C1902"/>
    <w:rsid w:val="005F4B4F"/>
    <w:rsid w:val="006029CF"/>
    <w:rsid w:val="00637647"/>
    <w:rsid w:val="006B6AAB"/>
    <w:rsid w:val="006D2AC7"/>
    <w:rsid w:val="00713853"/>
    <w:rsid w:val="007810F3"/>
    <w:rsid w:val="00787449"/>
    <w:rsid w:val="007C0673"/>
    <w:rsid w:val="007C5AF7"/>
    <w:rsid w:val="007D73AB"/>
    <w:rsid w:val="00821907"/>
    <w:rsid w:val="008466A1"/>
    <w:rsid w:val="008506B5"/>
    <w:rsid w:val="00876B5B"/>
    <w:rsid w:val="00880635"/>
    <w:rsid w:val="008A30FF"/>
    <w:rsid w:val="008A6DB7"/>
    <w:rsid w:val="008B16B9"/>
    <w:rsid w:val="008D1E92"/>
    <w:rsid w:val="008E0968"/>
    <w:rsid w:val="009C6765"/>
    <w:rsid w:val="009E4384"/>
    <w:rsid w:val="00A123D6"/>
    <w:rsid w:val="00A128F1"/>
    <w:rsid w:val="00A33169"/>
    <w:rsid w:val="00A6594A"/>
    <w:rsid w:val="00A815D8"/>
    <w:rsid w:val="00B03CCE"/>
    <w:rsid w:val="00B11226"/>
    <w:rsid w:val="00B30436"/>
    <w:rsid w:val="00B45412"/>
    <w:rsid w:val="00B45A12"/>
    <w:rsid w:val="00B76DD0"/>
    <w:rsid w:val="00B843B4"/>
    <w:rsid w:val="00BB2F55"/>
    <w:rsid w:val="00C128AF"/>
    <w:rsid w:val="00C4107C"/>
    <w:rsid w:val="00C451E9"/>
    <w:rsid w:val="00C550D4"/>
    <w:rsid w:val="00C87A2B"/>
    <w:rsid w:val="00CB3EE5"/>
    <w:rsid w:val="00CC5E10"/>
    <w:rsid w:val="00CF2443"/>
    <w:rsid w:val="00D74390"/>
    <w:rsid w:val="00D83C3D"/>
    <w:rsid w:val="00DA0A21"/>
    <w:rsid w:val="00DB61DE"/>
    <w:rsid w:val="00DE4BAD"/>
    <w:rsid w:val="00E25B13"/>
    <w:rsid w:val="00E4118D"/>
    <w:rsid w:val="00E4610D"/>
    <w:rsid w:val="00E4728E"/>
    <w:rsid w:val="00E542CE"/>
    <w:rsid w:val="00E57459"/>
    <w:rsid w:val="00E65419"/>
    <w:rsid w:val="00E708AA"/>
    <w:rsid w:val="00E756A3"/>
    <w:rsid w:val="00E77698"/>
    <w:rsid w:val="00E80B0E"/>
    <w:rsid w:val="00ED0A9A"/>
    <w:rsid w:val="00FB2EEA"/>
    <w:rsid w:val="00FC5320"/>
    <w:rsid w:val="00FE413F"/>
    <w:rsid w:val="00FF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D2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9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9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9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9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>novi br. radi prijedloga za
nastavak postupka</izvorni_sadrzaj>
    <derivirana_varijabla naziv="DomainObject.Predmet.PrimjedbaSuca_1">novi br. radi prijedloga za
nastavak postupka</derivirana_varijabla>
  </DomainObject.Predmet.PrimjedbaSuca>
  <DomainObject.Predmet.ProtustrankaFormated>
    <izvorni_sadrzaj>  LUKAS d. o. o. PULA</izvorni_sadrzaj>
    <derivirana_varijabla naziv="DomainObject.Predmet.ProtustrankaFormated_1">  LUKAS d. o. o. PULA</derivirana_varijabla>
  </DomainObject.Predmet.ProtustrankaFormated>
  <DomainObject.Predmet.ProtustrankaFormatedOIB>
    <izvorni_sadrzaj>  LUKAS d. o. o. PULA, OIB 19835183925</izvorni_sadrzaj>
    <derivirana_varijabla naziv="DomainObject.Predmet.ProtustrankaFormatedOIB_1">  LUKAS d. o. o. PULA, OIB 19835183925</derivirana_varijabla>
  </DomainObject.Predmet.ProtustrankaFormatedOIB>
  <DomainObject.Predmet.ProtustrankaFormatedWithAdress>
    <izvorni_sadrzaj> LUKAS d. o. o. PULA, Marianijeva 16, 52100 Pula</izvorni_sadrzaj>
    <derivirana_varijabla naziv="DomainObject.Predmet.ProtustrankaFormatedWithAdress_1"> LUKAS d. o. o. PULA, Marianijeva 16, 52100 Pula</derivirana_varijabla>
  </DomainObject.Predmet.ProtustrankaFormatedWithAdress>
  <DomainObject.Predmet.ProtustrankaFormatedWithAdressOIB>
    <izvorni_sadrzaj> LUKAS d. o. o. PULA, OIB 19835183925, Marianijeva 16, 52100 Pula</izvorni_sadrzaj>
    <derivirana_varijabla naziv="DomainObject.Predmet.ProtustrankaFormatedWithAdressOIB_1"> LUKAS d. o. o. PULA, OIB 19835183925, Marianijeva 16, 52100 Pula</derivirana_varijabla>
  </DomainObject.Predmet.ProtustrankaFormatedWithAdressOIB>
  <DomainObject.Predmet.ProtustrankaWithAdress>
    <izvorni_sadrzaj>LUKAS d. o. o. PULA Marianijeva 16, 52100 Pula</izvorni_sadrzaj>
    <derivirana_varijabla naziv="DomainObject.Predmet.ProtustrankaWithAdress_1">LUKAS d. o. o. PULA Marianijeva 16, 52100 Pula</derivirana_varijabla>
  </DomainObject.Predmet.ProtustrankaWithAdress>
  <DomainObject.Predmet.ProtustrankaWithAdressOIB>
    <izvorni_sadrzaj>LUKAS d. o. o. PULA, OIB 19835183925, Marianijeva 16, 52100 Pula</izvorni_sadrzaj>
    <derivirana_varijabla naziv="DomainObject.Predmet.ProtustrankaWithAdressOIB_1">LUKAS d. o. o. PULA, OIB 19835183925, Marianijeva 16, 52100 Pula</derivirana_varijabla>
  </DomainObject.Predmet.ProtustrankaWithAdressOIB>
  <DomainObject.Predmet.ProtustrankaNazivFormated>
    <izvorni_sadrzaj>LUKAS d. o. o. PULA</izvorni_sadrzaj>
    <derivirana_varijabla naziv="DomainObject.Predmet.ProtustrankaNazivFormated_1">LUKAS d. o. o. PULA</derivirana_varijabla>
  </DomainObject.Predmet.ProtustrankaNazivFormated>
  <DomainObject.Predmet.ProtustrankaNazivFormatedOIB>
    <izvorni_sadrzaj>LUKAS d. o. o. PULA, OIB 19835183925</izvorni_sadrzaj>
    <derivirana_varijabla naziv="DomainObject.Predmet.ProtustrankaNazivFormatedOIB_1">LUKAS d. o. o. PULA, OIB 19835183925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ANĐIĆ, Pula</izvorni_sadrzaj>
    <derivirana_varijabla naziv="DomainObject.Predmet.StrankaFormated_1">  TOMISLAV ANĐIĆ, Pula</derivirana_varijabla>
  </DomainObject.Predmet.StrankaFormated>
  <DomainObject.Predmet.StrankaFormatedOIB>
    <izvorni_sadrzaj>  TOMISLAV ANĐIĆ, Pula, OIB 59379033862</izvorni_sadrzaj>
    <derivirana_varijabla naziv="DomainObject.Predmet.StrankaFormatedOIB_1">  TOMISLAV ANĐIĆ, Pula, OIB 59379033862</derivirana_varijabla>
  </DomainObject.Predmet.StrankaFormatedOIB>
  <DomainObject.Predmet.StrankaFormatedWithAdress>
    <izvorni_sadrzaj> TOMISLAV ANĐIĆ, Pula, Marianijeva Ulica 16, 52100 Pula</izvorni_sadrzaj>
    <derivirana_varijabla naziv="DomainObject.Predmet.StrankaFormatedWithAdress_1"> TOMISLAV ANĐIĆ, Pula, Marianijeva Ulica 16, 52100 Pula</derivirana_varijabla>
  </DomainObject.Predmet.StrankaFormatedWithAdress>
  <DomainObject.Predmet.StrankaFormatedWithAdressOIB>
    <izvorni_sadrzaj> TOMISLAV ANĐIĆ, Pula, OIB 59379033862, Marianijeva Ulica 16, 52100 Pula</izvorni_sadrzaj>
    <derivirana_varijabla naziv="DomainObject.Predmet.StrankaFormatedWithAdressOIB_1"> TOMISLAV ANĐIĆ, Pula, OIB 59379033862, Marianijeva Ulica 16, 52100 Pula</derivirana_varijabla>
  </DomainObject.Predmet.StrankaFormatedWithAdressOIB>
  <DomainObject.Predmet.StrankaWithAdress>
    <izvorni_sadrzaj>TOMISLAV ANĐIĆ, Pula Marianijeva Ulica 16,52100 Pula</izvorni_sadrzaj>
    <derivirana_varijabla naziv="DomainObject.Predmet.StrankaWithAdress_1">TOMISLAV ANĐIĆ, Pula Marianijeva Ulica 16,52100 Pula</derivirana_varijabla>
  </DomainObject.Predmet.StrankaWithAdress>
  <DomainObject.Predmet.StrankaWithAdressOIB>
    <izvorni_sadrzaj>TOMISLAV ANĐIĆ, Pula, OIB 59379033862, Marianijeva Ulica 16,52100 Pula</izvorni_sadrzaj>
    <derivirana_varijabla naziv="DomainObject.Predmet.StrankaWithAdressOIB_1">TOMISLAV ANĐIĆ, Pula, OIB 59379033862, Marianijeva Ulica 16,52100 Pula</derivirana_varijabla>
  </DomainObject.Predmet.StrankaWithAdressOIB>
  <DomainObject.Predmet.StrankaNazivFormated>
    <izvorni_sadrzaj>TOMISLAV ANĐIĆ, Pula</izvorni_sadrzaj>
    <derivirana_varijabla naziv="DomainObject.Predmet.StrankaNazivFormated_1">TOMISLAV ANĐIĆ, Pula</derivirana_varijabla>
  </DomainObject.Predmet.StrankaNazivFormated>
  <DomainObject.Predmet.StrankaNazivFormatedOIB>
    <izvorni_sadrzaj>TOMISLAV ANĐIĆ, Pula, OIB 59379033862</izvorni_sadrzaj>
    <derivirana_varijabla naziv="DomainObject.Predmet.StrankaNazivFormatedOIB_1">TOMISLAV ANĐIĆ, Pula, OIB 59379033862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9406.53</izvorni_sadrzaj>
    <derivirana_varijabla naziv="DomainObject.Predmet.TrenutnaVrijednost_1">9406.53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TOMISLAV ANĐIĆ, Pula</item>
    </izvorni_sadrzaj>
    <derivirana_varijabla naziv="DomainObject.Predmet.StrankaListFormated_1">
      <item>TOMISLAV ANĐIĆ, Pula</item>
    </derivirana_varijabla>
  </DomainObject.Predmet.StrankaListFormated>
  <DomainObject.Predmet.StrankaListFormatedOIB>
    <izvorni_sadrzaj>
      <item>TOMISLAV ANĐIĆ, Pula, OIB 59379033862</item>
    </izvorni_sadrzaj>
    <derivirana_varijabla naziv="DomainObject.Predmet.StrankaListFormatedOIB_1">
      <item>TOMISLAV ANĐIĆ, Pula, OIB 59379033862</item>
    </derivirana_varijabla>
  </DomainObject.Predmet.StrankaListFormatedOIB>
  <DomainObject.Predmet.StrankaListFormatedWithAdress>
    <izvorni_sadrzaj>
      <item>TOMISLAV ANĐIĆ, Pula, Marianijeva Ulica 16, 52100 Pula</item>
    </izvorni_sadrzaj>
    <derivirana_varijabla naziv="DomainObject.Predmet.StrankaListFormatedWithAdress_1">
      <item>TOMISLAV ANĐIĆ, Pula, Marianijeva Ulica 16, 52100 Pula</item>
    </derivirana_varijabla>
  </DomainObject.Predmet.StrankaListFormatedWithAdress>
  <DomainObject.Predmet.StrankaListFormatedWithAdressOIB>
    <izvorni_sadrzaj>
      <item>TOMISLAV ANĐIĆ, Pula, OIB 59379033862, Marianijeva Ulica 16, 52100 Pula</item>
    </izvorni_sadrzaj>
    <derivirana_varijabla naziv="DomainObject.Predmet.StrankaListFormatedWithAdressOIB_1">
      <item>TOMISLAV ANĐIĆ, Pula, OIB 59379033862, Marianijeva Ulica 16, 52100 Pula</item>
    </derivirana_varijabla>
  </DomainObject.Predmet.StrankaListFormatedWithAdressOIB>
  <DomainObject.Predmet.StrankaListNazivFormated>
    <izvorni_sadrzaj>
      <item>TOMISLAV ANĐIĆ, Pula</item>
    </izvorni_sadrzaj>
    <derivirana_varijabla naziv="DomainObject.Predmet.StrankaListNazivFormated_1">
      <item>TOMISLAV ANĐIĆ, Pula</item>
    </derivirana_varijabla>
  </DomainObject.Predmet.StrankaListNazivFormated>
  <DomainObject.Predmet.StrankaListNazivFormatedOIB>
    <izvorni_sadrzaj>
      <item>TOMISLAV ANĐIĆ, Pula, OIB 59379033862</item>
    </izvorni_sadrzaj>
    <derivirana_varijabla naziv="DomainObject.Predmet.StrankaListNazivFormatedOIB_1">
      <item>TOMISLAV ANĐIĆ, Pula, OIB 59379033862</item>
    </derivirana_varijabla>
  </DomainObject.Predmet.StrankaListNazivFormatedOIB>
  <DomainObject.Predmet.ProtuStrankaListFormated>
    <izvorni_sadrzaj>
      <item>LUKAS d. o. o. PULA</item>
    </izvorni_sadrzaj>
    <derivirana_varijabla naziv="DomainObject.Predmet.ProtuStrankaListFormated_1">
      <item>LUKAS d. o. o. PULA</item>
    </derivirana_varijabla>
  </DomainObject.Predmet.ProtuStrankaListFormated>
  <DomainObject.Predmet.ProtuStrankaListFormatedOIB>
    <izvorni_sadrzaj>
      <item>LUKAS d. o. o. PULA, OIB 19835183925</item>
    </izvorni_sadrzaj>
    <derivirana_varijabla naziv="DomainObject.Predmet.ProtuStrankaListFormatedOIB_1">
      <item>LUKAS d. o. o. PULA, OIB 19835183925</item>
    </derivirana_varijabla>
  </DomainObject.Predmet.ProtuStrankaListFormatedOIB>
  <DomainObject.Predmet.ProtuStrankaListFormatedWithAdress>
    <izvorni_sadrzaj>
      <item>LUKAS d. o. o. PULA, Marianijeva 16, 52100 Pula</item>
    </izvorni_sadrzaj>
    <derivirana_varijabla naziv="DomainObject.Predmet.ProtuStrankaListFormatedWithAdress_1">
      <item>LUKAS d. o. o. PULA, Marianijeva 16, 52100 Pula</item>
    </derivirana_varijabla>
  </DomainObject.Predmet.ProtuStrankaListFormatedWithAdress>
  <DomainObject.Predmet.ProtuStrankaListFormatedWithAdressOIB>
    <izvorni_sadrzaj>
      <item>LUKAS d. o. o. PULA, OIB 19835183925, Marianijeva 16, 52100 Pula</item>
    </izvorni_sadrzaj>
    <derivirana_varijabla naziv="DomainObject.Predmet.ProtuStrankaListFormatedWithAdressOIB_1">
      <item>LUKAS d. o. o. PULA, OIB 19835183925, Marianijeva 16, 52100 Pula</item>
    </derivirana_varijabla>
  </DomainObject.Predmet.ProtuStrankaListFormatedWithAdressOIB>
  <DomainObject.Predmet.ProtuStrankaListNazivFormated>
    <izvorni_sadrzaj>
      <item>LUKAS d. o. o. PULA</item>
    </izvorni_sadrzaj>
    <derivirana_varijabla naziv="DomainObject.Predmet.ProtuStrankaListNazivFormated_1">
      <item>LUKAS d. o. o. PULA</item>
    </derivirana_varijabla>
  </DomainObject.Predmet.ProtuStrankaListNazivFormated>
  <DomainObject.Predmet.ProtuStrankaListNazivFormatedOIB>
    <izvorni_sadrzaj>
      <item>LUKAS d. o. o. PULA, OIB 19835183925</item>
    </izvorni_sadrzaj>
    <derivirana_varijabla naziv="DomainObject.Predmet.ProtuStrankaListNazivFormatedOIB_1">
      <item>LUKAS d. o. o. PULA, OIB 19835183925</item>
    </derivirana_varijabla>
  </DomainObject.Predmet.ProtuStrankaListNazivFormatedOIB>
  <DomainObject.Predmet.OstaliListFormated>
    <izvorni_sadrzaj>
      <item>odvj. MARIJANA BILIĆ</item>
    </izvorni_sadrzaj>
    <derivirana_varijabla naziv="DomainObject.Predmet.OstaliListFormated_1">
      <item>odvj. MARIJANA BILIĆ</item>
    </derivirana_varijabla>
  </DomainObject.Predmet.OstaliListFormated>
  <DomainObject.Predmet.OstaliListFormatedOIB>
    <izvorni_sadrzaj>
      <item>odvj. MARIJANA BILIĆ</item>
    </izvorni_sadrzaj>
    <derivirana_varijabla naziv="DomainObject.Predmet.OstaliListFormatedOIB_1">
      <item>odvj. MARIJANA BILIĆ</item>
    </derivirana_varijabla>
  </DomainObject.Predmet.OstaliListFormatedOIB>
  <DomainObject.Predmet.OstaliListFormatedWithAdress>
    <izvorni_sadrzaj>
      <item>odvj. MARIJANA BILIĆ, Radićeva 47/I, 52100 Pula</item>
    </izvorni_sadrzaj>
    <derivirana_varijabla naziv="DomainObject.Predmet.OstaliListFormatedWithAdress_1">
      <item>odvj. MARIJANA BILIĆ, Radićeva 47/I, 52100 Pula</item>
    </derivirana_varijabla>
  </DomainObject.Predmet.OstaliListFormatedWithAdress>
  <DomainObject.Predmet.OstaliListFormatedWithAdressOIB>
    <izvorni_sadrzaj>
      <item>odvj. MARIJANA BILIĆ, Radićeva 47/I, 52100 Pula</item>
    </izvorni_sadrzaj>
    <derivirana_varijabla naziv="DomainObject.Predmet.OstaliListFormatedWithAdressOIB_1">
      <item>odvj. MARIJANA BILIĆ, Radićeva 47/I, 52100 Pula</item>
    </derivirana_varijabla>
  </DomainObject.Predmet.OstaliListFormatedWithAdressOIB>
  <DomainObject.Predmet.OstaliListNazivFormated>
    <izvorni_sadrzaj>
      <item>odvj. MARIJANA BILIĆ</item>
    </izvorni_sadrzaj>
    <derivirana_varijabla naziv="DomainObject.Predmet.OstaliListNazivFormated_1">
      <item>odvj. MARIJANA BILIĆ</item>
    </derivirana_varijabla>
  </DomainObject.Predmet.OstaliListNazivFormated>
  <DomainObject.Predmet.OstaliListNazivFormatedOIB>
    <izvorni_sadrzaj>
      <item>odvj. MARIJANA BILIĆ</item>
    </izvorni_sadrzaj>
    <derivirana_varijabla naziv="DomainObject.Predmet.OstaliListNazivFormatedOIB_1">
      <item>odvj. MARIJANA BILIĆ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ANĐIĆ, Pula</izvorni_sadrzaj>
    <derivirana_varijabla naziv="DomainObject.Predmet.StrankaIDrugi_1">TOMISLAV ANĐIĆ, Pula</derivirana_varijabla>
  </DomainObject.Predmet.StrankaIDrugi>
  <DomainObject.Predmet.ProtustrankaIDrugi>
    <izvorni_sadrzaj>LUKAS d. o. o. PULA</izvorni_sadrzaj>
    <derivirana_varijabla naziv="DomainObject.Predmet.ProtustrankaIDrugi_1">LUKAS d. o. o. PULA</derivirana_varijabla>
  </DomainObject.Predmet.ProtustrankaIDrugi>
  <DomainObject.Predmet.StrankaIDrugiAdressOIB>
    <izvorni_sadrzaj>TOMISLAV ANĐIĆ, Pula, OIB 59379033862, Marianijeva Ulica 16, 52100 Pula</izvorni_sadrzaj>
    <derivirana_varijabla naziv="DomainObject.Predmet.StrankaIDrugiAdressOIB_1">TOMISLAV ANĐIĆ, Pula, OIB 59379033862, Marianijeva Ulica 16, 52100 Pula</derivirana_varijabla>
  </DomainObject.Predmet.StrankaIDrugiAdressOIB>
  <DomainObject.Predmet.ProtustrankaIDrugiAdressOIB>
    <izvorni_sadrzaj>LUKAS d. o. o. PULA, OIB 19835183925, Marianijeva 16, 52100 Pula</izvorni_sadrzaj>
    <derivirana_varijabla naziv="DomainObject.Predmet.ProtustrankaIDrugiAdressOIB_1">LUKAS d. o. o. PULA, OIB 19835183925, Marianijeva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2017.</izvorni_sadrzaj>
    <derivirana_varijabla naziv="DomainObject.Predmet.OdlukaRjesenje.DatumDonosenjaOdluke_1">5. svibnja 2017.</derivirana_varijabla>
  </DomainObject.Predmet.OdlukaRjesenje.DatumDonosenjaOdluke>
  <DomainObject.Predmet.OdlukaRjesenje.DatumPravomocnosti>
    <izvorni_sadrzaj>26. svibnja 2017.</izvorni_sadrzaj>
    <derivirana_varijabla naziv="DomainObject.Predmet.OdlukaRjesenje.DatumPravomocnosti_1">26. svibnja 2017.</derivirana_varijabla>
  </DomainObject.Predmet.OdlukaRjesenje.DatumPravomocnosti>
  <DomainObject.Predmet.OdlukaRjesenje.Oznaka>
    <izvorni_sadrzaj>St-278/2017-16</izvorni_sadrzaj>
    <derivirana_varijabla naziv="DomainObject.Predmet.OdlukaRjesenje.Oznaka_1">St-278/2017-16</derivirana_varijabla>
  </DomainObject.Predmet.OdlukaRjesenje.Oznaka>
  <DomainObject.Predmet.SudioniciListNaziv>
    <izvorni_sadrzaj>
      <item>LUKAS d. o. o. PULA</item>
      <item>TOMISLAV ANĐIĆ, Pula</item>
      <item>odvj. MARIJANA BILIĆ</item>
    </izvorni_sadrzaj>
    <derivirana_varijabla naziv="DomainObject.Predmet.SudioniciListNaziv_1">
      <item>LUKAS d. o. o. PULA</item>
      <item>TOMISLAV ANĐIĆ, Pula</item>
      <item>odvj. MARIJANA BILIĆ</item>
    </derivirana_varijabla>
  </DomainObject.Predmet.SudioniciListNaziv>
  <DomainObject.Predmet.SudioniciListAdressOIB>
    <izvorni_sadrzaj>
      <item>LUKAS d. o. o. PULA, OIB 19835183925, Marianijeva 16,52100 Pula</item>
      <item>TOMISLAV ANĐIĆ, Pula, OIB 59379033862, Marianijeva Ulica 16,52100 Pula</item>
      <item>odvj. MARIJANA BILIĆ, Radićeva 47/I,52100 Pula</item>
    </izvorni_sadrzaj>
    <derivirana_varijabla naziv="DomainObject.Predmet.SudioniciListAdressOIB_1">
      <item>LUKAS d. o. o. PULA, OIB 19835183925, Marianijeva 16,52100 Pula</item>
      <item>TOMISLAV ANĐIĆ, Pula, OIB 59379033862, Marianijeva Ulica 16,52100 Pula</item>
      <item>odvj. MARIJANA BILIĆ, Radićeva 47/I,52100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19835183925</item>
      <item>, OIB 59379033862</item>
      <item>, OIB null</item>
    </izvorni_sadrzaj>
    <derivirana_varijabla naziv="DomainObject.Predmet.SudioniciListNazivOIB_1">
      <item>, OIB 19835183925</item>
      <item>, OIB 59379033862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1</properties:Pages>
  <properties:Words>301</properties:Words>
  <properties:Characters>1441</properties:Characters>
  <properties:Lines>50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2018-01-23T07:43:00Z</dcterms:created>
  <dc:creator>korisnik</dc:creator>
  <cp:lastModifiedBy>Sanja Lakošeljac</cp:lastModifiedBy>
  <dcterms:modified xmlns:xsi="http://www.w3.org/2001/XMLSchema-instance" xsi:type="dcterms:W3CDTF">2018-01-23T07:48:00Z</dcterms:modified>
  <cp:revision>4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