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d06b" w14:paraId="958d06b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32574C" w:rsidP="00DF0DBC" w:rsidR="00DF0DBC">
      <w:pPr>
        <w:jc w:val="right"/>
      </w:pPr>
      <w:r>
        <w:t xml:space="preserve">    13 St-772/16-16</w:t>
      </w:r>
    </w:p>
    <w:p w:rsidRDefault="00DF0DBC" w:rsidP="00DF0DBC" w:rsidR="00DF0DB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DBC" w:rsidP="00DF0DBC" w:rsidR="00DF0DBC" w:rsidRPr="00D21A2C"/>
    <w:p w:rsidRDefault="00DF0DBC" w:rsidP="00DF0DBC" w:rsidR="00DF0DB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F0DBC" w:rsidP="00DF0DBC" w:rsidR="00DF0DB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F0DBC" w:rsidP="00DF0DBC" w:rsidR="00DF0DBC" w:rsidRPr="00B82754">
      <w:pPr>
        <w:rPr>
          <w:sz w:val="22"/>
          <w:szCs w:val="22"/>
        </w:rPr>
      </w:pPr>
    </w:p>
    <w:p w:rsidRDefault="00DF0DBC" w:rsidP="00DF0DBC" w:rsidR="00DF0DBC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</w:t>
      </w:r>
    </w:p>
    <w:p w:rsidRDefault="00DF0DBC" w:rsidP="00DF0DBC" w:rsidR="00DF0DBC">
      <w:pPr>
        <w:jc w:val="center"/>
      </w:pPr>
      <w:r>
        <w:t>R E P U B L I K A    H R V A T S K A</w:t>
      </w:r>
    </w:p>
    <w:p w:rsidRDefault="00DF0DBC" w:rsidP="00DF0DBC" w:rsidR="00DF0DBC">
      <w:pPr>
        <w:jc w:val="center"/>
      </w:pPr>
      <w:r w:rsidRPr="001A6A6A">
        <w:t>R J E Š E N J E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</w:pPr>
    </w:p>
    <w:p w:rsidRDefault="00DF0DBC" w:rsidP="00DF0DBC" w:rsidR="00DF0DBC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A86627">
        <w:rPr>
          <w:color w:val="000000"/>
        </w:rPr>
        <w:t>KOD BAĆE j.d.o.o. za ugostiteljstvo i trgovinu, Vinkovci, Duga ulica 108, MBS: 030136463, OIB: 58061173744</w:t>
      </w:r>
      <w:r>
        <w:rPr>
          <w:bCs/>
        </w:rPr>
        <w:t>, dana 20.</w:t>
      </w:r>
      <w:r w:rsidR="00A86627">
        <w:rPr>
          <w:bCs/>
        </w:rPr>
        <w:t xml:space="preserve"> ožujka </w:t>
      </w:r>
      <w:r>
        <w:rPr>
          <w:bCs/>
        </w:rPr>
        <w:t xml:space="preserve">2018. </w:t>
      </w:r>
    </w:p>
    <w:p w:rsidRDefault="00DF0DBC" w:rsidP="00DF0DBC" w:rsidR="00DF0DBC">
      <w:pPr>
        <w:ind w:firstLine="1004" w:left="-284"/>
        <w:jc w:val="both"/>
        <w:rPr>
          <w:bCs/>
        </w:rPr>
      </w:pPr>
    </w:p>
    <w:p w:rsidRDefault="00DF0DBC" w:rsidP="00DF0DBC" w:rsidR="00DF0DBC">
      <w:pPr>
        <w:ind w:firstLine="1004" w:left="-284"/>
        <w:jc w:val="both"/>
      </w:pPr>
      <w:r w:rsidRPr="005B02ED">
        <w:t xml:space="preserve">    </w:t>
      </w:r>
    </w:p>
    <w:p w:rsidRDefault="00DF0DBC" w:rsidP="00DF0DBC" w:rsidR="00DF0DBC" w:rsidRPr="001A6A6A">
      <w:pPr>
        <w:jc w:val="center"/>
      </w:pPr>
      <w:r w:rsidRPr="001A6A6A">
        <w:t>r i j e š i o  j e</w:t>
      </w:r>
    </w:p>
    <w:p w:rsidRDefault="00DF0DBC" w:rsidP="00DF0DBC" w:rsidR="00DF0DBC">
      <w:pPr>
        <w:pStyle w:val="Tijeloteksta"/>
      </w:pPr>
      <w:r>
        <w:tab/>
      </w:r>
    </w:p>
    <w:p w:rsidRDefault="00DF0DBC" w:rsidP="00DF0DBC" w:rsidR="00DF0DBC" w:rsidRPr="00BB13AD">
      <w:pPr>
        <w:pStyle w:val="Tijeloteksta"/>
      </w:pPr>
    </w:p>
    <w:p w:rsidRDefault="00DF0DBC" w:rsidP="00DF0DBC" w:rsidR="00DF0DB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A86627">
        <w:t>Milanu Stanić   iz Slavonskog Broda, Matije Gupca 28, OIB 01567983373</w:t>
      </w:r>
      <w:r>
        <w:t xml:space="preserve">, odobrava se na ime nagrade i na ime naknade troškova iznos od 3.500,00 kn bruto, za obnašanje dužnosti privremenog stečajnog upravitelja nad stečajnim dužnikom </w:t>
      </w:r>
      <w:r w:rsidR="00A86627">
        <w:rPr>
          <w:color w:val="000000"/>
        </w:rPr>
        <w:t>KOD BAĆE j.d.o.o. za ugostiteljstvo i trgovinu, Vinkovci, Duga ulica 108, MBS: 030136463, OIB: 58061173744.</w:t>
      </w:r>
    </w:p>
    <w:p w:rsidRDefault="00DF0DBC" w:rsidP="00DF0DBC" w:rsidR="00DF0DBC">
      <w:pPr>
        <w:pStyle w:val="Tijeloteksta"/>
        <w:ind w:left="1065"/>
      </w:pPr>
    </w:p>
    <w:p w:rsidRDefault="00DF0DBC" w:rsidP="00DF0DBC" w:rsidR="00DF0DBC" w:rsidRPr="00E94D82">
      <w:pPr>
        <w:pStyle w:val="Tijeloteksta"/>
        <w:numPr>
          <w:ilvl w:val="0"/>
          <w:numId w:val="25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866892">
        <w:t>Milana Stanić   iz Slavonskog Broda, Matije Gupca 28, OIB 01567983373</w:t>
      </w:r>
      <w:r w:rsidR="00C72F84">
        <w:t>: HR</w:t>
      </w:r>
      <w:r w:rsidR="00866892">
        <w:t>6523400093103030708</w:t>
      </w:r>
      <w:r>
        <w:t xml:space="preserve">, sa kontovnika dužnika 8500 Fond za pokriće troškova stečajnog postupka. </w:t>
      </w:r>
    </w:p>
    <w:p w:rsidRDefault="00DF0DBC" w:rsidP="00DF0DBC" w:rsidR="00DF0DBC">
      <w:pPr>
        <w:pStyle w:val="Tijeloteksta"/>
        <w:ind w:left="1065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DF0DBC" w:rsidP="00DF0DBC" w:rsidR="00DF0DBC">
      <w:pPr>
        <w:pStyle w:val="Odlomakpopisa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DF0DBC" w:rsidP="000B0443" w:rsidR="00DF0DBC">
      <w:pPr>
        <w:pStyle w:val="Tijeloteksta"/>
        <w:rPr>
          <w:bCs/>
        </w:rPr>
      </w:pPr>
    </w:p>
    <w:p w:rsidRDefault="00866892" w:rsidP="000B0443" w:rsidR="00866892" w:rsidRPr="00747DCE">
      <w:pPr>
        <w:pStyle w:val="Tijeloteksta"/>
        <w:rPr>
          <w:bCs/>
        </w:rPr>
      </w:pPr>
    </w:p>
    <w:p w:rsidRDefault="00DF0DBC" w:rsidP="00DF0DBC" w:rsidR="00DF0DB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F0DBC" w:rsidP="00DF0DBC" w:rsidR="00DF0DBC">
      <w:pPr>
        <w:pStyle w:val="Tijeloteksta"/>
        <w:rPr>
          <w:bCs/>
        </w:rPr>
      </w:pPr>
    </w:p>
    <w:p w:rsidRDefault="00866892" w:rsidP="00DF0DBC" w:rsidR="00866892" w:rsidRPr="00AB2F7F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866892">
        <w:rPr>
          <w:bCs/>
        </w:rPr>
        <w:t>772/16-5 od 5. listopada</w:t>
      </w:r>
      <w:r>
        <w:rPr>
          <w:bCs/>
        </w:rPr>
        <w:t xml:space="preserve"> 2017. godine pokrenut je prethodni postupak nad dužnikom</w:t>
      </w:r>
      <w:r>
        <w:rPr>
          <w:color w:val="000000"/>
        </w:rPr>
        <w:t xml:space="preserve"> </w:t>
      </w:r>
      <w:r w:rsidR="00866892">
        <w:rPr>
          <w:color w:val="000000"/>
        </w:rPr>
        <w:t>KOD BAĆE j.d.o.o. za ugostiteljstvo i trgovinu, Vinkovci, Duga ulica 108, MBS: 030136463, OIB: 58061173744</w:t>
      </w:r>
      <w:r>
        <w:rPr>
          <w:bCs/>
        </w:rPr>
        <w:t xml:space="preserve">. Istim rješenjem imenovan  je privremeni stečajni upravitelj </w:t>
      </w:r>
      <w:r w:rsidR="00866892">
        <w:rPr>
          <w:bCs/>
        </w:rPr>
        <w:t>Milan Stanić iz Slavonskog Broda,</w:t>
      </w:r>
      <w:r>
        <w:rPr>
          <w:bCs/>
        </w:rPr>
        <w:t xml:space="preserve">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DF0DBC" w:rsidP="00866892" w:rsidR="00866892">
      <w:pPr>
        <w:jc w:val="right"/>
      </w:pPr>
      <w:r>
        <w:t xml:space="preserve">    </w:t>
      </w:r>
      <w:r w:rsidR="00866892">
        <w:t xml:space="preserve">    13 St-772/16-16</w:t>
      </w:r>
    </w:p>
    <w:p w:rsidRDefault="00DF0DBC" w:rsidP="00DF0DBC" w:rsidR="00DF0DBC">
      <w:pPr>
        <w:jc w:val="right"/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od </w:t>
      </w:r>
      <w:r w:rsidR="007F0308">
        <w:rPr>
          <w:bCs/>
        </w:rPr>
        <w:t>11. studenog</w:t>
      </w:r>
      <w:r>
        <w:rPr>
          <w:bCs/>
        </w:rPr>
        <w:t xml:space="preserve"> 2017. godine te je  nazočio ročištu radi izjašnjenja o prijedlogu i raspravi o pretpostavkama za otvaranje stečajnog postupka održanom dana</w:t>
      </w:r>
      <w:r w:rsidR="002068F8">
        <w:rPr>
          <w:bCs/>
        </w:rPr>
        <w:t xml:space="preserve"> 2</w:t>
      </w:r>
      <w:r w:rsidR="007F0308">
        <w:rPr>
          <w:bCs/>
        </w:rPr>
        <w:t>1. studenog</w:t>
      </w:r>
      <w:r>
        <w:rPr>
          <w:bCs/>
        </w:rPr>
        <w:t xml:space="preserve"> 2017. godine. 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7F0308">
        <w:rPr>
          <w:bCs/>
        </w:rPr>
        <w:t>19. ožujka 2018.</w:t>
      </w:r>
      <w:r>
        <w:rPr>
          <w:bCs/>
        </w:rPr>
        <w:t xml:space="preserve"> godine privremeni stečajni upravitelj u spis je dostavio     zahtjev za određivanje nagrade za obavljene poslove privremenog stečajnog upravitelja.</w:t>
      </w:r>
    </w:p>
    <w:p w:rsidRDefault="00DF0DBC" w:rsidP="00DF0DBC" w:rsidR="00DF0DBC">
      <w:pPr>
        <w:jc w:val="both"/>
      </w:pPr>
    </w:p>
    <w:p w:rsidRDefault="00DF0DBC" w:rsidP="00DF0DBC" w:rsidR="00DF0DBC">
      <w:pPr>
        <w:ind w:firstLine="708"/>
        <w:jc w:val="both"/>
        <w:rPr>
          <w:bCs/>
        </w:rPr>
      </w:pPr>
      <w:r>
        <w:t>Uzimajući u obzir obujam poslova i rad privremenog stečajnog upravitelja, sud je odlučio kao u izreci 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DF0DBC" w:rsidP="00DF0DBC" w:rsidR="00DF0DBC">
      <w:pPr>
        <w:ind w:firstLine="708"/>
        <w:jc w:val="both"/>
        <w:rPr>
          <w:bCs/>
        </w:rPr>
      </w:pPr>
    </w:p>
    <w:p w:rsidRDefault="00DF0DBC" w:rsidP="00DF0DBC" w:rsidR="00DF0DBC" w:rsidRPr="00524479">
      <w:pPr>
        <w:ind w:firstLine="708"/>
        <w:jc w:val="both"/>
        <w:rPr>
          <w:bCs/>
        </w:rPr>
      </w:pPr>
    </w:p>
    <w:p w:rsidRDefault="00DF0DBC" w:rsidP="00DF0DBC" w:rsidR="00DF0DBC" w:rsidRPr="00524479">
      <w:pPr>
        <w:pStyle w:val="Tijeloteksta"/>
        <w:rPr>
          <w:sz w:val="20"/>
          <w:szCs w:val="20"/>
        </w:rPr>
      </w:pPr>
    </w:p>
    <w:p w:rsidRDefault="00DF0DBC" w:rsidP="00DF0DBC" w:rsidR="00DF0DBC">
      <w:pPr>
        <w:pStyle w:val="Tijeloteksta"/>
        <w:jc w:val="center"/>
      </w:pPr>
      <w:r>
        <w:t xml:space="preserve">U Osijeku 20. </w:t>
      </w:r>
      <w:r w:rsidR="007F0308">
        <w:t>ožujak</w:t>
      </w:r>
      <w:r>
        <w:t xml:space="preserve">  2018. </w:t>
      </w: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left"/>
      </w:pPr>
      <w:r>
        <w:t>Zapisničar</w:t>
      </w:r>
    </w:p>
    <w:p w:rsidRDefault="00DF0DBC" w:rsidP="00DF0DBC" w:rsidR="00DF0DBC">
      <w:pPr>
        <w:pStyle w:val="Tijeloteksta"/>
        <w:jc w:val="left"/>
      </w:pPr>
      <w:r>
        <w:t xml:space="preserve">Maja Kocijan 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>UPUTA O PRAVNOM LIJEKU:</w:t>
      </w:r>
    </w:p>
    <w:p w:rsidRDefault="00DF0DBC" w:rsidP="00DF0DBC" w:rsidR="00DF0DBC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 w:rsidRPr="007B3432">
      <w:pPr>
        <w:pStyle w:val="Tijeloteksta"/>
        <w:jc w:val="left"/>
      </w:pPr>
      <w:r w:rsidRPr="007B3432">
        <w:t>DNA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7F0308">
        <w:t xml:space="preserve">Milan Stanić    </w:t>
      </w:r>
      <w:r>
        <w:t xml:space="preserve">     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7F0308" w:rsidP="00DF0DBC" w:rsidR="00DF0DBC" w:rsidRPr="007B3432">
      <w:pPr>
        <w:pStyle w:val="Tijeloteksta"/>
        <w:numPr>
          <w:ilvl w:val="0"/>
          <w:numId w:val="21"/>
        </w:numPr>
        <w:jc w:val="left"/>
      </w:pPr>
      <w:r>
        <w:t>kal. 10/4</w:t>
      </w:r>
    </w:p>
    <w:p w:rsidRDefault="00DF0DBC" w:rsidP="00DF0DBC" w:rsidR="00DF0DBC">
      <w:pPr>
        <w:ind w:firstLine="708"/>
        <w:jc w:val="both"/>
      </w:pPr>
    </w:p>
    <w:p w:rsidRDefault="00DF0DBC" w:rsidP="00DF0DBC" w:rsidR="00DF0DBC">
      <w:pPr>
        <w:ind w:firstLine="708"/>
        <w:jc w:val="both"/>
      </w:pPr>
    </w:p>
    <w:p w:rsidRDefault="00DF0DBC" w:rsidP="00DF0DBC" w:rsidR="00DF0DBC" w:rsidRPr="00A930D6">
      <w:pPr>
        <w:jc w:val="center"/>
      </w:pPr>
    </w:p>
    <w:p w:rsidRDefault="005A2E90" w:rsidP="00DF0DBC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068F8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74C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0308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6892"/>
    <w:rsid w:val="008676EE"/>
    <w:rsid w:val="008737C5"/>
    <w:rsid w:val="00877FCE"/>
    <w:rsid w:val="00890926"/>
    <w:rsid w:val="00894252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86627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2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4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2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2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2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2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veljače 2018.</izvorni_sadrzaj>
    <derivirana_varijabla naziv="DomainObject.Predmet.DatumArhiviranja_1">14. veljače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2018.</izvorni_sadrzaj>
    <derivirana_varijabla naziv="DomainObject.Predmet.DatumRjesavanja_1">11. siječnja 2018.</derivirana_varijabla>
  </DomainObject.Predmet.DatumRjesavanja>
  <DomainObject.Predmet.DatumRokaCuvanja>
    <izvorni_sadrzaj>14. veljače 2028.</izvorni_sadrzaj>
    <derivirana_varijabla naziv="DomainObject.Predmet.DatumRokaCuvanja_1">14. veljače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veljače 2018.</izvorni_sadrzaj>
    <derivirana_varijabla naziv="DomainObject.Predmet.DatumZatvaranja_1">14. veljače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hr.ibm.icms.common.model.sluzbeneosobe.Referada@393e393e[id=5785, dbStatus=null, naziv=13. Referada, oznaka=null, sudac=null] &lt;-hr.ibm.icms.common.model.sluzbeneosobe.Referada@393e393e[status dodjele: =false]</izvorni_sadrzaj>
    <derivirana_varijabla naziv="DomainObject.Predmet.MjestoCuvanja_1">hr.ibm.icms.common.model.sluzbeneosobe.Referada@393e393e[id=5785, dbStatus=null, naziv=13. Referada, oznaka=null, sudac=null] &lt;-hr.ibm.icms.common.model.sluzbeneosobe.Referada@393e393e[status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KOD BAĆE j.d.o.o. za ugostiteljstvo i trgovinu</izvorni_sadrzaj>
    <derivirana_varijabla naziv="DomainObject.Predmet.ProtustrankaFormated_1">  KOD BAĆE j.d.o.o. za ugostiteljstvo i trgovinu</derivirana_varijabla>
  </DomainObject.Predmet.ProtustrankaFormated>
  <DomainObject.Predmet.ProtustrankaFormatedOIB>
    <izvorni_sadrzaj>  KOD BAĆE j.d.o.o. za ugostiteljstvo i trgovinu, OIB 58061173744</izvorni_sadrzaj>
    <derivirana_varijabla naziv="DomainObject.Predmet.ProtustrankaFormatedOIB_1">  KOD BAĆE j.d.o.o. za ugostiteljstvo i trgovinu, OIB 58061173744</derivirana_varijabla>
  </DomainObject.Predmet.ProtustrankaFormatedOIB>
  <DomainObject.Predmet.ProtustrankaFormatedWithAdress>
    <izvorni_sadrzaj> KOD BAĆE j.d.o.o. za ugostiteljstvo i trgovinu, Duga ulica 108 , 32100 Vinkovci</izvorni_sadrzaj>
    <derivirana_varijabla naziv="DomainObject.Predmet.ProtustrankaFormatedWithAdress_1"> KOD BAĆE j.d.o.o. za ugostiteljstvo i trgovinu, Duga ulica 108 , 32100 Vinkovci</derivirana_varijabla>
  </DomainObject.Predmet.ProtustrankaFormatedWithAdress>
  <DomainObject.Predmet.ProtustrankaFormatedWithAdressOIB>
    <izvorni_sadrzaj> KOD BAĆE j.d.o.o. za ugostiteljstvo i trgovinu, OIB 58061173744, Duga ulica 108 , 32100 Vinkovci</izvorni_sadrzaj>
    <derivirana_varijabla naziv="DomainObject.Predmet.ProtustrankaFormatedWithAdressOIB_1"> KOD BAĆE j.d.o.o. za ugostiteljstvo i trgovinu, OIB 58061173744, Duga ulica 108 , 32100 Vinkovci</derivirana_varijabla>
  </DomainObject.Predmet.ProtustrankaFormatedWithAdressOIB>
  <DomainObject.Predmet.ProtustrankaWithAdress>
    <izvorni_sadrzaj>KOD BAĆE j.d.o.o. za ugostiteljstvo i trgovinu Duga ulica 108 , 32100 Vinkovci</izvorni_sadrzaj>
    <derivirana_varijabla naziv="DomainObject.Predmet.ProtustrankaWithAdress_1">KOD BAĆE j.d.o.o. za ugostiteljstvo i trgovinu Duga ulica 108 , 32100 Vinkovci</derivirana_varijabla>
  </DomainObject.Predmet.ProtustrankaWithAdress>
  <DomainObject.Predmet.ProtustrankaWithAdressOIB>
    <izvorni_sadrzaj>KOD BAĆE j.d.o.o. za ugostiteljstvo i trgovinu, OIB 58061173744, Duga ulica 108 , 32100 Vinkovci</izvorni_sadrzaj>
    <derivirana_varijabla naziv="DomainObject.Predmet.ProtustrankaWithAdressOIB_1">KOD BAĆE j.d.o.o. za ugostiteljstvo i trgovinu, OIB 58061173744, Duga ulica 108 , 32100 Vinkovci</derivirana_varijabla>
  </DomainObject.Predmet.ProtustrankaWithAdressOIB>
  <DomainObject.Predmet.ProtustrankaNazivFormated>
    <izvorni_sadrzaj>KOD BAĆE j.d.o.o. za ugostiteljstvo i trgovinu</izvorni_sadrzaj>
    <derivirana_varijabla naziv="DomainObject.Predmet.ProtustrankaNazivFormated_1">KOD BAĆE j.d.o.o. za ugostiteljstvo i trgovinu</derivirana_varijabla>
  </DomainObject.Predmet.ProtustrankaNazivFormated>
  <DomainObject.Predmet.ProtustrankaNazivFormatedOIB>
    <izvorni_sadrzaj>KOD BAĆE j.d.o.o. za ugostiteljstvo i trgovinu, OIB 58061173744</izvorni_sadrzaj>
    <derivirana_varijabla naziv="DomainObject.Predmet.ProtustrankaNazivFormatedOIB_1">KOD BAĆE j.d.o.o. za ugostiteljstvo i trgovinu, OIB 58061173744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KOD BAĆE j.d.o.o. za ugostiteljstvo i trgovinu</item>
    </izvorni_sadrzaj>
    <derivirana_varijabla naziv="DomainObject.Predmet.ProtuStrankaListFormated_1">
      <item>KOD BAĆE j.d.o.o. za ugostiteljstvo i trgovinu</item>
    </derivirana_varijabla>
  </DomainObject.Predmet.ProtuStrankaListFormated>
  <DomainObject.Predmet.ProtuStrankaListFormatedOIB>
    <izvorni_sadrzaj>
      <item>KOD BAĆE j.d.o.o. za ugostiteljstvo i trgovinu, OIB 58061173744</item>
    </izvorni_sadrzaj>
    <derivirana_varijabla naziv="DomainObject.Predmet.ProtuStrankaListFormatedOIB_1">
      <item>KOD BAĆE j.d.o.o. za ugostiteljstvo i trgovinu, OIB 58061173744</item>
    </derivirana_varijabla>
  </DomainObject.Predmet.ProtuStrankaListFormatedOIB>
  <DomainObject.Predmet.ProtuStrankaListFormatedWithAdress>
    <izvorni_sadrzaj>
      <item>KOD BAĆE j.d.o.o. za ugostiteljstvo i trgovinu, Duga ulica 108 , 32100 Vinkovci</item>
    </izvorni_sadrzaj>
    <derivirana_varijabla naziv="DomainObject.Predmet.ProtuStrankaListFormatedWithAdress_1">
      <item>KOD BAĆE j.d.o.o. za ugostiteljstvo i trgovinu, Duga ulica 108 , 32100 Vinkovci</item>
    </derivirana_varijabla>
  </DomainObject.Predmet.ProtuStrankaListFormatedWithAdress>
  <DomainObject.Predmet.ProtuStrankaListFormatedWithAdressOIB>
    <izvorni_sadrzaj>
      <item>KOD BAĆE j.d.o.o. za ugostiteljstvo i trgovinu, OIB 58061173744, Duga ulica 108 , 32100 Vinkovci</item>
    </izvorni_sadrzaj>
    <derivirana_varijabla naziv="DomainObject.Predmet.ProtuStrankaListFormatedWithAdressOIB_1">
      <item>KOD BAĆE j.d.o.o. za ugostiteljstvo i trgovinu, OIB 58061173744, Duga ulica 108 , 32100 Vinkovci</item>
    </derivirana_varijabla>
  </DomainObject.Predmet.ProtuStrankaListFormatedWithAdressOIB>
  <DomainObject.Predmet.ProtuStrankaListNazivFormated>
    <izvorni_sadrzaj>
      <item>KOD BAĆE j.d.o.o. za ugostiteljstvo i trgovinu</item>
    </izvorni_sadrzaj>
    <derivirana_varijabla naziv="DomainObject.Predmet.ProtuStrankaListNazivFormated_1">
      <item>KOD BAĆE j.d.o.o. za ugostiteljstvo i trgovinu</item>
    </derivirana_varijabla>
  </DomainObject.Predmet.ProtuStrankaListNazivFormated>
  <DomainObject.Predmet.ProtuStrankaListNazivFormatedOIB>
    <izvorni_sadrzaj>
      <item>KOD BAĆE j.d.o.o. za ugostiteljstvo i trgovinu, OIB 58061173744</item>
    </izvorni_sadrzaj>
    <derivirana_varijabla naziv="DomainObject.Predmet.ProtuStrankaListNazivFormatedOIB_1">
      <item>KOD BAĆE j.d.o.o. za ugostiteljstvo i trgovinu, OIB 58061173744</item>
    </derivirana_varijabla>
  </DomainObject.Predmet.ProtuStrankaListNazivFormatedOIB>
  <DomainObject.Predmet.OstaliListFormated>
    <izvorni_sadrzaj>
      <item>Zdravko Bačić</item>
    </izvorni_sadrzaj>
    <derivirana_varijabla naziv="DomainObject.Predmet.OstaliListFormated_1">
      <item>Zdravko Bačić</item>
    </derivirana_varijabla>
  </DomainObject.Predmet.OstaliListFormated>
  <DomainObject.Predmet.OstaliListFormatedOIB>
    <izvorni_sadrzaj>
      <item>Zdravko Bačić, OIB 68007566724</item>
    </izvorni_sadrzaj>
    <derivirana_varijabla naziv="DomainObject.Predmet.OstaliListFormatedOIB_1">
      <item>Zdravko Bačić, OIB 68007566724</item>
    </derivirana_varijabla>
  </DomainObject.Predmet.OstaliListFormatedOIB>
  <DomainObject.Predmet.OstaliListFormatedWithAdress>
    <izvorni_sadrzaj>
      <item>Zdravko Bačić, Duga Ulica 108, 32100 Vinkovci</item>
    </izvorni_sadrzaj>
    <derivirana_varijabla naziv="DomainObject.Predmet.OstaliListFormatedWithAdress_1">
      <item>Zdravko Bačić, Duga Ulica 108, 32100 Vinkovci</item>
    </derivirana_varijabla>
  </DomainObject.Predmet.OstaliListFormatedWithAdress>
  <DomainObject.Predmet.OstaliListFormatedWithAdressOIB>
    <izvorni_sadrzaj>
      <item>Zdravko Bačić, OIB 68007566724, Duga Ulica 108, 32100 Vinkovci</item>
    </izvorni_sadrzaj>
    <derivirana_varijabla naziv="DomainObject.Predmet.OstaliListFormatedWithAdressOIB_1">
      <item>Zdravko Bačić, OIB 68007566724, Duga Ulica 108, 32100 Vinkovci</item>
    </derivirana_varijabla>
  </DomainObject.Predmet.OstaliListFormatedWithAdressOIB>
  <DomainObject.Predmet.OstaliListNazivFormated>
    <izvorni_sadrzaj>
      <item>Zdravko Bačić</item>
    </izvorni_sadrzaj>
    <derivirana_varijabla naziv="DomainObject.Predmet.OstaliListNazivFormated_1">
      <item>Zdravko Bačić</item>
    </derivirana_varijabla>
  </DomainObject.Predmet.OstaliListNazivFormated>
  <DomainObject.Predmet.OstaliListNazivFormatedOIB>
    <izvorni_sadrzaj>
      <item>Zdravko Bačić, OIB 68007566724</item>
    </izvorni_sadrzaj>
    <derivirana_varijabla naziv="DomainObject.Predmet.OstaliListNazivFormatedOIB_1">
      <item>Zdravko Bačić, OIB 68007566724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KOD BAĆE j.d.o.o. za ugostiteljstvo i trgovinu</izvorni_sadrzaj>
    <derivirana_varijabla naziv="DomainObject.Predmet.ProtustrankaIDrugi_1">KOD BAĆE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KOD BAĆE j.d.o.o. za ugostiteljstvo i trgovinu, OIB 58061173744, Duga ulica 108 , 32100 Vinkovci</izvorni_sadrzaj>
    <derivirana_varijabla naziv="DomainObject.Predmet.ProtustrankaIDrugiAdressOIB_1">KOD BAĆE j.d.o.o. za ugostiteljstvo i trgovinu, OIB 58061173744, Duga ulica 108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>30. siječnja 2018.</izvorni_sadrzaj>
    <derivirana_varijabla naziv="DomainObject.Predmet.OdlukaRjesenje.DatumPravomocnosti_1">30. siječnja 2018.</derivirana_varijabla>
  </DomainObject.Predmet.OdlukaRjesenje.DatumPravomocnosti>
  <DomainObject.Predmet.OdlukaRjesenje.Oznaka>
    <izvorni_sadrzaj>St-772/2016-12</izvorni_sadrzaj>
    <derivirana_varijabla naziv="DomainObject.Predmet.OdlukaRjesenje.Oznaka_1">St-772/2016-12</derivirana_varijabla>
  </DomainObject.Predmet.OdlukaRjesenje.Oznaka>
  <DomainObject.Predmet.SudioniciListNaziv>
    <izvorni_sadrzaj>
      <item>FINA RC OSIJEK</item>
      <item>KOD BAĆE j.d.o.o. za ugostiteljstvo i trgovinu</item>
      <item>Zdravko Bačić</item>
    </izvorni_sadrzaj>
    <derivirana_varijabla naziv="DomainObject.Predmet.SudioniciListNaziv_1">
      <item>FINA RC OSIJEK</item>
      <item>KOD BAĆE j.d.o.o. za ugostiteljstvo i trgovinu</item>
      <item>Zdravko Bačić</item>
    </derivirana_varijabla>
  </DomainObject.Predmet.SudioniciListNaziv>
  <DomainObject.Predmet.SudioniciListAdressOIB>
    <izvorni_sadrzaj>
      <item>FINA RC OSIJEK, OIB 85821130368</item>
      <item>KOD BAĆE j.d.o.o. za ugostiteljstvo i trgovinu, OIB 58061173744, Duga ulica 108 ,32100 Vinkovci</item>
      <item>Zdravko Bačić, OIB 68007566724, Duga Ulica 108,32100 Vinkovci</item>
    </izvorni_sadrzaj>
    <derivirana_varijabla naziv="DomainObject.Predmet.SudioniciListAdressOIB_1">
      <item>FINA RC OSIJEK, OIB 85821130368</item>
      <item>KOD BAĆE j.d.o.o. za ugostiteljstvo i trgovinu, OIB 58061173744, Duga ulica 108 ,32100 Vinkovci</item>
      <item>Zdravko Bačić, OIB 68007566724, Duga Ulica 108,32100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58061173744</item>
      <item>, OIB 68007566724</item>
    </izvorni_sadrzaj>
    <derivirana_varijabla naziv="DomainObject.Predmet.SudioniciListNazivOIB_1">
      <item>, OIB 85821130368</item>
      <item>, OIB 58061173744</item>
      <item>, OIB 68007566724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E710F-59C8-4F91-8162-1FD392AC3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2521</properties:Characters>
  <properties:Lines>92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2018-03-20T09:32:00Z</dcterms:created>
  <dc:creator>hermanj</dc:creator>
  <cp:lastModifiedBy>Maja Kocijan</cp:lastModifiedBy>
  <cp:lastPrinted>2018-03-20T09:39:00Z</cp:lastPrinted>
  <dcterms:modified xmlns:xsi="http://www.w3.org/2001/XMLSchema-instance" xsi:type="dcterms:W3CDTF">2018-03-20T09:47:00Z</dcterms:modified>
  <cp:revision>6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(Milan Stanić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