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9c45" w14:paraId="c059c45" w:rsidRDefault="0023750E" w:rsidP="0023750E" w:rsidR="0023750E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23750E" w:rsidP="0023750E" w:rsidR="0023750E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50E" w:rsidP="0023750E" w:rsidR="0023750E">
      <w:r>
        <w:t xml:space="preserve">   REPUBLIKA HRVATSKA</w:t>
      </w:r>
    </w:p>
    <w:p w:rsidRDefault="0023750E" w:rsidP="0023750E" w:rsidR="0023750E">
      <w:r>
        <w:t>TRGOVAČKI SUD  U PAZINU</w:t>
      </w:r>
    </w:p>
    <w:p w:rsidRDefault="0023750E" w:rsidP="0023750E" w:rsidR="0023750E">
      <w:r>
        <w:t xml:space="preserve">          </w:t>
      </w:r>
    </w:p>
    <w:p w:rsidRDefault="0023750E" w:rsidP="0023750E" w:rsidR="0023750E" w:rsidRPr="00DA15C9">
      <w:r>
        <w:tab/>
      </w:r>
      <w:r>
        <w:tab/>
      </w:r>
      <w:r>
        <w:tab/>
      </w:r>
      <w:r>
        <w:tab/>
        <w:t xml:space="preserve">      </w:t>
      </w:r>
    </w:p>
    <w:p w:rsidRDefault="0023750E" w:rsidP="0023750E" w:rsidR="0023750E">
      <w:pPr>
        <w:jc w:val="center"/>
      </w:pPr>
      <w:r>
        <w:t>R E P U B L I K A  H R V A T S K A</w:t>
      </w:r>
    </w:p>
    <w:p w:rsidRDefault="0023750E" w:rsidP="0023750E" w:rsidR="0023750E"/>
    <w:p w:rsidRDefault="0023750E" w:rsidP="0023750E" w:rsidR="0023750E">
      <w:pPr>
        <w:jc w:val="center"/>
      </w:pPr>
      <w:r>
        <w:t>R J E Š E NJ E</w:t>
      </w:r>
    </w:p>
    <w:p w:rsidRDefault="0023750E" w:rsidP="0023750E" w:rsidR="0023750E" w:rsidRPr="00DA15C9"/>
    <w:p w:rsidRDefault="0023750E" w:rsidP="0023750E" w:rsidR="0023750E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>, odlučujući o prijedlogu predlagatelja</w:t>
      </w:r>
      <w:r>
        <w:t xml:space="preserve"> </w:t>
      </w:r>
      <w:r w:rsidR="008A7774">
        <w:t xml:space="preserve">Vlaste Majstorović, likvidatora likvidacijske mase društva KRIVI &amp; SLADE </w:t>
      </w:r>
      <w:r w:rsidR="000752DC">
        <w:t>d.o.o. Pula, Preradovićeva 16/2,</w:t>
      </w:r>
      <w:r w:rsidR="008A7774">
        <w:t xml:space="preserve"> OIB:</w:t>
      </w:r>
      <w:r>
        <w:t xml:space="preserve"> </w:t>
      </w:r>
      <w:r w:rsidR="000752DC" w:rsidRPr="000752DC">
        <w:t>05056165483</w:t>
      </w:r>
      <w:r>
        <w:t xml:space="preserve">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8A7774">
        <w:t>KRIVI &amp; SLADE d.o.o. Pula, Pre</w:t>
      </w:r>
      <w:r w:rsidR="000752DC">
        <w:t>radovićeva 16/2,</w:t>
      </w:r>
      <w:r w:rsidR="008A7774">
        <w:t xml:space="preserve"> OIB: </w:t>
      </w:r>
      <w:r w:rsidR="000752DC" w:rsidRPr="000752DC">
        <w:t>05056165483</w:t>
      </w:r>
      <w:r w:rsidR="000752DC">
        <w:t>,</w:t>
      </w:r>
      <w:r w:rsidR="008A7774">
        <w:t xml:space="preserve"> </w:t>
      </w:r>
      <w:r w:rsidRPr="00713F9C">
        <w:t xml:space="preserve">dana </w:t>
      </w:r>
      <w:r>
        <w:t>2</w:t>
      </w:r>
      <w:r w:rsidR="001845EB">
        <w:t>8</w:t>
      </w:r>
      <w:r>
        <w:t xml:space="preserve">. </w:t>
      </w:r>
      <w:r w:rsidR="008A7774">
        <w:t xml:space="preserve">veljače </w:t>
      </w:r>
      <w:r>
        <w:t>201</w:t>
      </w:r>
      <w:r w:rsidR="008A7774">
        <w:t>7</w:t>
      </w:r>
      <w:r>
        <w:t>.</w:t>
      </w:r>
    </w:p>
    <w:p w:rsidRDefault="008A7774" w:rsidP="0023750E" w:rsidR="008A7774">
      <w:pPr>
        <w:jc w:val="both"/>
      </w:pPr>
    </w:p>
    <w:p w:rsidRDefault="0023750E" w:rsidP="0023750E" w:rsidR="0023750E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23750E" w:rsidP="0023750E" w:rsidR="0023750E" w:rsidRPr="00DA15C9">
      <w:pPr>
        <w:ind w:firstLine="708"/>
      </w:pPr>
    </w:p>
    <w:p w:rsidRDefault="0023750E" w:rsidP="0023750E" w:rsidR="0023750E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8A7774">
        <w:t xml:space="preserve">KRIVI &amp; SLADE </w:t>
      </w:r>
      <w:r w:rsidR="000752DC">
        <w:t>d.o.o. Pula, Preradovićeva 16/2,</w:t>
      </w:r>
      <w:r w:rsidR="008A7774">
        <w:t xml:space="preserve"> OIB: </w:t>
      </w:r>
      <w:r w:rsidR="000752DC" w:rsidRPr="000752DC">
        <w:t>05056165483</w:t>
      </w:r>
      <w:r>
        <w:t>.</w:t>
      </w:r>
    </w:p>
    <w:p w:rsidRDefault="0023750E" w:rsidP="0023750E" w:rsidR="0023750E" w:rsidRPr="00DA15C9">
      <w:pPr>
        <w:ind w:firstLine="720"/>
        <w:jc w:val="both"/>
      </w:pPr>
    </w:p>
    <w:p w:rsidRDefault="0023750E" w:rsidP="0023750E" w:rsidR="0023750E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1C5B54" w:rsidRPr="00963293">
        <w:t>Dražen Vidman iz Ivaneca, V. Nazora 77, OIB: 42883746819</w:t>
      </w:r>
      <w:r w:rsidR="001C5B54" w:rsidRPr="00963293">
        <w:rPr>
          <w:rStyle w:val="f01"/>
        </w:rPr>
        <w:t>.</w:t>
      </w:r>
      <w:r w:rsidR="008A7774">
        <w:t xml:space="preserve"> </w:t>
      </w:r>
      <w:r w:rsidRPr="00DA15C9"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r w:rsidR="000C7606">
        <w:t>119</w:t>
      </w:r>
      <w:r w:rsidRPr="00DA15C9">
        <w:t>. st. 2.</w:t>
      </w:r>
      <w:r>
        <w:t xml:space="preserve"> </w:t>
      </w:r>
      <w:r w:rsidRPr="00DA15C9">
        <w:t>Stečajnog zakona).</w:t>
      </w:r>
    </w:p>
    <w:p w:rsidRDefault="0023750E" w:rsidP="0023750E" w:rsidR="0023750E" w:rsidRPr="00DA15C9"/>
    <w:p w:rsidRDefault="0023750E" w:rsidP="0023750E" w:rsidR="0023750E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23750E" w:rsidP="0023750E" w:rsidR="0023750E" w:rsidRPr="00DA15C9"/>
    <w:p w:rsidRDefault="0023750E" w:rsidP="0023750E" w:rsidR="0023750E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23750E" w:rsidP="0023750E" w:rsidR="0023750E" w:rsidRPr="00DA15C9"/>
    <w:p w:rsidRDefault="00CE2282" w:rsidP="0023750E" w:rsidR="0023750E" w:rsidRPr="00CE2282">
      <w:pPr>
        <w:jc w:val="center"/>
      </w:pPr>
      <w:r w:rsidRPr="00CE2282">
        <w:t>30</w:t>
      </w:r>
      <w:r w:rsidR="0023750E" w:rsidRPr="00CE2282">
        <w:t xml:space="preserve">. </w:t>
      </w:r>
      <w:r w:rsidRPr="00CE2282">
        <w:t xml:space="preserve">ožujka </w:t>
      </w:r>
      <w:r w:rsidR="0023750E" w:rsidRPr="00CE2282">
        <w:t xml:space="preserve">2017. u </w:t>
      </w:r>
      <w:r w:rsidRPr="00CE2282">
        <w:t>9</w:t>
      </w:r>
      <w:r w:rsidR="0023750E" w:rsidRPr="00CE2282">
        <w:t>:</w:t>
      </w:r>
      <w:r w:rsidRPr="00CE2282">
        <w:t>0</w:t>
      </w:r>
      <w:r w:rsidR="0023750E" w:rsidRPr="00CE2282">
        <w:t>0 sati</w:t>
      </w:r>
    </w:p>
    <w:p w:rsidRDefault="0023750E" w:rsidP="0023750E" w:rsidR="0023750E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>
        <w:t>2</w:t>
      </w:r>
      <w:r w:rsidRPr="00AF0276">
        <w:t xml:space="preserve">, </w:t>
      </w:r>
    </w:p>
    <w:p w:rsidRDefault="0023750E" w:rsidP="0023750E" w:rsidR="0023750E">
      <w:pPr>
        <w:jc w:val="both"/>
      </w:pPr>
    </w:p>
    <w:p w:rsidRDefault="0023750E" w:rsidP="0023750E" w:rsidR="0023750E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</w:t>
      </w:r>
      <w:r w:rsidRPr="00DA15C9">
        <w:t xml:space="preserve">, </w:t>
      </w:r>
      <w:r>
        <w:t>privremeni stečajni upravitelj i</w:t>
      </w:r>
      <w:r w:rsidRPr="00DA15C9">
        <w:t xml:space="preserve"> FINA.  </w:t>
      </w:r>
    </w:p>
    <w:p w:rsidRDefault="0023750E" w:rsidP="0023750E" w:rsidR="0023750E" w:rsidRPr="00DA15C9">
      <w:pPr>
        <w:jc w:val="both"/>
      </w:pPr>
    </w:p>
    <w:p w:rsidRDefault="0023750E" w:rsidP="0023750E" w:rsidR="0023750E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r w:rsidR="000C7606">
        <w:t>123</w:t>
      </w:r>
      <w:r w:rsidRPr="00DA15C9">
        <w:t>. st. 1. i 2. Stečajnog zakona).</w:t>
      </w:r>
    </w:p>
    <w:p w:rsidRDefault="0023750E" w:rsidP="0023750E" w:rsidR="0023750E" w:rsidRPr="00DA15C9">
      <w:pPr>
        <w:jc w:val="both"/>
      </w:pPr>
    </w:p>
    <w:p w:rsidRDefault="0023750E" w:rsidP="0023750E" w:rsidR="0023750E" w:rsidRPr="00DA15C9">
      <w:pPr>
        <w:jc w:val="center"/>
      </w:pPr>
      <w:r w:rsidRPr="00DA15C9">
        <w:t>Obrazloženje</w:t>
      </w:r>
    </w:p>
    <w:p w:rsidRDefault="0023750E" w:rsidP="0023750E" w:rsidR="0023750E" w:rsidRPr="00DA15C9"/>
    <w:p w:rsidRDefault="0023750E" w:rsidP="0023750E" w:rsidR="0023750E">
      <w:pPr>
        <w:jc w:val="both"/>
      </w:pPr>
      <w:r w:rsidRPr="00717C43">
        <w:tab/>
      </w:r>
      <w:r w:rsidR="00FF38D7">
        <w:t>Likvidator likv</w:t>
      </w:r>
      <w:r w:rsidR="00D14582">
        <w:t xml:space="preserve">idacijske mase dužnika Vlasta Majstorović </w:t>
      </w:r>
      <w:r w:rsidRPr="00717C43">
        <w:t>podn</w:t>
      </w:r>
      <w:r w:rsidR="000752DC">
        <w:t>i</w:t>
      </w:r>
      <w:r w:rsidR="00D14582">
        <w:t xml:space="preserve">jela je </w:t>
      </w:r>
      <w:r w:rsidRPr="00717C43">
        <w:t>prijedlog za pokretanje stečajnog postupka nad dužnikom.</w:t>
      </w:r>
    </w:p>
    <w:p w:rsidRDefault="005565B0" w:rsidP="005565B0" w:rsidR="005565B0">
      <w:pPr>
        <w:ind w:firstLine="708"/>
        <w:jc w:val="both"/>
      </w:pPr>
      <w:r>
        <w:lastRenderedPageBreak/>
        <w:t xml:space="preserve">U prijedlogu je naveo da je kao likvidator likvidacijske mase iza </w:t>
      </w:r>
      <w:r w:rsidR="000940C7">
        <w:t>KRIVI &amp; SLADE d.o.o. Pula</w:t>
      </w:r>
      <w:r>
        <w:t xml:space="preserve">, tijekom vođenja likvidacijskog postupka i prikupljenih tražbina vjerovnika utvrdio da likvidacijska imovina nije dovoljna za namirenje tražbina vjerovnika s kamatama zbog čega je obustavljen likvidacijski postupak, podneseno izviješće sudu, a sukladno čl. 377. Zakona o trgovačkim društvima i čl. 109. st. 4. Stečajnog zakona podnesen prijedlog za otvaranje stečajnog postupka.  U prijedlogu je likvidator naveo podatke o imovini i obvezama dužnika. </w:t>
      </w:r>
    </w:p>
    <w:p w:rsidRDefault="005565B0" w:rsidP="0023750E" w:rsidR="005565B0" w:rsidRPr="00717C43">
      <w:pPr>
        <w:jc w:val="both"/>
      </w:pPr>
    </w:p>
    <w:p w:rsidRDefault="0023750E" w:rsidP="0023750E" w:rsidR="0023750E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r w:rsidR="00CB74F8">
        <w:t>115</w:t>
      </w:r>
      <w:r w:rsidRPr="004C03E1">
        <w:t>. st. 2. SZ-a imenovan je privremeni stečajni upravitelj.</w:t>
      </w:r>
    </w:p>
    <w:p w:rsidRDefault="0023750E" w:rsidP="0023750E" w:rsidR="0023750E" w:rsidRPr="00DA15C9">
      <w:pPr>
        <w:jc w:val="both"/>
      </w:pPr>
    </w:p>
    <w:p w:rsidRDefault="0023750E" w:rsidP="0023750E" w:rsidR="0023750E" w:rsidRPr="00DA15C9">
      <w:pPr>
        <w:jc w:val="center"/>
      </w:pPr>
      <w:r w:rsidRPr="00DA15C9">
        <w:t xml:space="preserve">U Pazinu, </w:t>
      </w:r>
      <w:r w:rsidR="001845EB">
        <w:t>28</w:t>
      </w:r>
      <w:r>
        <w:t xml:space="preserve">. </w:t>
      </w:r>
      <w:r w:rsidR="000C7606">
        <w:t xml:space="preserve">veljače </w:t>
      </w:r>
      <w:r>
        <w:t>201</w:t>
      </w:r>
      <w:r w:rsidR="001845EB">
        <w:t>7</w:t>
      </w:r>
      <w:r w:rsidR="005B5D98">
        <w:t xml:space="preserve">. </w:t>
      </w:r>
    </w:p>
    <w:p w:rsidRDefault="0023750E" w:rsidP="0023750E" w:rsidR="0023750E">
      <w:pPr>
        <w:jc w:val="center"/>
      </w:pPr>
      <w:r w:rsidRPr="00DA15C9">
        <w:t xml:space="preserve">  </w:t>
      </w:r>
    </w:p>
    <w:p w:rsidRDefault="0023750E" w:rsidP="0023750E" w:rsidR="0023750E" w:rsidRPr="00DA15C9">
      <w:pPr>
        <w:jc w:val="center"/>
      </w:pPr>
    </w:p>
    <w:p w:rsidRDefault="0023750E" w:rsidP="0023750E" w:rsidR="0023750E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  <w:r w:rsidR="00FE00F1">
        <w:t>:</w:t>
      </w:r>
    </w:p>
    <w:p w:rsidRDefault="0023750E" w:rsidP="0023750E" w:rsidR="0023750E" w:rsidRPr="00DA15C9">
      <w:pPr>
        <w:jc w:val="center"/>
      </w:pPr>
    </w:p>
    <w:p w:rsidRDefault="0023750E" w:rsidP="0023750E" w:rsidR="0023750E">
      <w:pPr>
        <w:jc w:val="center"/>
      </w:pPr>
      <w:r w:rsidRPr="00DA15C9">
        <w:t xml:space="preserve">                                                                  </w:t>
      </w:r>
      <w:r>
        <w:t xml:space="preserve">    </w:t>
      </w:r>
      <w:r w:rsidR="00FE00F1">
        <w:t xml:space="preserve">          </w:t>
      </w:r>
      <w:r>
        <w:t>Damir Rabar</w:t>
      </w:r>
    </w:p>
    <w:p w:rsidRDefault="0023750E" w:rsidP="0023750E" w:rsidR="0023750E">
      <w:pPr>
        <w:jc w:val="both"/>
      </w:pPr>
    </w:p>
    <w:p w:rsidRDefault="0023750E" w:rsidP="0023750E" w:rsidR="0023750E">
      <w:pPr>
        <w:jc w:val="both"/>
      </w:pPr>
    </w:p>
    <w:p w:rsidRDefault="0023750E" w:rsidP="0023750E" w:rsidR="0023750E" w:rsidRPr="00DA15C9">
      <w:pPr>
        <w:jc w:val="both"/>
      </w:pPr>
    </w:p>
    <w:p w:rsidRDefault="0023750E" w:rsidP="0023750E" w:rsidR="0023750E" w:rsidRPr="00DA15C9">
      <w:pPr>
        <w:jc w:val="both"/>
      </w:pPr>
    </w:p>
    <w:p w:rsidRDefault="0023750E" w:rsidP="0023750E" w:rsidR="0023750E" w:rsidRPr="00DA15C9">
      <w:pPr>
        <w:jc w:val="both"/>
      </w:pPr>
      <w:r w:rsidRPr="00DA15C9">
        <w:t>UPUTA O PRAVNOM LIJEKU:</w:t>
      </w:r>
    </w:p>
    <w:p w:rsidRDefault="0023750E" w:rsidP="0023750E" w:rsidR="0023750E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r w:rsidR="00CB74F8">
        <w:t>115</w:t>
      </w:r>
      <w:r w:rsidRPr="00DA15C9">
        <w:t xml:space="preserve">. st. 1. </w:t>
      </w:r>
      <w:r>
        <w:t>SZ-a</w:t>
      </w:r>
      <w:r w:rsidRPr="00DA15C9">
        <w:t>).</w:t>
      </w:r>
    </w:p>
    <w:p w:rsidRDefault="0023750E" w:rsidP="0023750E" w:rsidR="0023750E" w:rsidRPr="00DA15C9">
      <w:pPr>
        <w:jc w:val="both"/>
      </w:pPr>
    </w:p>
    <w:p w:rsidRDefault="0023750E" w:rsidP="0023750E" w:rsidR="0023750E" w:rsidRPr="004E6F95">
      <w:pPr>
        <w:jc w:val="both"/>
      </w:pPr>
      <w:r w:rsidRPr="004E6F95">
        <w:t>DNA:</w:t>
      </w:r>
    </w:p>
    <w:p w:rsidRDefault="0023750E" w:rsidP="0023750E" w:rsidR="00881B7E">
      <w:pPr>
        <w:jc w:val="both"/>
      </w:pPr>
      <w:r w:rsidRPr="00714756">
        <w:t>- predlagatelj</w:t>
      </w:r>
      <w:r>
        <w:t xml:space="preserve">u </w:t>
      </w:r>
      <w:r w:rsidR="00BF3DE4">
        <w:t xml:space="preserve">/ dužniku </w:t>
      </w:r>
      <w:r w:rsidR="00881B7E">
        <w:t xml:space="preserve">- </w:t>
      </w:r>
      <w:r w:rsidR="00FF38D7">
        <w:t xml:space="preserve">likvidatoru </w:t>
      </w:r>
      <w:r w:rsidR="00881B7E">
        <w:t>Vlasti Majstorović, Pula, Koparska 37,</w:t>
      </w:r>
    </w:p>
    <w:p w:rsidRDefault="0023750E" w:rsidP="0023750E" w:rsidR="0023750E" w:rsidRPr="00714756">
      <w:pPr>
        <w:jc w:val="both"/>
      </w:pPr>
      <w:r w:rsidRPr="00714756">
        <w:t xml:space="preserve">- privremeni stečajni upravitelj </w:t>
      </w:r>
      <w:r w:rsidR="001C5B54" w:rsidRPr="00963293">
        <w:t>Dražen Vidman iz Ivaneca, V. Nazora 77,</w:t>
      </w:r>
      <w:r w:rsidRPr="00714756">
        <w:t xml:space="preserve"> uz prijedlog s prilozima</w:t>
      </w:r>
      <w:r>
        <w:t>,</w:t>
      </w:r>
    </w:p>
    <w:p w:rsidRDefault="0023750E" w:rsidP="0023750E" w:rsidR="0023750E" w:rsidRPr="00714756">
      <w:pPr>
        <w:jc w:val="both"/>
      </w:pPr>
      <w:r w:rsidRPr="00714756">
        <w:t xml:space="preserve">- FINA – Poslovnica </w:t>
      </w:r>
      <w:r>
        <w:t>Pula,</w:t>
      </w:r>
      <w:r w:rsidR="000752DC">
        <w:t xml:space="preserve"> Giardini 5,</w:t>
      </w:r>
    </w:p>
    <w:p w:rsidRDefault="0023750E" w:rsidP="0023750E" w:rsidR="0023750E" w:rsidRPr="00714756">
      <w:pPr>
        <w:jc w:val="both"/>
      </w:pPr>
      <w:r w:rsidRPr="00714756">
        <w:t xml:space="preserve">- Porezna uprava </w:t>
      </w:r>
      <w:r>
        <w:t xml:space="preserve">Pazin, M. B. Rašana 2/4, </w:t>
      </w:r>
    </w:p>
    <w:p w:rsidRDefault="0023750E" w:rsidP="0023750E" w:rsidR="0023750E">
      <w:pPr>
        <w:jc w:val="both"/>
      </w:pPr>
      <w:r w:rsidRPr="00714756">
        <w:t>- sudski registar ovoga suda</w:t>
      </w:r>
      <w:r>
        <w:t>,</w:t>
      </w:r>
    </w:p>
    <w:p w:rsidRDefault="0023750E" w:rsidP="0023750E" w:rsidR="0023750E" w:rsidRPr="004E6F95">
      <w:pPr>
        <w:jc w:val="both"/>
      </w:pPr>
      <w:r>
        <w:t>- e-oglasna ploča suda - 8 dana.</w:t>
      </w:r>
    </w:p>
    <w:p w:rsidRDefault="0023750E" w:rsidP="0023750E" w:rsidR="0023750E">
      <w:pPr>
        <w:jc w:val="both"/>
      </w:pPr>
    </w:p>
    <w:p w:rsidRDefault="0023750E" w:rsidP="0023750E" w:rsidR="0023750E" w:rsidRPr="004E6F95">
      <w:pPr>
        <w:jc w:val="both"/>
      </w:pPr>
    </w:p>
    <w:p w:rsidRDefault="0023750E" w:rsidP="0023750E" w:rsidR="0023750E" w:rsidRPr="00DA15C9"/>
    <w:p w:rsidRDefault="0023750E" w:rsidP="0023750E" w:rsidR="0023750E" w:rsidRPr="00DA15C9"/>
    <w:p w:rsidRDefault="0023750E" w:rsidP="0023750E" w:rsidR="0023750E"/>
    <w:p w:rsidRDefault="0023750E" w:rsidP="0023750E" w:rsidR="0023750E"/>
    <w:p w:rsidRDefault="00EB7624" w:rsidR="00EB7624"/>
    <w:sectPr w:rsidSect="000752DC" w:rsidR="00EB762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0ED" w:rsidP="008A7774" w:rsidR="000250ED">
      <w:r>
        <w:separator/>
      </w:r>
    </w:p>
  </w:endnote>
  <w:endnote w:id="0" w:type="continuationSeparator">
    <w:p w:rsidRDefault="000250ED" w:rsidP="008A7774" w:rsidR="00025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0ED" w:rsidP="008A7774" w:rsidR="000250ED">
      <w:r>
        <w:separator/>
      </w:r>
    </w:p>
  </w:footnote>
  <w:footnote w:id="0" w:type="continuationSeparator">
    <w:p w:rsidRDefault="000250ED" w:rsidP="008A7774" w:rsidR="00025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250ED" w:rsidP="000752DC" w:rsidR="000250ED" w:rsidRPr="0047448E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D9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>Posl. br. 1 St-68/17-2</w:t>
        </w:r>
      </w:p>
      <w:p w:rsidRDefault="000250ED" w:rsidP="000752DC" w:rsidR="000250ED" w:rsidRPr="0047448E">
        <w:pPr>
          <w:ind w:firstLine="708" w:left="3540"/>
          <w:jc w:val="center"/>
        </w:pPr>
      </w:p>
      <w:p w:rsidRDefault="008B0D92" w:rsidR="000250ED">
        <w:pPr>
          <w:pStyle w:val="Zaglavlje"/>
          <w:jc w:val="center"/>
        </w:pPr>
      </w:p>
    </w:sdtContent>
  </w:sdt>
  <w:p w:rsidRDefault="000250ED" w:rsidR="000250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0ED" w:rsidP="000752DC" w:rsidR="000250ED" w:rsidRPr="0047448E">
    <w:pPr>
      <w:jc w:val="right"/>
    </w:pPr>
    <w:r>
      <w:t>Posl. br. 1 St-68/17-2</w:t>
    </w:r>
  </w:p>
  <w:p w:rsidRDefault="000250ED" w:rsidP="000752DC" w:rsidR="000250E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50E"/>
    <w:rsid w:val="000250ED"/>
    <w:rsid w:val="000752DC"/>
    <w:rsid w:val="000940C7"/>
    <w:rsid w:val="000C7606"/>
    <w:rsid w:val="001845EB"/>
    <w:rsid w:val="0018665B"/>
    <w:rsid w:val="001C5B54"/>
    <w:rsid w:val="0023750E"/>
    <w:rsid w:val="004E3EB2"/>
    <w:rsid w:val="005565B0"/>
    <w:rsid w:val="005B5D98"/>
    <w:rsid w:val="00881B7E"/>
    <w:rsid w:val="008A7774"/>
    <w:rsid w:val="008B0D92"/>
    <w:rsid w:val="008B7B82"/>
    <w:rsid w:val="00BF3DE4"/>
    <w:rsid w:val="00CB74F8"/>
    <w:rsid w:val="00CE2282"/>
    <w:rsid w:val="00D14582"/>
    <w:rsid w:val="00EB7624"/>
    <w:rsid w:val="00FE00F1"/>
    <w:rsid w:val="00F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750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7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750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7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750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7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777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f01" w:type="character">
    <w:name w:val="f01"/>
    <w:rsid w:val="001C5B54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D9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D9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D9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D9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750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7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750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7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750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7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777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f01" w:type="character">
    <w:name w:val="f01"/>
    <w:rsid w:val="001C5B54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D9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D9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D9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D9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3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KRIVI &amp; SLADE d.o.o. PULA</izvorni_sadrzaj>
    <derivirana_varijabla naziv="DomainObject.Predmet.ProtustrankaFormated_1">  KRIVI &amp; SLADE d.o.o. PULA</derivirana_varijabla>
  </DomainObject.Predmet.ProtustrankaFormated>
  <DomainObject.Predmet.ProtustrankaFormatedOIB>
    <izvorni_sadrzaj>  KRIVI &amp; SLADE d.o.o. PULA, OIB 05056165483</izvorni_sadrzaj>
    <derivirana_varijabla naziv="DomainObject.Predmet.ProtustrankaFormatedOIB_1">  KRIVI &amp; SLADE d.o.o. PULA, OIB 05056165483</derivirana_varijabla>
  </DomainObject.Predmet.ProtustrankaFormatedOIB>
  <DomainObject.Predmet.ProtustrankaFormatedWithAdress>
    <izvorni_sadrzaj> KRIVI &amp; SLADE d.o.o. PULA, Preradovićeva 16/2, 52100 Pula</izvorni_sadrzaj>
    <derivirana_varijabla naziv="DomainObject.Predmet.ProtustrankaFormatedWithAdress_1"> KRIVI &amp; SLADE d.o.o. PULA, Preradovićeva 16/2, 52100 Pula</derivirana_varijabla>
  </DomainObject.Predmet.ProtustrankaFormatedWithAdress>
  <DomainObject.Predmet.ProtustrankaFormatedWithAdressOIB>
    <izvorni_sadrzaj> KRIVI &amp; SLADE d.o.o. PULA, OIB 05056165483, Preradovićeva 16/2, 52100 Pula</izvorni_sadrzaj>
    <derivirana_varijabla naziv="DomainObject.Predmet.ProtustrankaFormatedWithAdressOIB_1"> KRIVI &amp; SLADE d.o.o. PULA, OIB 05056165483, Preradovićeva 16/2, 52100 Pula</derivirana_varijabla>
  </DomainObject.Predmet.ProtustrankaFormatedWithAdressOIB>
  <DomainObject.Predmet.ProtustrankaWithAdress>
    <izvorni_sadrzaj>KRIVI &amp; SLADE d.o.o. PULA Preradovićeva 16/2, 52100 Pula</izvorni_sadrzaj>
    <derivirana_varijabla naziv="DomainObject.Predmet.ProtustrankaWithAdress_1">KRIVI &amp; SLADE d.o.o. PULA Preradovićeva 16/2, 52100 Pula</derivirana_varijabla>
  </DomainObject.Predmet.ProtustrankaWithAdress>
  <DomainObject.Predmet.ProtustrankaWithAdressOIB>
    <izvorni_sadrzaj>KRIVI &amp; SLADE d.o.o. PULA, OIB 05056165483, Preradovićeva 16/2, 52100 Pula</izvorni_sadrzaj>
    <derivirana_varijabla naziv="DomainObject.Predmet.ProtustrankaWithAdressOIB_1">KRIVI &amp; SLADE d.o.o. PULA, OIB 05056165483, Preradovićeva 16/2, 52100 Pula</derivirana_varijabla>
  </DomainObject.Predmet.ProtustrankaWithAdressOIB>
  <DomainObject.Predmet.ProtustrankaNazivFormated>
    <izvorni_sadrzaj>KRIVI &amp; SLADE d.o.o. PULA</izvorni_sadrzaj>
    <derivirana_varijabla naziv="DomainObject.Predmet.ProtustrankaNazivFormated_1">KRIVI &amp; SLADE d.o.o. PULA</derivirana_varijabla>
  </DomainObject.Predmet.ProtustrankaNazivFormated>
  <DomainObject.Predmet.ProtustrankaNazivFormatedOIB>
    <izvorni_sadrzaj>KRIVI &amp; SLADE d.o.o. PULA, OIB 05056165483</izvorni_sadrzaj>
    <derivirana_varijabla naziv="DomainObject.Predmet.ProtustrankaNazivFormatedOIB_1">KRIVI &amp; SLADE d.o.o. PULA, OIB 05056165483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938321.87</izvorni_sadrzaj>
    <derivirana_varijabla naziv="DomainObject.Predmet.TrenutnaVrijednost_1">938321.87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KRIVI &amp; SLADE d.o.o. PULA</item>
    </izvorni_sadrzaj>
    <derivirana_varijabla naziv="DomainObject.Predmet.ProtuStrankaListFormated_1">
      <item>KRIVI &amp; SLADE d.o.o. PULA</item>
    </derivirana_varijabla>
  </DomainObject.Predmet.ProtuStrankaListFormated>
  <DomainObject.Predmet.ProtuStrankaListFormatedOIB>
    <izvorni_sadrzaj>
      <item>KRIVI &amp; SLADE d.o.o. PULA, OIB 05056165483</item>
    </izvorni_sadrzaj>
    <derivirana_varijabla naziv="DomainObject.Predmet.ProtuStrankaListFormatedOIB_1">
      <item>KRIVI &amp; SLADE d.o.o. PULA, OIB 05056165483</item>
    </derivirana_varijabla>
  </DomainObject.Predmet.ProtuStrankaListFormatedOIB>
  <DomainObject.Predmet.ProtuStrankaListFormatedWithAdress>
    <izvorni_sadrzaj>
      <item>KRIVI &amp; SLADE d.o.o. PULA, Preradovićeva 16/2, 52100 Pula</item>
    </izvorni_sadrzaj>
    <derivirana_varijabla naziv="DomainObject.Predmet.ProtuStrankaListFormatedWithAdress_1">
      <item>KRIVI &amp; SLADE d.o.o. PULA, Preradovićeva 16/2, 52100 Pula</item>
    </derivirana_varijabla>
  </DomainObject.Predmet.ProtuStrankaListFormatedWithAdress>
  <DomainObject.Predmet.ProtuStrankaListFormatedWithAdressOIB>
    <izvorni_sadrzaj>
      <item>KRIVI &amp; SLADE d.o.o. PULA, OIB 05056165483, Preradovićeva 16/2, 52100 Pula</item>
    </izvorni_sadrzaj>
    <derivirana_varijabla naziv="DomainObject.Predmet.ProtuStrankaListFormatedWithAdressOIB_1">
      <item>KRIVI &amp; SLADE d.o.o. PULA, OIB 05056165483, Preradovićeva 16/2, 52100 Pula</item>
    </derivirana_varijabla>
  </DomainObject.Predmet.ProtuStrankaListFormatedWithAdressOIB>
  <DomainObject.Predmet.ProtuStrankaListNazivFormated>
    <izvorni_sadrzaj>
      <item>KRIVI &amp; SLADE d.o.o. PULA</item>
    </izvorni_sadrzaj>
    <derivirana_varijabla naziv="DomainObject.Predmet.ProtuStrankaListNazivFormated_1">
      <item>KRIVI &amp; SLADE d.o.o. PULA</item>
    </derivirana_varijabla>
  </DomainObject.Predmet.ProtuStrankaListNazivFormated>
  <DomainObject.Predmet.ProtuStrankaListNazivFormatedOIB>
    <izvorni_sadrzaj>
      <item>KRIVI &amp; SLADE d.o.o. PULA, OIB 05056165483</item>
    </izvorni_sadrzaj>
    <derivirana_varijabla naziv="DomainObject.Predmet.ProtuStrankaListNazivFormatedOIB_1">
      <item>KRIVI &amp; SLADE d.o.o. PULA, OIB 05056165483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KRIVI &amp; SLADE d.o.o. PULA</izvorni_sadrzaj>
    <derivirana_varijabla naziv="DomainObject.Predmet.ProtustrankaIDrugi_1">KRIVI &amp; SLADE d.o.o. PULA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KRIVI &amp; SLADE d.o.o. PULA, OIB 05056165483, Preradovićeva 16/2, 52100 Pula</izvorni_sadrzaj>
    <derivirana_varijabla naziv="DomainObject.Predmet.ProtustrankaIDrugiAdressOIB_1">KRIVI &amp; SLADE d.o.o. PULA, OIB 05056165483, Preradovićeva 16/2,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VLASTA MAJSTOROVIĆ, PULA</item>
      <item>KRIVI &amp; SLADE d.o.o. PULA</item>
    </izvorni_sadrzaj>
    <derivirana_varijabla naziv="DomainObject.Predmet.SudioniciListNaziv_1">
      <item>likvidator VLASTA MAJSTOROVIĆ, PULA</item>
      <item>KRIVI &amp; SLADE d.o.o. PULA</item>
    </derivirana_varijabla>
  </DomainObject.Predmet.SudioniciListNaziv>
  <DomainObject.Predmet.SudioniciListAdressOIB>
    <izvorni_sadrzaj>
      <item>likvidator VLASTA MAJSTOROVIĆ, PULA, OIB 78258328195, Koparska 37,52100 Pula</item>
      <item>KRIVI &amp; SLADE d.o.o. PULA, OIB 05056165483, Preradovićeva 16/2,52100 Pula</item>
    </izvorni_sadrzaj>
    <derivirana_varijabla naziv="DomainObject.Predmet.SudioniciListAdressOIB_1">
      <item>likvidator VLASTA MAJSTOROVIĆ, PULA, OIB 78258328195, Koparska 37,52100 Pula</item>
      <item>KRIVI &amp; SLADE d.o.o. PULA, OIB 05056165483, Preradovićeva 16/2,52100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05056165483</item>
    </izvorni_sadrzaj>
    <derivirana_varijabla naziv="DomainObject.Predmet.SudioniciListNazivOIB_1">
      <item>, OIB 78258328195</item>
      <item>, OIB 05056165483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2698</properties:Characters>
  <properties:Lines>86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2017-02-27T11:24:00Z</dcterms:created>
  <dc:creator>Damir Rabar</dc:creator>
  <cp:lastModifiedBy>Lorena Paris Aničić</cp:lastModifiedBy>
  <cp:lastPrinted>2017-02-28T06:52:00Z</cp:lastPrinted>
  <dcterms:modified xmlns:xsi="http://www.w3.org/2001/XMLSchema-instance" xsi:type="dcterms:W3CDTF">2017-02-28T06:58:00Z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