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1a3d" w14:paraId="98f1a3d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10280E">
        <w:t>140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10280E">
        <w:t>PERLITA j.d.o.o. za ugostiteljstvo</w:t>
      </w:r>
      <w:r w:rsidR="0010280E" w:rsidRPr="000539FB">
        <w:t xml:space="preserve">, </w:t>
      </w:r>
      <w:r w:rsidR="0010280E">
        <w:t>Pag</w:t>
      </w:r>
      <w:r w:rsidR="0010280E" w:rsidRPr="000539FB">
        <w:t xml:space="preserve">, </w:t>
      </w:r>
      <w:r w:rsidR="0010280E">
        <w:t>Križevačka ulica 17</w:t>
      </w:r>
      <w:r w:rsidR="0010280E" w:rsidRPr="000539FB">
        <w:t xml:space="preserve">, OIB: </w:t>
      </w:r>
      <w:r w:rsidR="0010280E">
        <w:t>45846725790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10280E">
        <w:t>Antoniu Radosloviću iz Paga</w:t>
      </w:r>
      <w:r>
        <w:t xml:space="preserve">,  </w:t>
      </w:r>
      <w:r w:rsidR="000E48FF">
        <w:t>11</w:t>
      </w:r>
      <w:r w:rsidR="00984003">
        <w:t xml:space="preserve">. </w:t>
      </w:r>
      <w:r w:rsidR="00BC0FE1">
        <w:t xml:space="preserve"> </w:t>
      </w:r>
      <w:r w:rsidR="00E35E92">
        <w:t>svibnja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E35E92">
        <w:rPr>
          <w:b/>
        </w:rPr>
        <w:t>29</w:t>
      </w:r>
      <w:r w:rsidR="00372EF1">
        <w:rPr>
          <w:b/>
        </w:rPr>
        <w:t xml:space="preserve">. </w:t>
      </w:r>
      <w:r w:rsidR="00B04D99">
        <w:rPr>
          <w:b/>
        </w:rPr>
        <w:t>svibnja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0E48FF">
        <w:rPr>
          <w:b/>
        </w:rPr>
        <w:t>10</w:t>
      </w:r>
      <w:r w:rsidR="00DF0E12">
        <w:rPr>
          <w:b/>
        </w:rPr>
        <w:t>,</w:t>
      </w:r>
      <w:r w:rsidR="000E48FF">
        <w:rPr>
          <w:b/>
        </w:rPr>
        <w:t>25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10280E">
        <w:t>Antonio Radoslović iz Paga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10280E">
        <w:t>Antonio Radoslović iz Paga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DC012D">
        <w:t xml:space="preserve">dužnikom </w:t>
      </w:r>
      <w:r w:rsidR="0010280E">
        <w:t>PERLITA j.d.o.o. za ugostiteljstvo</w:t>
      </w:r>
      <w:r w:rsidR="0010280E" w:rsidRPr="000539FB">
        <w:t xml:space="preserve">, </w:t>
      </w:r>
      <w:r w:rsidR="0010280E">
        <w:t>Pag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DC012D">
        <w:t>20</w:t>
      </w:r>
      <w:r>
        <w:t xml:space="preserve">. </w:t>
      </w:r>
      <w:r w:rsidR="00E35E92">
        <w:t>travnja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10280E">
        <w:t>120</w:t>
      </w:r>
      <w:r w:rsidRPr="006A6907">
        <w:t xml:space="preserve"> dana u iznosu od </w:t>
      </w:r>
      <w:r w:rsidR="0010280E">
        <w:t>20</w:t>
      </w:r>
      <w:r w:rsidR="007263AB">
        <w:t>.</w:t>
      </w:r>
      <w:r w:rsidR="0010280E">
        <w:t>855</w:t>
      </w:r>
      <w:r w:rsidR="007263AB">
        <w:t>,</w:t>
      </w:r>
      <w:r w:rsidR="0010280E">
        <w:t>01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10280E">
        <w:t>dvoje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lastRenderedPageBreak/>
        <w:t xml:space="preserve">U Zadru </w:t>
      </w:r>
      <w:r w:rsidR="000E48FF">
        <w:t>11</w:t>
      </w:r>
      <w:r w:rsidR="00984003">
        <w:t xml:space="preserve">. </w:t>
      </w:r>
      <w:r w:rsidR="00E35E92">
        <w:t>svibnja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77395F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10280E">
        <w:t>Antonio Radoslović iz Paga</w:t>
      </w:r>
      <w:r w:rsidR="0010280E" w:rsidRPr="0010055C">
        <w:t xml:space="preserve">, </w:t>
      </w:r>
      <w:r w:rsidR="0010280E">
        <w:t>Križevačka ulica 17</w:t>
      </w:r>
      <w:r w:rsidR="007263AB" w:rsidRPr="0010055C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7395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10280E">
      <w:t>140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48FF"/>
    <w:rsid w:val="000F60A2"/>
    <w:rsid w:val="00100C5A"/>
    <w:rsid w:val="00100FF1"/>
    <w:rsid w:val="0010280E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202A5"/>
    <w:rsid w:val="00530AEA"/>
    <w:rsid w:val="005403F9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159D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7395F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76FE"/>
    <w:rsid w:val="00A626D4"/>
    <w:rsid w:val="00A62A1F"/>
    <w:rsid w:val="00A65B8B"/>
    <w:rsid w:val="00A67650"/>
    <w:rsid w:val="00A70A5D"/>
    <w:rsid w:val="00A7781E"/>
    <w:rsid w:val="00A80B05"/>
    <w:rsid w:val="00A82C88"/>
    <w:rsid w:val="00A8350B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12D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39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9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9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9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9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39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9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9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9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9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St-140/2018</izvorni_sadrzaj>
    <derivirana_varijabla naziv="DomainObject.Predmet.OznakaBroj_1">St-140/2018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PERLITA j.d.o.o. za ugostiteljstvo</izvorni_sadrzaj>
    <derivirana_varijabla naziv="DomainObject.Predmet.ProtustrankaFormated_1">  PERLITA j.d.o.o. za ugostiteljstvo</derivirana_varijabla>
  </DomainObject.Predmet.ProtustrankaFormated>
  <DomainObject.Predmet.ProtustrankaFormatedOIB>
    <izvorni_sadrzaj>  PERLITA j.d.o.o. za ugostiteljstvo, OIB 45846725790</izvorni_sadrzaj>
    <derivirana_varijabla naziv="DomainObject.Predmet.ProtustrankaFormatedOIB_1">  PERLITA j.d.o.o. za ugostiteljstvo, OIB 45846725790</derivirana_varijabla>
  </DomainObject.Predmet.ProtustrankaFormatedOIB>
  <DomainObject.Predmet.ProtustrankaFormatedWithAdress>
    <izvorni_sadrzaj> PERLITA j.d.o.o. za ugostiteljstvo, Križevačka ulica 17, 23250 Pag</izvorni_sadrzaj>
    <derivirana_varijabla naziv="DomainObject.Predmet.ProtustrankaFormatedWithAdress_1"> PERLITA j.d.o.o. za ugostiteljstvo, Križevačka ulica 17, 23250 Pag</derivirana_varijabla>
  </DomainObject.Predmet.ProtustrankaFormatedWithAdress>
  <DomainObject.Predmet.ProtustrankaFormatedWithAdressOIB>
    <izvorni_sadrzaj> PERLITA j.d.o.o. za ugostiteljstvo, OIB 45846725790, Križevačka ulica 17, 23250 Pag</izvorni_sadrzaj>
    <derivirana_varijabla naziv="DomainObject.Predmet.ProtustrankaFormatedWithAdressOIB_1"> PERLITA j.d.o.o. za ugostiteljstvo, OIB 45846725790, Križevačka ulica 17, 23250 Pag</derivirana_varijabla>
  </DomainObject.Predmet.ProtustrankaFormatedWithAdressOIB>
  <DomainObject.Predmet.ProtustrankaWithAdress>
    <izvorni_sadrzaj>PERLITA j.d.o.o. za ugostiteljstvo Križevačka ulica 17, 23250 Pag</izvorni_sadrzaj>
    <derivirana_varijabla naziv="DomainObject.Predmet.ProtustrankaWithAdress_1">PERLITA j.d.o.o. za ugostiteljstvo Križevačka ulica 17, 23250 Pag</derivirana_varijabla>
  </DomainObject.Predmet.ProtustrankaWithAdress>
  <DomainObject.Predmet.ProtustrankaWithAdressOIB>
    <izvorni_sadrzaj>PERLITA j.d.o.o. za ugostiteljstvo, OIB 45846725790, Križevačka ulica 17, 23250 Pag</izvorni_sadrzaj>
    <derivirana_varijabla naziv="DomainObject.Predmet.ProtustrankaWithAdressOIB_1">PERLITA j.d.o.o. za ugostiteljstvo, OIB 45846725790, Križevačka ulica 17, 23250 Pag</derivirana_varijabla>
  </DomainObject.Predmet.ProtustrankaWithAdressOIB>
  <DomainObject.Predmet.ProtustrankaNazivFormated>
    <izvorni_sadrzaj>PERLITA j.d.o.o. za ugostiteljstvo</izvorni_sadrzaj>
    <derivirana_varijabla naziv="DomainObject.Predmet.ProtustrankaNazivFormated_1">PERLITA j.d.o.o. za ugostiteljstvo</derivirana_varijabla>
  </DomainObject.Predmet.ProtustrankaNazivFormated>
  <DomainObject.Predmet.ProtustrankaNazivFormatedOIB>
    <izvorni_sadrzaj>PERLITA j.d.o.o. za ugostiteljstvo, OIB 45846725790</izvorni_sadrzaj>
    <derivirana_varijabla naziv="DomainObject.Predmet.ProtustrankaNazivFormatedOIB_1">PERLITA j.d.o.o. za ugostiteljstvo, OIB 45846725790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20855.01</izvorni_sadrzaj>
    <derivirana_varijabla naziv="DomainObject.Predmet.TrenutnaVrijednost_1">20855.01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PERLITA j.d.o.o. za ugostiteljstvo</item>
    </izvorni_sadrzaj>
    <derivirana_varijabla naziv="DomainObject.Predmet.ProtuStrankaListFormated_1">
      <item>PERLITA j.d.o.o. za ugostiteljstvo</item>
    </derivirana_varijabla>
  </DomainObject.Predmet.ProtuStrankaListFormated>
  <DomainObject.Predmet.ProtuStrankaListFormatedOIB>
    <izvorni_sadrzaj>
      <item>PERLITA j.d.o.o. za ugostiteljstvo, OIB 45846725790</item>
    </izvorni_sadrzaj>
    <derivirana_varijabla naziv="DomainObject.Predmet.ProtuStrankaListFormatedOIB_1">
      <item>PERLITA j.d.o.o. za ugostiteljstvo, OIB 45846725790</item>
    </derivirana_varijabla>
  </DomainObject.Predmet.ProtuStrankaListFormatedOIB>
  <DomainObject.Predmet.ProtuStrankaListFormatedWithAdress>
    <izvorni_sadrzaj>
      <item>PERLITA j.d.o.o. za ugostiteljstvo, Križevačka ulica 17, 23250 Pag</item>
    </izvorni_sadrzaj>
    <derivirana_varijabla naziv="DomainObject.Predmet.ProtuStrankaListFormatedWithAdress_1">
      <item>PERLITA j.d.o.o. za ugostiteljstvo, Križevačka ulica 17, 23250 Pag</item>
    </derivirana_varijabla>
  </DomainObject.Predmet.ProtuStrankaListFormatedWithAdress>
  <DomainObject.Predmet.ProtuStrankaListFormatedWithAdressOIB>
    <izvorni_sadrzaj>
      <item>PERLITA j.d.o.o. za ugostiteljstvo, OIB 45846725790, Križevačka ulica 17, 23250 Pag</item>
    </izvorni_sadrzaj>
    <derivirana_varijabla naziv="DomainObject.Predmet.ProtuStrankaListFormatedWithAdressOIB_1">
      <item>PERLITA j.d.o.o. za ugostiteljstvo, OIB 45846725790, Križevačka ulica 17, 23250 Pag</item>
    </derivirana_varijabla>
  </DomainObject.Predmet.ProtuStrankaListFormatedWithAdressOIB>
  <DomainObject.Predmet.ProtuStrankaListNazivFormated>
    <izvorni_sadrzaj>
      <item>PERLITA j.d.o.o. za ugostiteljstvo</item>
    </izvorni_sadrzaj>
    <derivirana_varijabla naziv="DomainObject.Predmet.ProtuStrankaListNazivFormated_1">
      <item>PERLITA j.d.o.o. za ugostiteljstvo</item>
    </derivirana_varijabla>
  </DomainObject.Predmet.ProtuStrankaListNazivFormated>
  <DomainObject.Predmet.ProtuStrankaListNazivFormatedOIB>
    <izvorni_sadrzaj>
      <item>PERLITA j.d.o.o. za ugostiteljstvo, OIB 45846725790</item>
    </izvorni_sadrzaj>
    <derivirana_varijabla naziv="DomainObject.Predmet.ProtuStrankaListNazivFormatedOIB_1">
      <item>PERLITA j.d.o.o. za ugostiteljstvo, OIB 45846725790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PERLITA j.d.o.o. za ugostiteljstvo</izvorni_sadrzaj>
    <derivirana_varijabla naziv="DomainObject.Predmet.ProtustrankaIDrugi_1">PERLITA j.d.o.o.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PERLITA j.d.o.o. za ugostiteljstvo, OIB 45846725790, Križevačka ulica 17, 23250 Pag</izvorni_sadrzaj>
    <derivirana_varijabla naziv="DomainObject.Predmet.ProtustrankaIDrugiAdressOIB_1">PERLITA j.d.o.o. za ugostiteljstvo, OIB 45846725790, Križevačka ulica 17,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PERLITA j.d.o.o. za ugostiteljstvo</item>
    </izvorni_sadrzaj>
    <derivirana_varijabla naziv="DomainObject.Predmet.SudioniciListNaziv_1">
      <item>Financijska agencija, Podružnica Zadar</item>
      <item>PERLITA j.d.o.o. za ugostiteljstvo</item>
    </derivirana_varijabla>
  </DomainObject.Predmet.SudioniciListNaziv>
  <DomainObject.Predmet.SudioniciListAdressOIB>
    <izvorni_sadrzaj>
      <item>Financijska agencija, Podružnica Zadar, OIB 85821130368</item>
      <item>PERLITA j.d.o.o. za ugostiteljstvo, OIB 45846725790, Križevačka ulica 17,23250 Pag</item>
    </izvorni_sadrzaj>
    <derivirana_varijabla naziv="DomainObject.Predmet.SudioniciListAdressOIB_1">
      <item>Financijska agencija, Podružnica Zadar, OIB 85821130368</item>
      <item>PERLITA j.d.o.o. za ugostiteljstvo, OIB 45846725790, Križevačka ulica 17,23250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45846725790</item>
    </izvorni_sadrzaj>
    <derivirana_varijabla naziv="DomainObject.Predmet.SudioniciListNazivOIB_1">
      <item>, OIB 85821130368</item>
      <item>, OIB 45846725790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94C38-F33C-47E5-91C3-A8A56E007D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2384</properties:Characters>
  <properties:Lines>72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2018-05-11T06:16:00Z</dcterms:created>
  <dc:creator>Administrator</dc:creator>
  <cp:lastModifiedBy>Ante Rubelj</cp:lastModifiedBy>
  <cp:lastPrinted>2018-05-11T09:00:00Z</cp:lastPrinted>
  <dcterms:modified xmlns:xsi="http://www.w3.org/2001/XMLSchema-instance" xsi:type="dcterms:W3CDTF">2018-05-11T09:00:00Z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(1St-140-18-4 -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