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36af" w14:paraId="9c536af" w:rsidRDefault="00EA4E1B" w:rsidP="00B542FA" w:rsidR="00563186">
      <w:pPr>
        <w:jc w:val="both"/>
        <w15:collapsed w:val="false"/>
      </w:pPr>
      <w:bookmarkStart w:name="_GoBack" w:id="0"/>
      <w:bookmarkEnd w:id="0"/>
      <w:r>
        <w:t xml:space="preserve">             </w:t>
      </w:r>
      <w:r w:rsidRPr="00EA4E1B">
        <w:rPr>
          <w:noProof/>
        </w:rPr>
        <w:drawing>
          <wp:inline distR="0" distL="0" distB="0" distT="0">
            <wp:extent cy="684000" cx="494458"/>
            <wp:effectExtent b="1905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4000" cx="49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4E1B" w:rsidP="00B542FA" w:rsidR="00EA4E1B">
      <w:pPr>
        <w:jc w:val="both"/>
      </w:pPr>
    </w:p>
    <w:p w:rsidRDefault="00EA4E1B" w:rsidP="00EA4E1B" w:rsidR="00EA4E1B" w:rsidRPr="00506C6B">
      <w:pPr>
        <w:jc w:val="both"/>
        <w:rPr>
          <w:lang w:val="pt-BR"/>
        </w:rPr>
      </w:pPr>
      <w:r w:rsidRPr="00506C6B">
        <w:rPr>
          <w:lang w:val="pt-BR"/>
        </w:rPr>
        <w:t>REPUBLIKA HRVATSKA</w:t>
      </w:r>
      <w:r w:rsidRPr="00506C6B">
        <w:rPr>
          <w:lang w:val="pt-BR"/>
        </w:rPr>
        <w:tab/>
      </w:r>
      <w:r w:rsidRPr="00506C6B">
        <w:rPr>
          <w:lang w:val="pt-BR"/>
        </w:rPr>
        <w:tab/>
      </w:r>
      <w:r w:rsidRPr="00506C6B">
        <w:rPr>
          <w:lang w:val="pt-BR"/>
        </w:rPr>
        <w:tab/>
      </w:r>
      <w:r w:rsidRPr="00506C6B">
        <w:rPr>
          <w:lang w:val="pt-BR"/>
        </w:rPr>
        <w:tab/>
      </w:r>
      <w:r w:rsidRPr="00506C6B">
        <w:rPr>
          <w:lang w:val="pt-BR"/>
        </w:rPr>
        <w:tab/>
      </w:r>
    </w:p>
    <w:p w:rsidRDefault="00EA4E1B" w:rsidP="00EA4E1B" w:rsidR="00EA4E1B" w:rsidRPr="00506C6B">
      <w:pPr>
        <w:jc w:val="both"/>
        <w:rPr>
          <w:lang w:val="pt-BR"/>
        </w:rPr>
      </w:pPr>
      <w:r w:rsidRPr="00506C6B">
        <w:rPr>
          <w:lang w:val="pt-BR"/>
        </w:rPr>
        <w:t>TRGOVAČKI SUD U ZAGREBU</w:t>
      </w:r>
    </w:p>
    <w:p w:rsidRDefault="00EA4E1B" w:rsidP="00EA4E1B" w:rsidR="00EA4E1B" w:rsidRPr="00506C6B">
      <w:pPr>
        <w:jc w:val="both"/>
        <w:rPr>
          <w:lang w:val="pt-BR"/>
        </w:rPr>
      </w:pPr>
      <w:r w:rsidRPr="00506C6B">
        <w:rPr>
          <w:lang w:val="pt-BR"/>
        </w:rPr>
        <w:t>Zagreb, Amru</w:t>
      </w:r>
      <w:r>
        <w:rPr>
          <w:lang w:val="pt-BR"/>
        </w:rPr>
        <w:t>ševa 2/II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70. St-6659/2016</w:t>
      </w:r>
    </w:p>
    <w:p w:rsidRDefault="00EA4E1B" w:rsidP="00EA4E1B" w:rsidR="00EA4E1B" w:rsidRPr="00506C6B">
      <w:pPr>
        <w:jc w:val="both"/>
        <w:rPr>
          <w:lang w:val="pt-BR"/>
        </w:rPr>
      </w:pPr>
    </w:p>
    <w:p w:rsidRDefault="00EA4E1B" w:rsidP="00EA4E1B" w:rsidR="00EA4E1B">
      <w:pPr>
        <w:jc w:val="center"/>
        <w:rPr>
          <w:lang w:val="pt-BR"/>
        </w:rPr>
      </w:pPr>
      <w:r w:rsidRPr="00506C6B">
        <w:rPr>
          <w:lang w:val="pt-BR"/>
        </w:rPr>
        <w:t>R E P U B L I K A   H R VA T S K A</w:t>
      </w:r>
    </w:p>
    <w:p w:rsidRDefault="004849A4" w:rsidP="00EA4E1B" w:rsidR="004849A4">
      <w:pPr>
        <w:jc w:val="center"/>
        <w:rPr>
          <w:lang w:val="pt-BR"/>
        </w:rPr>
      </w:pPr>
    </w:p>
    <w:p w:rsidRDefault="004849A4" w:rsidP="00EA4E1B" w:rsidR="004849A4" w:rsidRPr="00506C6B">
      <w:pPr>
        <w:jc w:val="center"/>
        <w:rPr>
          <w:lang w:val="pt-BR"/>
        </w:rPr>
      </w:pPr>
      <w:r>
        <w:rPr>
          <w:lang w:val="pt-BR"/>
        </w:rPr>
        <w:t>Z A K LJ U Č A K</w:t>
      </w:r>
    </w:p>
    <w:p w:rsidRDefault="00EA4E1B" w:rsidP="00EA4E1B" w:rsidR="00EA4E1B" w:rsidRPr="00506C6B">
      <w:pPr>
        <w:jc w:val="center"/>
        <w:rPr>
          <w:lang w:val="pt-BR"/>
        </w:rPr>
      </w:pPr>
    </w:p>
    <w:p w:rsidRDefault="00EA4E1B" w:rsidP="00166470" w:rsidR="0030652B" w:rsidRPr="00166470">
      <w:pPr>
        <w:jc w:val="both"/>
        <w:rPr>
          <w:lang w:val="pt-BR"/>
        </w:rPr>
      </w:pPr>
      <w:r w:rsidRPr="00493CE3">
        <w:rPr>
          <w:lang w:val="pt-BR"/>
        </w:rPr>
        <w:t xml:space="preserve">Trgovački sud u Zagrebu, po sucu pojedincu Maji Jurovicki, povodom prijedloga vjerovnika VIPnet d.o.o. OIB: 29524210204 Zagreb,Vrtni put 1  zastupan  po punomoćniku Martinu Garašić, odvjetniku iz Zagreba, </w:t>
      </w:r>
      <w:r w:rsidR="009D31A5">
        <w:rPr>
          <w:lang w:val="pt-BR"/>
        </w:rPr>
        <w:t>Augusta Šenoe 12</w:t>
      </w:r>
      <w:r>
        <w:rPr>
          <w:lang w:val="pt-BR"/>
        </w:rPr>
        <w:t xml:space="preserve"> za otvaranje </w:t>
      </w:r>
      <w:r w:rsidRPr="00493CE3">
        <w:rPr>
          <w:lang w:val="pt-BR"/>
        </w:rPr>
        <w:t>stečajnog postupka nad</w:t>
      </w:r>
      <w:r>
        <w:rPr>
          <w:lang w:val="pt-BR"/>
        </w:rPr>
        <w:t xml:space="preserve"> dužnikom VICE PROMET, d.o.o. </w:t>
      </w:r>
      <w:r w:rsidRPr="00493CE3">
        <w:rPr>
          <w:lang w:val="pt-BR"/>
        </w:rPr>
        <w:t>OIB: 52956200525,</w:t>
      </w:r>
      <w:r>
        <w:rPr>
          <w:lang w:val="pt-BR"/>
        </w:rPr>
        <w:t xml:space="preserve"> Zagreb, Josipa Gigla 5, dana </w:t>
      </w:r>
      <w:r w:rsidR="00D4519B">
        <w:rPr>
          <w:lang w:val="pt-BR"/>
        </w:rPr>
        <w:t>09. svibnja 2019</w:t>
      </w:r>
      <w:r w:rsidR="00166470">
        <w:rPr>
          <w:lang w:val="pt-BR"/>
        </w:rPr>
        <w:t>.</w:t>
      </w:r>
    </w:p>
    <w:p w:rsidRDefault="00050B37" w:rsidP="004849A4" w:rsidR="00050B37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050B37" w:rsidP="00050B37" w:rsidR="00050B37"/>
    <w:p w:rsidRDefault="00050B37" w:rsidP="0030652B" w:rsidR="008515A8">
      <w:pPr>
        <w:jc w:val="both"/>
      </w:pPr>
      <w:r>
        <w:t xml:space="preserve">Određuje se ročište radi rasprave o pretpostavkama za otvaranje stečajnog postupka nad dužnikom </w:t>
      </w:r>
      <w:r w:rsidR="00166470">
        <w:rPr>
          <w:lang w:val="pt-BR"/>
        </w:rPr>
        <w:t xml:space="preserve">VICE PROMET, d.o.o. </w:t>
      </w:r>
      <w:r w:rsidR="00166470" w:rsidRPr="00493CE3">
        <w:rPr>
          <w:lang w:val="pt-BR"/>
        </w:rPr>
        <w:t>OIB: 52956200525,</w:t>
      </w:r>
      <w:r w:rsidR="00166470">
        <w:rPr>
          <w:lang w:val="pt-BR"/>
        </w:rPr>
        <w:t xml:space="preserve"> Zagreb, Josipa Gigla 5 </w:t>
      </w:r>
      <w:r w:rsidR="00166470">
        <w:t xml:space="preserve">za dan </w:t>
      </w:r>
    </w:p>
    <w:p w:rsidRDefault="004462FC" w:rsidP="0030652B" w:rsidR="004462FC">
      <w:pPr>
        <w:jc w:val="both"/>
      </w:pPr>
    </w:p>
    <w:p w:rsidRDefault="00166470" w:rsidP="008515A8" w:rsidR="00050B37">
      <w:pPr>
        <w:jc w:val="center"/>
        <w:rPr>
          <w:b/>
        </w:rPr>
      </w:pPr>
      <w:r w:rsidRPr="00AE4C72">
        <w:rPr>
          <w:b/>
        </w:rPr>
        <w:t>13.</w:t>
      </w:r>
      <w:r w:rsidR="008515A8" w:rsidRPr="00AE4C72">
        <w:rPr>
          <w:b/>
        </w:rPr>
        <w:t xml:space="preserve"> </w:t>
      </w:r>
      <w:r w:rsidR="00AE4C72" w:rsidRPr="00AE4C72">
        <w:rPr>
          <w:b/>
        </w:rPr>
        <w:t>lipnja 2019. u 9</w:t>
      </w:r>
      <w:r w:rsidR="00050B37" w:rsidRPr="00AE4C72">
        <w:rPr>
          <w:b/>
        </w:rPr>
        <w:t>,00 sati,</w:t>
      </w:r>
    </w:p>
    <w:p w:rsidRDefault="004462FC" w:rsidP="008515A8" w:rsidR="004462FC" w:rsidRPr="00AE4C72">
      <w:pPr>
        <w:jc w:val="center"/>
        <w:rPr>
          <w:b/>
        </w:rPr>
      </w:pPr>
    </w:p>
    <w:p w:rsidRDefault="008515A8" w:rsidP="0030652B" w:rsidR="00050B37">
      <w:pPr>
        <w:jc w:val="both"/>
      </w:pPr>
      <w:r w:rsidRPr="008515A8">
        <w:t>koja će se održati zgradi Trgovačkog suda u Zagrebu, Petrinjska 8, soba broj 30/I, dvorišna zgrada</w:t>
      </w:r>
      <w:r w:rsidR="00050B37">
        <w:t xml:space="preserve"> na koje se dostavom ovog zaključka pozivaju:</w:t>
      </w:r>
    </w:p>
    <w:p w:rsidRDefault="0030652B" w:rsidP="0030652B" w:rsidR="0030652B">
      <w:pPr>
        <w:jc w:val="both"/>
      </w:pPr>
    </w:p>
    <w:p w:rsidRDefault="00050B37" w:rsidP="0030652B" w:rsidR="0030652B" w:rsidRPr="0030652B">
      <w:pPr>
        <w:jc w:val="both"/>
      </w:pPr>
      <w:r>
        <w:t xml:space="preserve">- predlagatelj </w:t>
      </w:r>
      <w:proofErr w:type="spellStart"/>
      <w:r w:rsidR="0030652B" w:rsidRPr="0030652B">
        <w:t>VIPnet</w:t>
      </w:r>
      <w:proofErr w:type="spellEnd"/>
      <w:r w:rsidR="0030652B" w:rsidRPr="0030652B">
        <w:t xml:space="preserve"> d.o.o. po punomoćniku</w:t>
      </w:r>
    </w:p>
    <w:p w:rsidRDefault="0030652B" w:rsidP="0030652B" w:rsidR="0030652B">
      <w:pPr>
        <w:jc w:val="both"/>
      </w:pPr>
      <w:r>
        <w:t xml:space="preserve">- </w:t>
      </w:r>
      <w:r w:rsidR="00050B37">
        <w:t>FINA</w:t>
      </w:r>
    </w:p>
    <w:p w:rsidRDefault="00050B37" w:rsidP="0030652B" w:rsidR="00050B37">
      <w:pPr>
        <w:jc w:val="both"/>
      </w:pPr>
      <w:r>
        <w:t xml:space="preserve">- dužnik </w:t>
      </w:r>
    </w:p>
    <w:p w:rsidRDefault="00050B37" w:rsidP="0030652B" w:rsidR="00050B37">
      <w:pPr>
        <w:jc w:val="both"/>
      </w:pPr>
      <w:r>
        <w:t>- osoba ovlaštena za zastupanje dužnika i</w:t>
      </w:r>
    </w:p>
    <w:p w:rsidRDefault="00050B37" w:rsidP="0030652B" w:rsidR="00050B37">
      <w:pPr>
        <w:jc w:val="both"/>
      </w:pPr>
      <w:r>
        <w:t>- privremeni stečajni upravitelj.</w:t>
      </w:r>
    </w:p>
    <w:p w:rsidRDefault="00050B37" w:rsidP="00050B37" w:rsidR="00050B37"/>
    <w:p w:rsidRDefault="00050B37" w:rsidP="00166470" w:rsidR="00050B37">
      <w:pPr>
        <w:jc w:val="center"/>
      </w:pPr>
      <w:r>
        <w:t xml:space="preserve">U Zagrebu </w:t>
      </w:r>
      <w:r w:rsidR="00AE4C72" w:rsidRPr="00AE4C72">
        <w:t>09. svibnja 2019.</w:t>
      </w:r>
    </w:p>
    <w:p w:rsidRDefault="00050B37" w:rsidP="00065B42" w:rsidR="00050B37"/>
    <w:p w:rsidRDefault="003C6711" w:rsidP="004462FC" w:rsidR="003C6711">
      <w:pPr>
        <w:jc w:val="right"/>
      </w:pPr>
      <w:r>
        <w:t>SUDAC:</w:t>
      </w:r>
    </w:p>
    <w:p w:rsidRDefault="003C6711" w:rsidP="003C6711" w:rsidR="00050B37">
      <w:pPr>
        <w:jc w:val="right"/>
      </w:pPr>
      <w:r>
        <w:t xml:space="preserve">                     Maja Jurovicki</w:t>
      </w:r>
      <w:r w:rsidR="002D485C">
        <w:t xml:space="preserve">, v.r. </w:t>
      </w:r>
    </w:p>
    <w:p w:rsidRDefault="003C6711" w:rsidP="003C6711" w:rsidR="003C6711">
      <w:pPr>
        <w:jc w:val="right"/>
      </w:pPr>
    </w:p>
    <w:p w:rsidRDefault="00B625C5" w:rsidP="00B625C5" w:rsidR="00B625C5">
      <w:r>
        <w:t>UPUTA O PRAVNOM LIJEKU :</w:t>
      </w:r>
    </w:p>
    <w:p w:rsidRDefault="00B625C5" w:rsidP="00B625C5" w:rsidR="00B625C5">
      <w:r>
        <w:t>Protiv ovog zaključka nije dopušten pravni lijek (čl. 19. st. 7. Stečajnog zakona („Narodne novine“ broj 71/15, dalje: SZ)).</w:t>
      </w:r>
    </w:p>
    <w:p w:rsidRDefault="00050B37" w:rsidP="00065B42" w:rsidR="00050B37"/>
    <w:p w:rsidRDefault="002D485C" w:rsidP="004F5146" w:rsidR="002D485C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D485C" w:rsidP="004F5146" w:rsidR="002D485C">
      <w:pPr>
        <w:jc w:val="right"/>
      </w:pPr>
      <w:r>
        <w:t xml:space="preserve">Mirjana Gašparić </w:t>
      </w:r>
    </w:p>
    <w:p w:rsidRDefault="000B2061" w:rsidP="000B2061" w:rsidR="000B2061" w:rsidRPr="00B9015B"/>
    <w:sectPr w:rsidSect="00563186" w:rsidR="000B2061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0"/>
        <w:szCs w:val="20"/>
      </w:rPr>
      <w:id w:val="-523401950"/>
      <w:docPartObj>
        <w:docPartGallery w:val="Page Numbers (Top of Page)"/>
        <w:docPartUnique/>
      </w:docPartObj>
    </w:sdtPr>
    <w:sdtEndPr/>
    <w:sdtContent>
      <w:p w:rsidRDefault="00D42681" w:rsidP="00D42681" w:rsidR="00D42681" w:rsidRPr="00D42681">
        <w:r w:rsidRPr="00D42681">
          <w:t xml:space="preserve">                                                                              </w:t>
        </w:r>
        <w:r w:rsidR="00D20351" w:rsidRPr="00D42681">
          <w:fldChar w:fldCharType="begin"/>
        </w:r>
        <w:r w:rsidR="00D20351" w:rsidRPr="00D42681">
          <w:instrText>PAGE   \* MERGEFORMAT</w:instrText>
        </w:r>
        <w:r w:rsidR="00D20351" w:rsidRPr="00D42681">
          <w:fldChar w:fldCharType="separate"/>
        </w:r>
        <w:r w:rsidR="00AA0D7F">
          <w:rPr>
            <w:noProof/>
          </w:rPr>
          <w:t>2</w:t>
        </w:r>
        <w:r w:rsidR="00D20351" w:rsidRPr="00D42681">
          <w:fldChar w:fldCharType="end"/>
        </w:r>
        <w:r w:rsidRPr="00D42681">
          <w:t xml:space="preserve">                                        70. St-6659/2016</w:t>
        </w:r>
      </w:p>
      <w:p w:rsidRDefault="002D485C" w:rsidR="00D20351" w:rsidRPr="00D42681">
        <w:pPr>
          <w:pStyle w:val="Zaglavlje"/>
          <w:jc w:val="center"/>
          <w:rPr>
            <w:sz w:val="24"/>
            <w:szCs w:val="24"/>
          </w:rPr>
        </w:pPr>
      </w:p>
    </w:sdtContent>
  </w:sdt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E407D0"/>
    <w:multiLevelType w:val="hybridMultilevel"/>
    <w:tmpl w:val="D466D362"/>
    <w:lvl w:tplc="A322C1B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1F5A"/>
    <w:rsid w:val="00050B37"/>
    <w:rsid w:val="0005307D"/>
    <w:rsid w:val="00060193"/>
    <w:rsid w:val="0006539F"/>
    <w:rsid w:val="00065B42"/>
    <w:rsid w:val="00075754"/>
    <w:rsid w:val="00082C15"/>
    <w:rsid w:val="00084AF1"/>
    <w:rsid w:val="000B0C0F"/>
    <w:rsid w:val="000B2061"/>
    <w:rsid w:val="000B22E7"/>
    <w:rsid w:val="000C1F96"/>
    <w:rsid w:val="000C693D"/>
    <w:rsid w:val="000C75A3"/>
    <w:rsid w:val="000D37B5"/>
    <w:rsid w:val="000D4154"/>
    <w:rsid w:val="000D7768"/>
    <w:rsid w:val="000E0E52"/>
    <w:rsid w:val="000E335E"/>
    <w:rsid w:val="001013EE"/>
    <w:rsid w:val="0011056B"/>
    <w:rsid w:val="00127674"/>
    <w:rsid w:val="00132721"/>
    <w:rsid w:val="00134F3A"/>
    <w:rsid w:val="0016078E"/>
    <w:rsid w:val="00160B46"/>
    <w:rsid w:val="00166470"/>
    <w:rsid w:val="001861A1"/>
    <w:rsid w:val="001A762F"/>
    <w:rsid w:val="001E21AF"/>
    <w:rsid w:val="001E2FD2"/>
    <w:rsid w:val="0021298E"/>
    <w:rsid w:val="00225613"/>
    <w:rsid w:val="00233208"/>
    <w:rsid w:val="00250A6E"/>
    <w:rsid w:val="00260C00"/>
    <w:rsid w:val="00263FC1"/>
    <w:rsid w:val="002817DE"/>
    <w:rsid w:val="00286408"/>
    <w:rsid w:val="00297908"/>
    <w:rsid w:val="002A0543"/>
    <w:rsid w:val="002A501C"/>
    <w:rsid w:val="002C3072"/>
    <w:rsid w:val="002D485C"/>
    <w:rsid w:val="002D5087"/>
    <w:rsid w:val="002D60CE"/>
    <w:rsid w:val="00302673"/>
    <w:rsid w:val="0030652B"/>
    <w:rsid w:val="003C6711"/>
    <w:rsid w:val="003D0115"/>
    <w:rsid w:val="003D158E"/>
    <w:rsid w:val="003D70DD"/>
    <w:rsid w:val="003F3702"/>
    <w:rsid w:val="004005AE"/>
    <w:rsid w:val="00400D27"/>
    <w:rsid w:val="00402541"/>
    <w:rsid w:val="004079DC"/>
    <w:rsid w:val="00412D47"/>
    <w:rsid w:val="00431238"/>
    <w:rsid w:val="004462FC"/>
    <w:rsid w:val="00462DDC"/>
    <w:rsid w:val="0046518B"/>
    <w:rsid w:val="00472D26"/>
    <w:rsid w:val="004849A4"/>
    <w:rsid w:val="00496278"/>
    <w:rsid w:val="004B1299"/>
    <w:rsid w:val="004B7428"/>
    <w:rsid w:val="004C428C"/>
    <w:rsid w:val="004F18F6"/>
    <w:rsid w:val="00501EBB"/>
    <w:rsid w:val="00507FB0"/>
    <w:rsid w:val="00510C83"/>
    <w:rsid w:val="00515EEA"/>
    <w:rsid w:val="00531B5F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2079"/>
    <w:rsid w:val="005B344F"/>
    <w:rsid w:val="005F03BD"/>
    <w:rsid w:val="00606CC8"/>
    <w:rsid w:val="00653325"/>
    <w:rsid w:val="00662650"/>
    <w:rsid w:val="00662884"/>
    <w:rsid w:val="00681B1A"/>
    <w:rsid w:val="00697296"/>
    <w:rsid w:val="006C6BAC"/>
    <w:rsid w:val="006D72C2"/>
    <w:rsid w:val="006E68CF"/>
    <w:rsid w:val="00704DD0"/>
    <w:rsid w:val="007150E9"/>
    <w:rsid w:val="0073274A"/>
    <w:rsid w:val="00732F2C"/>
    <w:rsid w:val="00754CF2"/>
    <w:rsid w:val="0076161C"/>
    <w:rsid w:val="0076697F"/>
    <w:rsid w:val="007B068E"/>
    <w:rsid w:val="007D02E9"/>
    <w:rsid w:val="007D5510"/>
    <w:rsid w:val="007E6A6F"/>
    <w:rsid w:val="007F6052"/>
    <w:rsid w:val="008019C2"/>
    <w:rsid w:val="00802279"/>
    <w:rsid w:val="008204DE"/>
    <w:rsid w:val="0083257E"/>
    <w:rsid w:val="00851509"/>
    <w:rsid w:val="008515A8"/>
    <w:rsid w:val="00857AD7"/>
    <w:rsid w:val="0087245C"/>
    <w:rsid w:val="0089151C"/>
    <w:rsid w:val="008A27DD"/>
    <w:rsid w:val="008B669A"/>
    <w:rsid w:val="008B6E2B"/>
    <w:rsid w:val="008C2A21"/>
    <w:rsid w:val="008D5709"/>
    <w:rsid w:val="008F656F"/>
    <w:rsid w:val="00901CFD"/>
    <w:rsid w:val="00923F98"/>
    <w:rsid w:val="00937068"/>
    <w:rsid w:val="00942909"/>
    <w:rsid w:val="00947BCF"/>
    <w:rsid w:val="00973C2C"/>
    <w:rsid w:val="00980486"/>
    <w:rsid w:val="00990413"/>
    <w:rsid w:val="009924CA"/>
    <w:rsid w:val="009B1748"/>
    <w:rsid w:val="009B3D51"/>
    <w:rsid w:val="009D31A5"/>
    <w:rsid w:val="00A0793E"/>
    <w:rsid w:val="00A1710E"/>
    <w:rsid w:val="00A446AE"/>
    <w:rsid w:val="00A473F8"/>
    <w:rsid w:val="00A6064D"/>
    <w:rsid w:val="00A75EA1"/>
    <w:rsid w:val="00A75F17"/>
    <w:rsid w:val="00A851A3"/>
    <w:rsid w:val="00AA0D7F"/>
    <w:rsid w:val="00AA116B"/>
    <w:rsid w:val="00AA4086"/>
    <w:rsid w:val="00AC0FE4"/>
    <w:rsid w:val="00AC6741"/>
    <w:rsid w:val="00AE4C72"/>
    <w:rsid w:val="00AF2856"/>
    <w:rsid w:val="00B02FF7"/>
    <w:rsid w:val="00B07EF1"/>
    <w:rsid w:val="00B625C5"/>
    <w:rsid w:val="00B62E90"/>
    <w:rsid w:val="00B77471"/>
    <w:rsid w:val="00B85DFF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00C99"/>
    <w:rsid w:val="00C23ADD"/>
    <w:rsid w:val="00C264E7"/>
    <w:rsid w:val="00C40A44"/>
    <w:rsid w:val="00C63030"/>
    <w:rsid w:val="00C65F1C"/>
    <w:rsid w:val="00C6781E"/>
    <w:rsid w:val="00C70FDE"/>
    <w:rsid w:val="00C90682"/>
    <w:rsid w:val="00CC17F9"/>
    <w:rsid w:val="00CC680A"/>
    <w:rsid w:val="00CE204D"/>
    <w:rsid w:val="00D01E10"/>
    <w:rsid w:val="00D04E2A"/>
    <w:rsid w:val="00D1085A"/>
    <w:rsid w:val="00D20351"/>
    <w:rsid w:val="00D23C1F"/>
    <w:rsid w:val="00D24310"/>
    <w:rsid w:val="00D302B2"/>
    <w:rsid w:val="00D346E6"/>
    <w:rsid w:val="00D42681"/>
    <w:rsid w:val="00D4519B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210F"/>
    <w:rsid w:val="00E757C5"/>
    <w:rsid w:val="00E83D4E"/>
    <w:rsid w:val="00EA4E1B"/>
    <w:rsid w:val="00EF3D26"/>
    <w:rsid w:val="00F0151A"/>
    <w:rsid w:val="00F110C5"/>
    <w:rsid w:val="00F25A48"/>
    <w:rsid w:val="00F324F6"/>
    <w:rsid w:val="00F46EE9"/>
    <w:rsid w:val="00F60A6C"/>
    <w:rsid w:val="00F617D8"/>
    <w:rsid w:val="00FA08F1"/>
    <w:rsid w:val="00FC7A95"/>
    <w:rsid w:val="00FD7270"/>
    <w:rsid w:val="00FF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4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8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8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8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8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4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8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8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8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8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5903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6659</izvorni_sadrzaj>
    <derivirana_varijabla naziv="DomainObject.Predmet.Broj_1">6659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St-6659/2016</izvorni_sadrzaj>
    <derivirana_varijabla naziv="DomainObject.Predmet.OznakaBroj_1">St-6659/2016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VICE PROMET, d.o.o.</izvorni_sadrzaj>
    <derivirana_varijabla naziv="DomainObject.Predmet.ProtustrankaFormated_1">  VICE PROMET, d.o.o.</derivirana_varijabla>
  </DomainObject.Predmet.ProtustrankaFormated>
  <DomainObject.Predmet.ProtustrankaFormatedOIB>
    <izvorni_sadrzaj>  VICE PROMET, d.o.o., OIB 52956200525</izvorni_sadrzaj>
    <derivirana_varijabla naziv="DomainObject.Predmet.ProtustrankaFormatedOIB_1">  VICE PROMET, d.o.o., OIB 52956200525</derivirana_varijabla>
  </DomainObject.Predmet.ProtustrankaFormatedOIB>
  <DomainObject.Predmet.ProtustrankaFormatedWithAdress>
    <izvorni_sadrzaj> VICE PROMET, d.o.o., Josipa Gigla 5, 10000 Zagreb</izvorni_sadrzaj>
    <derivirana_varijabla naziv="DomainObject.Predmet.ProtustrankaFormatedWithAdress_1"> VICE PROMET, d.o.o., Josipa Gigla 5, 10000 Zagreb</derivirana_varijabla>
  </DomainObject.Predmet.ProtustrankaFormatedWithAdress>
  <DomainObject.Predmet.ProtustrankaFormatedWithAdressOIB>
    <izvorni_sadrzaj> VICE PROMET, d.o.o., OIB 52956200525, Josipa Gigla 5, 10000 Zagreb</izvorni_sadrzaj>
    <derivirana_varijabla naziv="DomainObject.Predmet.ProtustrankaFormatedWithAdressOIB_1"> VICE PROMET, d.o.o., OIB 52956200525, Josipa Gigla 5, 10000 Zagreb</derivirana_varijabla>
  </DomainObject.Predmet.ProtustrankaFormatedWithAdressOIB>
  <DomainObject.Predmet.ProtustrankaWithAdress>
    <izvorni_sadrzaj>VICE PROMET, d.o.o. Josipa Gigla 5, 10000 Zagreb</izvorni_sadrzaj>
    <derivirana_varijabla naziv="DomainObject.Predmet.ProtustrankaWithAdress_1">VICE PROMET, d.o.o. Josipa Gigla 5, 10000 Zagreb</derivirana_varijabla>
  </DomainObject.Predmet.ProtustrankaWithAdress>
  <DomainObject.Predmet.ProtustrankaWithAdressOIB>
    <izvorni_sadrzaj>VICE PROMET, d.o.o., OIB 52956200525, Josipa Gigla 5, 10000 Zagreb</izvorni_sadrzaj>
    <derivirana_varijabla naziv="DomainObject.Predmet.ProtustrankaWithAdressOIB_1">VICE PROMET, d.o.o., OIB 52956200525, Josipa Gigla 5, 10000 Zagreb</derivirana_varijabla>
  </DomainObject.Predmet.ProtustrankaWithAdressOIB>
  <DomainObject.Predmet.ProtustrankaNazivFormated>
    <izvorni_sadrzaj>VICE PROMET, d.o.o.</izvorni_sadrzaj>
    <derivirana_varijabla naziv="DomainObject.Predmet.ProtustrankaNazivFormated_1">VICE PROMET, d.o.o.</derivirana_varijabla>
  </DomainObject.Predmet.ProtustrankaNazivFormated>
  <DomainObject.Predmet.ProtustrankaNazivFormatedOIB>
    <izvorni_sadrzaj>VICE PROMET, d.o.o., OIB 52956200525</izvorni_sadrzaj>
    <derivirana_varijabla naziv="DomainObject.Predmet.ProtustrankaNazivFormatedOIB_1">VICE PROMET, d.o.o., OIB 52956200525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VIPnet d.o.o. zastupanog po punomoćniku Martin Garašić</izvorni_sadrzaj>
    <derivirana_varijabla naziv="DomainObject.Predmet.StrankaFormated_1">  FINA Regionalni centar Zagreb; VIPnet d.o.o. zastupanog po punomoćniku Martin Garašić</derivirana_varijabla>
  </DomainObject.Predmet.StrankaFormated>
  <DomainObject.Predmet.StrankaFormatedOIB>
    <izvorni_sadrzaj>  FINA Regionalni centar Zagreb, OIB 85821130368; VIPnet d.o.o., OIB 29524210204 zastupanog po punomoćniku Martin Garašić</izvorni_sadrzaj>
    <derivirana_varijabla naziv="DomainObject.Predmet.StrankaFormatedOIB_1">  FINA Regionalni centar Zagreb, OIB 85821130368; VIPnet d.o.o., OIB 29524210204 zastupanog po punomoćniku Martin Garašić</derivirana_varijabla>
  </DomainObject.Predmet.StrankaFormatedOIB>
  <DomainObject.Predmet.StrankaFormatedWithAdress>
    <izvorni_sadrzaj> FINA Regionalni centar Zagreb, Trg svibanjskih žrtava 1995. br. 1, 10000 Zagreb; VIPnet d.o.o., Vrtni put 1, 10000 Zagreb zastupanog po punomoćniku Martin Garašić</izvorni_sadrzaj>
    <derivirana_varijabla naziv="DomainObject.Predmet.StrankaFormatedWithAdress_1"> FINA Regionalni centar Zagreb, Trg svibanjskih žrtava 1995. br. 1, 10000 Zagreb; VIPnet d.o.o., Vrtni put 1, 10000 Zagreb zastupanog po punomoćniku Martin Garašić</derivirana_varijabla>
  </DomainObject.Predmet.StrankaFormatedWithAdress>
  <DomainObject.Predmet.StrankaFormatedWithAdressOIB>
    <izvorni_sadrzaj> FINA Regionalni centar Zagreb, OIB 85821130368, Trg svibanjskih žrtava 1995. br. 1, 10000 Zagreb; VIPnet d.o.o., OIB 29524210204, Vrtni put 1, 10000 Zagreb zastupanog po punomoćniku Martin Garašić</izvorni_sadrzaj>
    <derivirana_varijabla naziv="DomainObject.Predmet.StrankaFormatedWithAdressOIB_1"> FINA Regionalni centar Zagreb, OIB 85821130368, Trg svibanjskih žrtava 1995. br. 1, 10000 Zagreb; VIPnet d.o.o., OIB 29524210204, Vrtni put 1, 10000 Zagreb zastupanog po punomoćniku Martin Garašić</derivirana_varijabla>
  </DomainObject.Predmet.StrankaFormatedWithAdressOIB>
  <DomainObject.Predmet.StrankaWithAdress>
    <izvorni_sadrzaj>FINA Regionalni centar Zagreb Trg svibanjskih žrtava 1995. br. 1,10000 Zagreb,VIPnet d.o.o. Vrtni put 1,10000 Zagreb</izvorni_sadrzaj>
    <derivirana_varijabla naziv="DomainObject.Predmet.StrankaWithAdress_1">FINA Regionalni centar Zagreb Trg svibanjskih žrtava 1995. br. 1,10000 Zagreb,VIPnet d.o.o. Vrtni put 1,10000 Zagreb</derivirana_varijabla>
  </DomainObject.Predmet.StrankaWithAdress>
  <DomainObject.Predmet.StrankaWithAdressOIB>
    <izvorni_sadrzaj>FINA Regionalni centar Zagreb, OIB 85821130368, Trg svibanjskih žrtava 1995. br. 1,10000 Zagreb,VIPnet d.o.o., OIB 29524210204, Vrtni put 1,10000 Zagreb</izvorni_sadrzaj>
    <derivirana_varijabla naziv="DomainObject.Predmet.StrankaWithAdressOIB_1">FINA Regionalni centar Zagreb, OIB 85821130368, Trg svibanjskih žrtava 1995. br. 1,10000 Zagreb,VIPnet d.o.o., OIB 29524210204, Vrtni put 1,10000 Zagreb</derivirana_varijabla>
  </DomainObject.Predmet.StrankaWithAdressOIB>
  <DomainObject.Predmet.StrankaNazivFormated>
    <izvorni_sadrzaj>FINA Regionalni centar Zagreb,VIPnet d.o.o.</izvorni_sadrzaj>
    <derivirana_varijabla naziv="DomainObject.Predmet.StrankaNazivFormated_1">FINA Regionalni centar Zagreb,VIPnet d.o.o.</derivirana_varijabla>
  </DomainObject.Predmet.StrankaNazivFormated>
  <DomainObject.Predmet.StrankaNazivFormatedOIB>
    <izvorni_sadrzaj>FINA Regionalni centar Zagreb, OIB 85821130368,VIPnet d.o.o., OIB 29524210204</izvorni_sadrzaj>
    <derivirana_varijabla naziv="DomainObject.Predmet.StrankaNazivFormatedOIB_1">FINA Regionalni centar Zagreb, OIB 85821130368,VIPnet d.o.o., OIB 29524210204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VIPnet d.o.o. zastupanog po punomoćniku Martin Garašić</item>
    </izvorni_sadrzaj>
    <derivirana_varijabla naziv="DomainObject.Predmet.StrankaListFormated_1">
      <item>FINA Regionalni centar Zagreb</item>
      <item>VIPnet d.o.o. zastupanog po punomoćniku Martin Garašić</item>
    </derivirana_varijabla>
  </DomainObject.Predmet.StrankaListFormated>
  <DomainObject.Predmet.StrankaListFormatedOIB>
    <izvorni_sadrzaj>
      <item>FINA Regionalni centar Zagreb, OIB 85821130368</item>
      <item>VIPnet d.o.o., OIB 29524210204 zastupanog po punomoćniku Martin Garašić</item>
    </izvorni_sadrzaj>
    <derivirana_varijabla naziv="DomainObject.Predmet.StrankaListFormatedOIB_1">
      <item>FINA Regionalni centar Zagreb, OIB 85821130368</item>
      <item>VIPnet d.o.o., OIB 29524210204 zastupanog po punomoćniku Martin Garašić</item>
    </derivirana_varijabla>
  </DomainObject.Predmet.StrankaListFormatedOIB>
  <DomainObject.Predmet.StrankaListFormatedWithAdress>
    <izvorni_sadrzaj>
      <item>FINA Regionalni centar Zagreb, Trg svibanjskih žrtava 1995. br. 1, 10000 Zagreb</item>
      <item>VIPnet d.o.o., Vrtni put 1, 10000 Zagreb zastupanog po punomoćniku Martin Garašić</item>
    </izvorni_sadrzaj>
    <derivirana_varijabla naziv="DomainObject.Predmet.StrankaListFormatedWithAdress_1">
      <item>FINA Regionalni centar Zagreb, Trg svibanjskih žrtava 1995. br. 1, 10000 Zagreb</item>
      <item>VIPnet d.o.o., Vrtni put 1, 10000 Zagreb zastupanog po punomoćniku Martin Garašić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VIPnet d.o.o., OIB 29524210204, Vrtni put 1, 10000 Zagreb zastupanog po punomoćniku Martin Garašić</item>
    </izvorni_sadrzaj>
    <derivirana_varijabla naziv="DomainObject.Predmet.StrankaListFormatedWithAdressOIB_1">
      <item>FINA Regionalni centar Zagreb, OIB 85821130368, Trg svibanjskih žrtava 1995. br. 1, 10000 Zagreb</item>
      <item>VIPnet d.o.o., OIB 29524210204, Vrtni put 1, 10000 Zagreb zastupanog po punomoćniku Martin Garašić</item>
    </derivirana_varijabla>
  </DomainObject.Predmet.StrankaListFormatedWithAdressOIB>
  <DomainObject.Predmet.StrankaListNazivFormated>
    <izvorni_sadrzaj>
      <item>FINA Regionalni centar Zagreb</item>
      <item>VIPnet d.o.o.</item>
    </izvorni_sadrzaj>
    <derivirana_varijabla naziv="DomainObject.Predmet.StrankaListNazivFormated_1">
      <item>FINA Regionalni centar Zagreb</item>
      <item>VIPnet d.o.o.</item>
    </derivirana_varijabla>
  </DomainObject.Predmet.StrankaListNazivFormated>
  <DomainObject.Predmet.StrankaListNazivFormatedOIB>
    <izvorni_sadrzaj>
      <item>FINA Regionalni centar Zagreb, OIB 85821130368</item>
      <item>VIPnet d.o.o., OIB 29524210204</item>
    </izvorni_sadrzaj>
    <derivirana_varijabla naziv="DomainObject.Predmet.StrankaListNazivFormatedOIB_1">
      <item>FINA Regionalni centar Zagreb, OIB 85821130368</item>
      <item>VIPnet d.o.o., OIB 29524210204</item>
    </derivirana_varijabla>
  </DomainObject.Predmet.StrankaListNazivFormatedOIB>
  <DomainObject.Predmet.ProtuStrankaListFormated>
    <izvorni_sadrzaj>
      <item>VICE PROMET, d.o.o.</item>
    </izvorni_sadrzaj>
    <derivirana_varijabla naziv="DomainObject.Predmet.ProtuStrankaListFormated_1">
      <item>VICE PROMET, d.o.o.</item>
    </derivirana_varijabla>
  </DomainObject.Predmet.ProtuStrankaListFormated>
  <DomainObject.Predmet.ProtuStrankaListFormatedOIB>
    <izvorni_sadrzaj>
      <item>VICE PROMET, d.o.o., OIB 52956200525</item>
    </izvorni_sadrzaj>
    <derivirana_varijabla naziv="DomainObject.Predmet.ProtuStrankaListFormatedOIB_1">
      <item>VICE PROMET, d.o.o., OIB 52956200525</item>
    </derivirana_varijabla>
  </DomainObject.Predmet.ProtuStrankaListFormatedOIB>
  <DomainObject.Predmet.ProtuStrankaListFormatedWithAdress>
    <izvorni_sadrzaj>
      <item>VICE PROMET, d.o.o., Josipa Gigla 5, 10000 Zagreb</item>
    </izvorni_sadrzaj>
    <derivirana_varijabla naziv="DomainObject.Predmet.ProtuStrankaListFormatedWithAdress_1">
      <item>VICE PROMET, d.o.o., Josipa Gigla 5, 10000 Zagreb</item>
    </derivirana_varijabla>
  </DomainObject.Predmet.ProtuStrankaListFormatedWithAdress>
  <DomainObject.Predmet.ProtuStrankaListFormatedWithAdressOIB>
    <izvorni_sadrzaj>
      <item>VICE PROMET, d.o.o., OIB 52956200525, Josipa Gigla 5, 10000 Zagreb</item>
    </izvorni_sadrzaj>
    <derivirana_varijabla naziv="DomainObject.Predmet.ProtuStrankaListFormatedWithAdressOIB_1">
      <item>VICE PROMET, d.o.o., OIB 52956200525, Josipa Gigla 5, 10000 Zagreb</item>
    </derivirana_varijabla>
  </DomainObject.Predmet.ProtuStrankaListFormatedWithAdressOIB>
  <DomainObject.Predmet.ProtuStrankaListNazivFormated>
    <izvorni_sadrzaj>
      <item>VICE PROMET, d.o.o.</item>
    </izvorni_sadrzaj>
    <derivirana_varijabla naziv="DomainObject.Predmet.ProtuStrankaListNazivFormated_1">
      <item>VICE PROMET, d.o.o.</item>
    </derivirana_varijabla>
  </DomainObject.Predmet.ProtuStrankaListNazivFormated>
  <DomainObject.Predmet.ProtuStrankaListNazivFormatedOIB>
    <izvorni_sadrzaj>
      <item>VICE PROMET, d.o.o., OIB 52956200525</item>
    </izvorni_sadrzaj>
    <derivirana_varijabla naziv="DomainObject.Predmet.ProtuStrankaListNazivFormatedOIB_1">
      <item>VICE PROMET, d.o.o., OIB 52956200525</item>
    </derivirana_varijabla>
  </DomainObject.Predmet.ProtuStrankaListNazivFormatedOIB>
  <DomainObject.Predmet.OstaliListFormated>
    <izvorni_sadrzaj>
      <item>Martin Garašić punomoćnik sudionika u postupku VIPnet d.o.o.</item>
      <item>Stjepan Kojić</item>
    </izvorni_sadrzaj>
    <derivirana_varijabla naziv="DomainObject.Predmet.OstaliListFormated_1">
      <item>Martin Garašić punomoćnik sudionika u postupku VIPnet d.o.o.</item>
      <item>Stjepan Kojić</item>
    </derivirana_varijabla>
  </DomainObject.Predmet.OstaliListFormated>
  <DomainObject.Predmet.OstaliListFormatedOIB>
    <izvorni_sadrzaj>
      <item>Martin Garašić, OIB 05513958849 punomoćnik sudionika u postupku VIPnet d.o.o.</item>
      <item>Stjepan Kojić, OIB 51506074331</item>
    </izvorni_sadrzaj>
    <derivirana_varijabla naziv="DomainObject.Predmet.OstaliListFormatedOIB_1">
      <item>Martin Garašić, OIB 05513958849 punomoćnik sudionika u postupku VIPnet d.o.o.</item>
      <item>Stjepan Kojić, OIB 51506074331</item>
    </derivirana_varijabla>
  </DomainObject.Predmet.OstaliListFormatedOIB>
  <DomainObject.Predmet.OstaliListFormatedWithAdress>
    <izvorni_sadrzaj>
      <item>Martin Garašić, Augusta Šenoe 12, 10000 Zagreb punomoćnik sudionika u postupku VIPnet d.o.o.</item>
      <item>Stjepan Kojić, Sv. Lovre 31, 21311 Stobreč</item>
    </izvorni_sadrzaj>
    <derivirana_varijabla naziv="DomainObject.Predmet.OstaliListFormatedWithAdress_1">
      <item>Martin Garašić, Augusta Šenoe 12, 10000 Zagreb punomoćnik sudionika u postupku VIPnet d.o.o.</item>
      <item>Stjepan Kojić, Sv. Lovre 31, 21311 Stobreč</item>
    </derivirana_varijabla>
  </DomainObject.Predmet.OstaliListFormatedWithAdress>
  <DomainObject.Predmet.OstaliListFormatedWithAdressOIB>
    <izvorni_sadrzaj>
      <item>Martin Garašić, OIB 05513958849, Augusta Šenoe 12, 10000 Zagreb punomoćnik sudionika u postupku VIPnet d.o.o.</item>
      <item>Stjepan Kojić, OIB 51506074331, Sv. Lovre 31, 21311 Stobreč</item>
    </izvorni_sadrzaj>
    <derivirana_varijabla naziv="DomainObject.Predmet.OstaliListFormatedWithAdressOIB_1">
      <item>Martin Garašić, OIB 05513958849, Augusta Šenoe 12, 10000 Zagreb punomoćnik sudionika u postupku VIPnet d.o.o.</item>
      <item>Stjepan Kojić, OIB 51506074331, Sv. Lovre 31, 21311 Stobreč</item>
    </derivirana_varijabla>
  </DomainObject.Predmet.OstaliListFormatedWithAdressOIB>
  <DomainObject.Predmet.OstaliListNazivFormated>
    <izvorni_sadrzaj>
      <item>Martin Garašić</item>
      <item>Stjepan Kojić</item>
    </izvorni_sadrzaj>
    <derivirana_varijabla naziv="DomainObject.Predmet.OstaliListNazivFormated_1">
      <item>Martin Garašić</item>
      <item>Stjepan Kojić</item>
    </derivirana_varijabla>
  </DomainObject.Predmet.OstaliListNazivFormated>
  <DomainObject.Predmet.OstaliListNazivFormatedOIB>
    <izvorni_sadrzaj>
      <item>Martin Garašić, OIB 05513958849</item>
      <item>Stjepan Kojić, OIB 51506074331</item>
    </izvorni_sadrzaj>
    <derivirana_varijabla naziv="DomainObject.Predmet.OstaliListNazivFormatedOIB_1">
      <item>Martin Garašić, OIB 05513958849</item>
      <item>Stjepan Kojić, OIB 51506074331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VICE PROMET, d.o.o.</izvorni_sadrzaj>
    <derivirana_varijabla naziv="DomainObject.Predmet.ProtustrankaIDrugi_1">VICE PROMET,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VICE PROMET, d.o.o., OIB 52956200525, Josipa Gigla 5, 10000 Zagreb</izvorni_sadrzaj>
    <derivirana_varijabla naziv="DomainObject.Predmet.ProtustrankaIDrugiAdressOIB_1">VICE PROMET, d.o.o., OIB 52956200525, Josipa Gigla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VICE PROMET, d.o.o.</item>
      <item>FINA Regionalni centar Zagreb</item>
      <item>VIPnet d.o.o.</item>
      <item>Martin Garašić</item>
      <item>Stjepan Kojić</item>
    </izvorni_sadrzaj>
    <derivirana_varijabla naziv="DomainObject.Predmet.SudioniciListNaziv_1">
      <item>VICE PROMET, d.o.o.</item>
      <item>FINA Regionalni centar Zagreb</item>
      <item>VIPnet d.o.o.</item>
      <item>Martin Garašić</item>
      <item>Stjepan Kojić</item>
    </derivirana_varijabla>
  </DomainObject.Predmet.SudioniciListNaziv>
  <DomainObject.Predmet.SudioniciListAdressOIB>
    <izvorni_sadrzaj>
      <item>VICE PROMET, d.o.o., OIB 52956200525, Josipa Gigla 5,10000 Zagreb</item>
      <item>FINA Regionalni centar Zagreb, OIB 85821130368, Trg svibanjskih žrtava 1995. br. 1,10000 Zagreb</item>
      <item>VIPnet d.o.o., OIB 29524210204, Vrtni put 1,10000 Zagreb</item>
      <item>Martin Garašić, OIB 05513958849, Augusta Šenoe 12,10000 Zagreb</item>
      <item>Stjepan Kojić, OIB 51506074331, Sv. Lovre 31,21311 Stobreč</item>
    </izvorni_sadrzaj>
    <derivirana_varijabla naziv="DomainObject.Predmet.SudioniciListAdressOIB_1">
      <item>VICE PROMET, d.o.o., OIB 52956200525, Josipa Gigla 5,10000 Zagreb</item>
      <item>FINA Regionalni centar Zagreb, OIB 85821130368, Trg svibanjskih žrtava 1995. br. 1,10000 Zagreb</item>
      <item>VIPnet d.o.o., OIB 29524210204, Vrtni put 1,10000 Zagreb</item>
      <item>Martin Garašić, OIB 05513958849, Augusta Šenoe 12,10000 Zagreb</item>
      <item>Stjepan Kojić, OIB 51506074331, Sv. Lovre 31,21311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52956200525</item>
      <item>, OIB 85821130368</item>
      <item>, OIB 29524210204</item>
      <item>, OIB 05513958849</item>
      <item>, OIB 51506074331</item>
    </izvorni_sadrzaj>
    <derivirana_varijabla naziv="DomainObject.Predmet.SudioniciListNazivOIB_1">
      <item>, OIB 52956200525</item>
      <item>, OIB 85821130368</item>
      <item>, OIB 29524210204</item>
      <item>, OIB 05513958849</item>
      <item>, OIB 51506074331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St-6659/2016-21</izvorni_sadrzaj>
    <derivirana_varijabla naziv="DomainObject.PredzadnjaOdlukaIzPredmeta.Oznaka_1">St-6659/2016-21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03E5E7-63ED-4A47-9051-6C3C3A609A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207</properties:Words>
  <properties:Characters>1033</properties:Characters>
  <properties:Lines>42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2019-05-09T09:08:00Z</dcterms:created>
  <dc:creator>gzubak</dc:creator>
  <cp:lastModifiedBy>Mirjana Gašparić</cp:lastModifiedBy>
  <cp:lastPrinted>2019-05-09T10:33:00Z</cp:lastPrinted>
  <dcterms:modified xmlns:xsi="http://www.w3.org/2001/XMLSchema-instance" xsi:type="dcterms:W3CDTF">2019-05-09T10:33:00Z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(St-6659-16 ZAKLJUČAK POZIV ZA ROČIŠTE O PRETPOSTAVKAMA ZAOTVARANJE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