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980a" w14:paraId="555980a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9F2986">
        <w:rPr>
          <w:sz w:val="22"/>
          <w:szCs w:val="22"/>
        </w:rPr>
        <w:t>5</w:t>
      </w:r>
      <w:r>
        <w:rPr>
          <w:sz w:val="22"/>
          <w:szCs w:val="22"/>
        </w:rPr>
        <w:t>/201</w:t>
      </w:r>
      <w:r w:rsidR="00BA30AD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BA30AD">
        <w:rPr>
          <w:sz w:val="22"/>
          <w:szCs w:val="22"/>
        </w:rPr>
        <w:t>85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BA30AD" w:rsidRPr="00BA30AD">
        <w:rPr>
          <w:bCs/>
          <w:sz w:val="22"/>
          <w:szCs w:val="22"/>
        </w:rPr>
        <w:t>MELAS društvo s ograničenom odgovornošću za ugostiteljstvo i trgovinu „u stečaju“, Korčula, Ulica 32, broj 49, MBS 060083880, OIB: 71951892437, zastupano po stečajnom upravitelju Matu Mariću iz Dubrovnika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BA30AD">
        <w:rPr>
          <w:sz w:val="22"/>
          <w:szCs w:val="22"/>
        </w:rPr>
        <w:t>22</w:t>
      </w:r>
      <w:r w:rsidRPr="00A17674"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SZ.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451ACA">
        <w:rPr>
          <w:bCs/>
          <w:sz w:val="22"/>
          <w:szCs w:val="22"/>
        </w:rPr>
        <w:t>ljao</w:t>
      </w:r>
      <w:r w:rsidRPr="00630C98">
        <w:rPr>
          <w:bCs/>
          <w:sz w:val="22"/>
          <w:szCs w:val="22"/>
        </w:rPr>
        <w:t xml:space="preserve"> izvješć</w:t>
      </w:r>
      <w:r w:rsidR="00451ACA">
        <w:rPr>
          <w:bCs/>
          <w:sz w:val="22"/>
          <w:szCs w:val="22"/>
        </w:rPr>
        <w:t>a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="00451ACA">
        <w:rPr>
          <w:bCs/>
          <w:sz w:val="22"/>
          <w:szCs w:val="22"/>
        </w:rPr>
        <w:t xml:space="preserve">, te </w:t>
      </w:r>
      <w:r w:rsidR="002B0F4C">
        <w:rPr>
          <w:bCs/>
          <w:sz w:val="22"/>
          <w:szCs w:val="22"/>
        </w:rPr>
        <w:t>postupio po odluci sa izvještajnog ročišta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A30AD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22</w:t>
      </w:r>
      <w:r w:rsidR="000B35A4">
        <w:rPr>
          <w:sz w:val="22"/>
          <w:szCs w:val="22"/>
        </w:rPr>
        <w:t>.0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C7074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E094B"/>
    <w:rsid w:val="00B22BBD"/>
    <w:rsid w:val="00B31F2A"/>
    <w:rsid w:val="00B45C53"/>
    <w:rsid w:val="00BA30AD"/>
    <w:rsid w:val="00BE2E59"/>
    <w:rsid w:val="00BF0ABB"/>
    <w:rsid w:val="00C026FF"/>
    <w:rsid w:val="00C0646A"/>
    <w:rsid w:val="00C07ECE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7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07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07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0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0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7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07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07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07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07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MELAS, društvo s ograničenom odgovornošću za ugostiteljstvo i trgovinu</izvorni_sadrzaj>
    <derivirana_varijabla naziv="DomainObject.Predmet.ProtustrankaFormated_1">  MELAS, društvo s ograničenom odgovornošću za ugostiteljstvo i trgovinu</derivirana_varijabla>
  </DomainObject.Predmet.ProtustrankaFormated>
  <DomainObject.Predmet.ProtustrankaFormatedOIB>
    <izvorni_sadrzaj>  MELAS, društvo s ograničenom odgovornošću za ugostiteljstvo i trgovinu, OIB 71951892437</izvorni_sadrzaj>
    <derivirana_varijabla naziv="DomainObject.Predmet.ProtustrankaFormatedOIB_1">  MELAS, društvo s ograničenom odgovornošću za ugostiteljstvo i trgovinu, OIB 71951892437</derivirana_varijabla>
  </DomainObject.Predmet.ProtustrankaFormatedOIB>
  <DomainObject.Predmet.ProtustrankaFormatedWithAdress>
    <izvorni_sadrzaj> MELAS, društvo s ograničenom odgovornošću za ugostiteljstvo i trgovinu, Ulica 32,broj 49, 20260 Korčula</izvorni_sadrzaj>
    <derivirana_varijabla naziv="DomainObject.Predmet.ProtustrankaFormatedWithAdress_1"> MELAS, društvo s ograničenom odgovornošću za ugostiteljstvo i trgovinu, Ulica 32,broj 49, 20260 Korčula</derivirana_varijabla>
  </DomainObject.Predmet.ProtustrankaFormatedWithAdress>
  <DomainObject.Predmet.ProtustrankaFormatedWithAdressOIB>
    <izvorni_sadrzaj> MELAS, društvo s ograničenom odgovornošću za ugostiteljstvo i trgovinu, OIB 71951892437, Ulica 32,broj 49, 20260 Korčula</izvorni_sadrzaj>
    <derivirana_varijabla naziv="DomainObject.Predmet.ProtustrankaFormatedWithAdressOIB_1"> MELAS, društvo s ograničenom odgovornošću za ugostiteljstvo i trgovinu, OIB 71951892437, Ulica 32,broj 49, 20260 Korčula</derivirana_varijabla>
  </DomainObject.Predmet.ProtustrankaFormatedWithAdressOIB>
  <DomainObject.Predmet.ProtustrankaWithAdress>
    <izvorni_sadrzaj>MELAS, društvo s ograničenom odgovornošću za ugostiteljstvo i trgovinu Ulica 32,broj 49, 20260 Korčula</izvorni_sadrzaj>
    <derivirana_varijabla naziv="DomainObject.Predmet.ProtustrankaWithAdress_1">MELAS, društvo s ograničenom odgovornošću za ugostiteljstvo i trgovinu Ulica 32,broj 49, 20260 Korčula</derivirana_varijabla>
  </DomainObject.Predmet.ProtustrankaWithAdress>
  <DomainObject.Predmet.ProtustrankaWithAdressOIB>
    <izvorni_sadrzaj>MELAS, društvo s ograničenom odgovornošću za ugostiteljstvo i trgovinu, OIB 71951892437, Ulica 32,broj 49, 20260 Korčula</izvorni_sadrzaj>
    <derivirana_varijabla naziv="DomainObject.Predmet.ProtustrankaWithAdressOIB_1">MELAS, društvo s ograničenom odgovornošću za ugostiteljstvo i trgovinu, OIB 71951892437, Ulica 32,broj 49, 20260 Korčula</derivirana_varijabla>
  </DomainObject.Predmet.ProtustrankaWithAdressOIB>
  <DomainObject.Predmet.ProtustrankaNazivFormated>
    <izvorni_sadrzaj>MELAS, društvo s ograničenom odgovornošću za ugostiteljstvo i trgovinu</izvorni_sadrzaj>
    <derivirana_varijabla naziv="DomainObject.Predmet.ProtustrankaNazivFormated_1">MELAS, društvo s ograničenom odgovornošću za ugostiteljstvo i trgovinu</derivirana_varijabla>
  </DomainObject.Predmet.ProtustrankaNazivFormated>
  <DomainObject.Predmet.ProtustrankaNazivFormatedOIB>
    <izvorni_sadrzaj>MELAS, društvo s ograničenom odgovornošću za ugostiteljstvo i trgovinu, OIB 71951892437</izvorni_sadrzaj>
    <derivirana_varijabla naziv="DomainObject.Predmet.ProtustrankaNazivFormatedOIB_1">MELAS, društvo s ograničenom odgovornošću za ugostiteljstvo i trgovinu, OIB 71951892437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334610.18</izvorni_sadrzaj>
    <derivirana_varijabla naziv="DomainObject.Predmet.TrenutnaVrijednost_1">334610.18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MELAS, društvo s ograničenom odgovornošću za ugostiteljstvo i trgovinu</item>
    </izvorni_sadrzaj>
    <derivirana_varijabla naziv="DomainObject.Predmet.ProtuStrankaListFormated_1">
      <item>MELAS, društvo s ograničenom odgovornošću za ugostiteljstvo i trgovinu</item>
    </derivirana_varijabla>
  </DomainObject.Predmet.ProtuStrankaListFormated>
  <DomainObject.Predmet.ProtuStrankaListFormatedOIB>
    <izvorni_sadrzaj>
      <item>MELAS, društvo s ograničenom odgovornošću za ugostiteljstvo i trgovinu, OIB 71951892437</item>
    </izvorni_sadrzaj>
    <derivirana_varijabla naziv="DomainObject.Predmet.ProtuStrankaListFormatedOIB_1">
      <item>MELAS, društvo s ograničenom odgovornošću za ugostiteljstvo i trgovinu, OIB 71951892437</item>
    </derivirana_varijabla>
  </DomainObject.Predmet.ProtuStrankaListFormatedOIB>
  <DomainObject.Predmet.ProtuStrankaListFormatedWithAdress>
    <izvorni_sadrzaj>
      <item>MELAS, društvo s ograničenom odgovornošću za ugostiteljstvo i trgovinu, Ulica 32,broj 49, 20260 Korčula</item>
    </izvorni_sadrzaj>
    <derivirana_varijabla naziv="DomainObject.Predmet.ProtuStrankaListFormatedWithAdress_1">
      <item>MELAS, društvo s ograničenom odgovornošću za ugostiteljstvo i trgovinu, Ulica 32,broj 49, 20260 Korčula</item>
    </derivirana_varijabla>
  </DomainObject.Predmet.ProtuStrankaListFormatedWithAdress>
  <DomainObject.Predmet.ProtuStrankaListFormatedWithAdressOIB>
    <izvorni_sadrzaj>
      <item>MELAS, društvo s ograničenom odgovornošću za ugostiteljstvo i trgovinu, OIB 71951892437, Ulica 32,broj 49, 20260 Korčula</item>
    </izvorni_sadrzaj>
    <derivirana_varijabla naziv="DomainObject.Predmet.ProtuStrankaListFormatedWithAdressOIB_1">
      <item>MELAS, društvo s ograničenom odgovornošću za ugostiteljstvo i trgovinu, OIB 71951892437, Ulica 32,broj 49, 20260 Korčula</item>
    </derivirana_varijabla>
  </DomainObject.Predmet.ProtuStrankaListFormatedWithAdressOIB>
  <DomainObject.Predmet.ProtuStrankaListNazivFormated>
    <izvorni_sadrzaj>
      <item>MELAS, društvo s ograničenom odgovornošću za ugostiteljstvo i trgovinu</item>
    </izvorni_sadrzaj>
    <derivirana_varijabla naziv="DomainObject.Predmet.ProtuStrankaListNazivFormated_1">
      <item>MELAS, društvo s ograničenom odgovornošću za ugostiteljstvo i trgovinu</item>
    </derivirana_varijabla>
  </DomainObject.Predmet.ProtuStrankaListNazivFormated>
  <DomainObject.Predmet.ProtuStrankaListNazivFormatedOIB>
    <izvorni_sadrzaj>
      <item>MELAS, društvo s ograničenom odgovornošću za ugostiteljstvo i trgovinu, OIB 71951892437</item>
    </izvorni_sadrzaj>
    <derivirana_varijabla naziv="DomainObject.Predmet.ProtuStrankaListNazivFormatedOIB_1">
      <item>MELAS, društvo s ograničenom odgovornošću za ugostiteljstvo i trgovinu, OIB 71951892437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Zlatni Potok 11, 20000 Dubrovnik</item>
      <item>OTP banka Hrvatska d.d., Ulica Domovinskog rata 3, 23000 Zadar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Zlatni Potok 11, 20000 Dubrovnik</item>
      <item>OTP banka Hrvatska d.d., Ulica Domovinskog rata 3, 23000 Zadar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OIB 36879105664, Zlatni Potok 11, 20000 Dubrovnik</item>
      <item>OTP banka Hrvatska d.d., Ulica Domovinskog rata 3, 23000 Zadar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OIB 36879105664, Zlatni Potok 11, 20000 Dubrovnik</item>
      <item>OTP banka Hrvatska d.d., Ulica Domovinskog rata 3, 23000 Zadar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OstaliListNazivFormated_1">
      <item>Županijsko državno odvjetništvo u Dubrovniku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OstaliListNazivFormated>
  <DomainObject.Predmet.OstaliListNazivFormatedOIB>
    <izvorni_sadrzaj>
      <item>Županijsko državno odvjetništvo u Dubrovniku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izvorni_sadrzaj>
    <derivirana_varijabla naziv="DomainObject.Predmet.OstaliListNazivFormatedOIB_1">
      <item>Županijsko državno odvjetništvo u Dubrovniku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MELAS, društvo s ograničenom odgovornošću za ugostiteljstvo i trgovinu</izvorni_sadrzaj>
    <derivirana_varijabla naziv="DomainObject.Predmet.ProtustrankaIDrugi_1">MELAS, društvo s ograničenom odgovornošću za ugostiteljstvo i trgovinu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MELAS, društvo s ograničenom odgovornošću za ugostiteljstvo i trgovinu, OIB 71951892437, Ulica 32,broj 49, 20260 Korčula</izvorni_sadrzaj>
    <derivirana_varijabla naziv="DomainObject.Predmet.ProtustrankaIDrugiAdressOIB_1">MELAS, društvo s ograničenom odgovornošću za ugostiteljstvo i trgovinu, OIB 71951892437, Ulica 32,broj 49,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MELAS, društvo s ograničenom odgovornošću za ugostiteljstvo i trgovinu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SudioniciListNaziv_1">
      <item>Županijsko državno odvjetništvo u Dubrovniku</item>
      <item>RH,MINISTARSTVO FINANCIJA-POREZNA UPRAVA,PODRUČNI URED DUBROVNIK</item>
      <item>MELAS, društvo s ograničenom odgovornošću za ugostiteljstvo i trgovinu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MELAS, društvo s ograničenom odgovornošću za ugostiteljstvo i trgovinu, OIB 71951892437, Ulica 32,broj 49,20260 Korčula</item>
      <item>Ante Brkić, Ulica 32 broj 49,20260 Korčula</item>
      <item>Hypo Alpe Adria bank d.d., Slavonska avenija 6,10000 Zagreb</item>
      <item>FINA DUBROVNIK, Vukovarska 2,20000 Dubrovnik</item>
      <item>Societe Generale Splitska banka d.d., R. Boškovića 16,21000 Split</item>
      <item>Mato Marić, OIB 36879105664, Zlatni Potok 11,20000 Dubrovnik</item>
      <item>OTP banka Hrvatska d.d., Ulica Domovinskog rata 3,23000 Zadar</item>
      <item>Mato Marić, OIB 36879105664, Zlatni Potok 11,20000 Dubrovnik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MELAS, društvo s ograničenom odgovornošću za ugostiteljstvo i trgovinu, OIB 71951892437, Ulica 32,broj 49,20260 Korčula</item>
      <item>Ante Brkić, Ulica 32 broj 49,20260 Korčula</item>
      <item>Hypo Alpe Adria bank d.d., Slavonska avenija 6,10000 Zagreb</item>
      <item>FINA DUBROVNIK, Vukovarska 2,20000 Dubrovnik</item>
      <item>Societe Generale Splitska banka d.d., R. Boškovića 16,21000 Split</item>
      <item>Mato Marić, OIB 36879105664, Zlatni Potok 11,20000 Dubrovnik</item>
      <item>OTP banka Hrvatska d.d., Ulica Domovinskog rata 3,23000 Zadar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71951892437</item>
      <item>, OIB null</item>
      <item>, OIB null</item>
      <item>, OIB null</item>
      <item>, OIB null</item>
      <item>, OIB 36879105664</item>
      <item>, OIB null</item>
      <item>, OIB 36879105664</item>
    </izvorni_sadrzaj>
    <derivirana_varijabla naziv="DomainObject.Predmet.SudioniciListNazivOIB_1">
      <item>, OIB null</item>
      <item>, OIB 18683136487</item>
      <item>, OIB 71951892437</item>
      <item>, OIB null</item>
      <item>, OIB null</item>
      <item>, OIB null</item>
      <item>, OIB null</item>
      <item>, OIB 36879105664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60557-FB9E-4531-827D-325CF57B9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194</properties:Words>
  <properties:Characters>926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2018-08-22T06:50:00Z</dcterms:created>
  <dc:creator>Ante Kačić</dc:creator>
  <cp:lastModifiedBy>Srđan Gavranić</cp:lastModifiedBy>
  <cp:lastPrinted>2018-07-30T10:44:00Z</cp:lastPrinted>
  <dcterms:modified xmlns:xsi="http://www.w3.org/2001/XMLSchema-instance" xsi:type="dcterms:W3CDTF">2018-08-22T06:53:00Z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