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732d" w14:paraId="ccc732d" w:rsidRDefault="001B6B90" w:rsidP="00910611" w:rsidR="001B6B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B90" w:rsidP="00910611" w:rsidR="001B6B90">
      <w:r>
        <w:rPr>
          <w:rFonts w:eastAsia="MS Mincho"/>
        </w:rPr>
        <w:t>REPUBLIKA HRVATSKA</w:t>
      </w:r>
    </w:p>
    <w:p w:rsidRDefault="001B6B90" w:rsidP="00910611" w:rsidR="001B6B90">
      <w:r>
        <w:rPr>
          <w:rFonts w:eastAsia="MS Mincho"/>
        </w:rPr>
        <w:t>TRGOVAČKI SUD U RIJECI</w:t>
      </w:r>
    </w:p>
    <w:p w:rsidRDefault="001B6B90" w:rsidR="001B6B9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734F" w:rsidP="00B64D87" w:rsidR="0068734F">
      <w:pPr>
        <w:jc w:val="center"/>
        <w:rPr>
          <w:bCs/>
        </w:rPr>
      </w:pP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>
      <w:pPr>
        <w:jc w:val="center"/>
      </w:pPr>
    </w:p>
    <w:p w:rsidRDefault="0068734F" w:rsidP="00B64D87" w:rsidR="0068734F" w:rsidRPr="003F18B5">
      <w:pPr>
        <w:jc w:val="center"/>
      </w:pPr>
    </w:p>
    <w:p w:rsidRDefault="00BA714A" w:rsidP="00BA714A" w:rsidR="00BA714A" w:rsidRPr="003F18B5">
      <w:pPr>
        <w:ind w:firstLine="1418"/>
        <w:jc w:val="both"/>
      </w:pPr>
      <w:r w:rsidRPr="00B431EA">
        <w:t xml:space="preserve">Trgovački sud u Rijeci, po stečajnom sucu Veri Jelenović, u nastavku postupka radi  naknadne diobe  stečajne mase dužnika </w:t>
      </w:r>
      <w:r w:rsidRPr="00EA1C40">
        <w:t>SKORIĆ društvo sa ograničenom odgovornošću za građevinarstvo i putnička agencija u stečaju Umag (Grad Umag - Umago), Valica, Soši 49/C, OIB: 21939263717</w:t>
      </w:r>
      <w:r w:rsidRPr="00B431EA">
        <w:rPr>
          <w:bCs/>
        </w:rPr>
        <w:t>,</w:t>
      </w:r>
      <w:r w:rsidRPr="00B431EA">
        <w:t xml:space="preserve"> dana </w:t>
      </w:r>
      <w:r w:rsidR="001A5F77">
        <w:t>7. travnja 2017</w:t>
      </w:r>
      <w:r w:rsidRPr="00B431EA">
        <w:t>.g</w:t>
      </w:r>
      <w:r w:rsidRPr="003F18B5">
        <w:t>.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283F3B">
        <w:t>Damira Majstorovića iz Pule, Koparska 37</w:t>
      </w:r>
      <w:r w:rsidR="00283F3B" w:rsidRPr="00AC1696">
        <w:t xml:space="preserve">, OIB </w:t>
      </w:r>
      <w:r w:rsidR="00283F3B">
        <w:t>49931983367</w:t>
      </w:r>
      <w:r w:rsidR="003F18B5" w:rsidRPr="003F18B5">
        <w:t xml:space="preserve"> za period od</w:t>
      </w:r>
      <w:r w:rsidR="00DC2112">
        <w:t xml:space="preserve"> </w:t>
      </w:r>
      <w:r w:rsidR="00283F3B">
        <w:t xml:space="preserve">1. </w:t>
      </w:r>
      <w:r w:rsidR="00210FC5">
        <w:t>travnja</w:t>
      </w:r>
      <w:r w:rsidR="001B0120">
        <w:t xml:space="preserve"> do 3</w:t>
      </w:r>
      <w:r w:rsidR="00210FC5">
        <w:t>0. lipnj</w:t>
      </w:r>
      <w:r w:rsidR="001B0120">
        <w:t>a 2017</w:t>
      </w:r>
      <w:r w:rsidR="003F18B5" w:rsidRPr="003F18B5">
        <w:t>. godine</w:t>
      </w:r>
      <w:r w:rsidR="000119E8" w:rsidRPr="003F18B5">
        <w:t xml:space="preserve"> </w:t>
      </w:r>
      <w:r w:rsidRPr="003F18B5">
        <w:t xml:space="preserve">u iznosu od </w:t>
      </w:r>
      <w:r w:rsidR="00210FC5">
        <w:t>508</w:t>
      </w:r>
      <w:r w:rsidR="009A54A4">
        <w:t>,00</w:t>
      </w:r>
      <w:r w:rsidR="00283F3B">
        <w:t xml:space="preserve"> </w:t>
      </w:r>
      <w:r w:rsidR="00726E96" w:rsidRPr="003F18B5">
        <w:t>kn neto</w:t>
      </w:r>
      <w:r w:rsidRPr="003F18B5">
        <w:t xml:space="preserve">. </w:t>
      </w:r>
    </w:p>
    <w:p w:rsidRDefault="00D2781D" w:rsidP="00B64D87" w:rsidR="00D2781D" w:rsidRPr="003F18B5">
      <w:pPr>
        <w:jc w:val="both"/>
      </w:pP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210FC5">
        <w:rPr>
          <w:bCs/>
        </w:rPr>
        <w:t>30. lipnja</w:t>
      </w:r>
      <w:r w:rsidR="001B0120">
        <w:rPr>
          <w:bCs/>
        </w:rPr>
        <w:t xml:space="preserve"> 2017</w:t>
      </w:r>
      <w:r w:rsidRPr="003F18B5">
        <w:rPr>
          <w:bCs/>
        </w:rPr>
        <w:t>. godine podni</w:t>
      </w:r>
      <w:r w:rsidR="00283F3B">
        <w:rPr>
          <w:bCs/>
        </w:rPr>
        <w:t>o</w:t>
      </w:r>
      <w:r w:rsidRPr="003F18B5">
        <w:rPr>
          <w:bCs/>
        </w:rPr>
        <w:t xml:space="preserve"> zahtjev za naknadu stvarnih troškova u iznosu od </w:t>
      </w:r>
      <w:r w:rsidR="00210FC5">
        <w:t>508</w:t>
      </w:r>
      <w:r w:rsidR="003A0E69">
        <w:t xml:space="preserve">,00 </w:t>
      </w:r>
      <w:r w:rsidR="000119E8" w:rsidRPr="003F18B5">
        <w:t xml:space="preserve">kn neto </w:t>
      </w:r>
      <w:r w:rsidR="00283F3B" w:rsidRPr="003F18B5">
        <w:t>za period od</w:t>
      </w:r>
      <w:r w:rsidR="00283F3B">
        <w:t xml:space="preserve"> </w:t>
      </w:r>
      <w:r w:rsidR="00210FC5">
        <w:t>1. travnja do 30. lipnja 2017</w:t>
      </w:r>
      <w:r w:rsidR="009A54A4" w:rsidRPr="003F18B5">
        <w:t xml:space="preserve">. godine </w:t>
      </w:r>
      <w:r w:rsidR="00283F3B">
        <w:t xml:space="preserve">i to </w:t>
      </w:r>
      <w:r w:rsidR="00210FC5">
        <w:t>6</w:t>
      </w:r>
      <w:r w:rsidR="009A54A4">
        <w:t>0,</w:t>
      </w:r>
      <w:r w:rsidR="00283F3B">
        <w:t>00 kn telefonskih troškova</w:t>
      </w:r>
      <w:r w:rsidR="009A54A4">
        <w:t xml:space="preserve"> te</w:t>
      </w:r>
      <w:r w:rsidR="00283F3B">
        <w:t xml:space="preserve"> </w:t>
      </w:r>
      <w:r w:rsidR="00210FC5">
        <w:t>448</w:t>
      </w:r>
      <w:r w:rsidR="00283F3B">
        <w:t>,00 kn putnog troška</w:t>
      </w:r>
      <w:r w:rsidR="00210FC5">
        <w:t xml:space="preserve"> (gorivo za tri putovanja na relaciji Pula-Umag-Pula u tri mjeseca</w:t>
      </w:r>
      <w:r w:rsidR="001B0120">
        <w:t>)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283F3B">
        <w:t xml:space="preserve">obračun naknade za korištenje osobnog vozila u službene svrhe (list </w:t>
      </w:r>
      <w:r w:rsidR="00210FC5">
        <w:t>414</w:t>
      </w:r>
      <w:r w:rsidR="00283F3B">
        <w:t xml:space="preserve"> spisa</w:t>
      </w:r>
      <w:r w:rsidR="00210FC5">
        <w:t>) te</w:t>
      </w:r>
      <w:r w:rsidR="00283F3B">
        <w:t xml:space="preserve"> račune za usluge u mobilnoj mreži Hrvatskog telekoma (list </w:t>
      </w:r>
      <w:r w:rsidR="00210FC5">
        <w:t>415-417</w:t>
      </w:r>
      <w:r w:rsidR="00283F3B">
        <w:t xml:space="preserve"> spisa) da su troškovi stečajnog upravitelja </w:t>
      </w:r>
      <w:r w:rsidR="00283F3B" w:rsidRPr="003F18B5">
        <w:t>za period od</w:t>
      </w:r>
      <w:r w:rsidR="00283F3B">
        <w:t xml:space="preserve"> </w:t>
      </w:r>
      <w:r w:rsidR="00210FC5">
        <w:t>1. travnja do 30. lipnja 2017</w:t>
      </w:r>
      <w:r w:rsidR="00210FC5" w:rsidRPr="003F18B5">
        <w:t xml:space="preserve">. godine u iznosu od </w:t>
      </w:r>
      <w:r w:rsidR="00210FC5">
        <w:t xml:space="preserve">508,00 </w:t>
      </w:r>
      <w:r w:rsidR="001A5F77" w:rsidRPr="003F18B5">
        <w:t xml:space="preserve">kn neto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210FC5">
        <w:rPr>
          <w:bCs/>
        </w:rPr>
        <w:t>3. srpnja</w:t>
      </w:r>
      <w:r w:rsidR="001A5F77">
        <w:rPr>
          <w:bCs/>
        </w:rPr>
        <w:t xml:space="preserve"> 2017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B0965" w:rsidR="001B0965" w:rsidRPr="006875A2">
      <w:pPr>
        <w:jc w:val="both"/>
      </w:pP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283F3B" w:rsidP="00B64D87" w:rsidR="00283F3B">
      <w:pPr>
        <w:ind w:firstLine="720"/>
        <w:jc w:val="both"/>
        <w:rPr>
          <w:bCs/>
        </w:rPr>
      </w:pPr>
    </w:p>
    <w:p w:rsidRDefault="00D31F9B" w:rsidP="00B64D87" w:rsidR="00D31F9B">
      <w:pPr>
        <w:ind w:firstLine="720"/>
        <w:jc w:val="both"/>
        <w:rPr>
          <w:bCs/>
        </w:rPr>
      </w:pPr>
    </w:p>
    <w:p w:rsidRDefault="00D31F9B" w:rsidP="00B64D87" w:rsidR="00D31F9B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210FC5">
        <w:t>3. srpnja</w:t>
      </w:r>
      <w:r w:rsidR="001A5F77">
        <w:t xml:space="preserve"> 2017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4D8" w:rsidR="002344D8">
      <w:r>
        <w:separator/>
      </w:r>
    </w:p>
  </w:endnote>
  <w:endnote w:id="0" w:type="continuationSeparator">
    <w:p w:rsidRDefault="002344D8" w:rsidR="00234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B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4D8" w:rsidR="002344D8">
      <w:r>
        <w:separator/>
      </w:r>
    </w:p>
  </w:footnote>
  <w:footnote w:id="0" w:type="continuationSeparator">
    <w:p w:rsidRDefault="002344D8" w:rsidR="00234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BA714A">
      <w:t>327</w:t>
    </w:r>
    <w:r w:rsidR="001B0965">
      <w:t>/2013</w:t>
    </w:r>
    <w:r w:rsidR="0068734F">
      <w:t>-70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5F77"/>
    <w:rsid w:val="001A7EAB"/>
    <w:rsid w:val="001A7EB1"/>
    <w:rsid w:val="001B0120"/>
    <w:rsid w:val="001B0965"/>
    <w:rsid w:val="001B09D5"/>
    <w:rsid w:val="001B4032"/>
    <w:rsid w:val="001B63CC"/>
    <w:rsid w:val="001B6B90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C5"/>
    <w:rsid w:val="00216BBD"/>
    <w:rsid w:val="00221B84"/>
    <w:rsid w:val="002247EB"/>
    <w:rsid w:val="00226D90"/>
    <w:rsid w:val="0022792A"/>
    <w:rsid w:val="00231324"/>
    <w:rsid w:val="00232EB1"/>
    <w:rsid w:val="00233B41"/>
    <w:rsid w:val="002344D8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F3B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0E69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2A2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34F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D39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07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0A8C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54A4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97C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14A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3E9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1F9B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6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6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St-327/2013</izvorni_sadrzaj>
    <derivirana_varijabla naziv="DomainObject.Predmet.OznakaBroj_1">St-327/2013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SKORIĆ d.o.o.  Umag</izvorni_sadrzaj>
    <derivirana_varijabla naziv="DomainObject.Predmet.ProtustrankaFormated_1">  SKORIĆ d.o.o.  Umag</derivirana_varijabla>
  </DomainObject.Predmet.ProtustrankaFormated>
  <DomainObject.Predmet.ProtustrankaFormatedOIB>
    <izvorni_sadrzaj>  SKORIĆ d.o.o.  Umag, OIB 21939263717</izvorni_sadrzaj>
    <derivirana_varijabla naziv="DomainObject.Predmet.ProtustrankaFormatedOIB_1">  SKORIĆ d.o.o.  Umag, OIB 21939263717</derivirana_varijabla>
  </DomainObject.Predmet.ProtustrankaFormatedOIB>
  <DomainObject.Predmet.ProtustrankaFormatedWithAdress>
    <izvorni_sadrzaj> SKORIĆ d.o.o.  Umag, Soši 49c, 52 470 Umag</izvorni_sadrzaj>
    <derivirana_varijabla naziv="DomainObject.Predmet.ProtustrankaFormatedWithAdress_1"> SKORIĆ d.o.o.  Umag, Soši 49c, 52 470 Umag</derivirana_varijabla>
  </DomainObject.Predmet.ProtustrankaFormatedWithAdress>
  <DomainObject.Predmet.ProtustrankaFormatedWithAdressOIB>
    <izvorni_sadrzaj> SKORIĆ d.o.o.  Umag, OIB 21939263717, Soši 49c, 52 470 Umag</izvorni_sadrzaj>
    <derivirana_varijabla naziv="DomainObject.Predmet.ProtustrankaFormatedWithAdressOIB_1"> SKORIĆ d.o.o.  Umag, OIB 21939263717, Soši 49c, 52 470 Umag</derivirana_varijabla>
  </DomainObject.Predmet.ProtustrankaFormatedWithAdressOIB>
  <DomainObject.Predmet.ProtustrankaWithAdress>
    <izvorni_sadrzaj>SKORIĆ d.o.o.  Umag Soši 49c, 52 470 Umag</izvorni_sadrzaj>
    <derivirana_varijabla naziv="DomainObject.Predmet.ProtustrankaWithAdress_1">SKORIĆ d.o.o.  Umag Soši 49c, 52 470 Umag</derivirana_varijabla>
  </DomainObject.Predmet.ProtustrankaWithAdress>
  <DomainObject.Predmet.ProtustrankaWithAdressOIB>
    <izvorni_sadrzaj>SKORIĆ d.o.o.  Umag, OIB 21939263717, Soši 49c, 52 470 Umag</izvorni_sadrzaj>
    <derivirana_varijabla naziv="DomainObject.Predmet.ProtustrankaWithAdressOIB_1">SKORIĆ d.o.o.  Umag, OIB 21939263717, Soši 49c, 52 470 Umag</derivirana_varijabla>
  </DomainObject.Predmet.ProtustrankaWithAdressOIB>
  <DomainObject.Predmet.ProtustrankaNazivFormated>
    <izvorni_sadrzaj>SKORIĆ d.o.o.  Umag</izvorni_sadrzaj>
    <derivirana_varijabla naziv="DomainObject.Predmet.ProtustrankaNazivFormated_1">SKORIĆ d.o.o.  Umag</derivirana_varijabla>
  </DomainObject.Predmet.ProtustrankaNazivFormated>
  <DomainObject.Predmet.ProtustrankaNazivFormatedOIB>
    <izvorni_sadrzaj>SKORIĆ d.o.o.  Umag, OIB 21939263717</izvorni_sadrzaj>
    <derivirana_varijabla naziv="DomainObject.Predmet.ProtustrankaNazivFormatedOIB_1">SKORIĆ d.o.o.  Umag, OIB 21939263717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SKORIĆ d.o.o.  Umag</item>
    </izvorni_sadrzaj>
    <derivirana_varijabla naziv="DomainObject.Predmet.ProtuStrankaListFormated_1">
      <item>SKORIĆ d.o.o.  Umag</item>
    </derivirana_varijabla>
  </DomainObject.Predmet.ProtuStrankaListFormated>
  <DomainObject.Predmet.ProtuStrankaListFormatedOIB>
    <izvorni_sadrzaj>
      <item>SKORIĆ d.o.o.  Umag, OIB 21939263717</item>
    </izvorni_sadrzaj>
    <derivirana_varijabla naziv="DomainObject.Predmet.ProtuStrankaListFormatedOIB_1">
      <item>SKORIĆ d.o.o.  Umag, OIB 21939263717</item>
    </derivirana_varijabla>
  </DomainObject.Predmet.ProtuStrankaListFormatedOIB>
  <DomainObject.Predmet.ProtuStrankaListFormatedWithAdress>
    <izvorni_sadrzaj>
      <item>SKORIĆ d.o.o.  Umag, Soši 49c, 52 470 Umag</item>
    </izvorni_sadrzaj>
    <derivirana_varijabla naziv="DomainObject.Predmet.ProtuStrankaListFormatedWithAdress_1">
      <item>SKORIĆ d.o.o.  Umag, Soši 49c, 52 470 Umag</item>
    </derivirana_varijabla>
  </DomainObject.Predmet.ProtuStrankaListFormatedWithAdress>
  <DomainObject.Predmet.ProtuStrankaListFormatedWithAdressOIB>
    <izvorni_sadrzaj>
      <item>SKORIĆ d.o.o.  Umag, OIB 21939263717, Soši 49c, 52 470 Umag</item>
    </izvorni_sadrzaj>
    <derivirana_varijabla naziv="DomainObject.Predmet.ProtuStrankaListFormatedWithAdressOIB_1">
      <item>SKORIĆ d.o.o.  Umag, OIB 21939263717, Soši 49c, 52 470 Umag</item>
    </derivirana_varijabla>
  </DomainObject.Predmet.ProtuStrankaListFormatedWithAdressOIB>
  <DomainObject.Predmet.ProtuStrankaListNazivFormated>
    <izvorni_sadrzaj>
      <item>SKORIĆ d.o.o.  Umag</item>
    </izvorni_sadrzaj>
    <derivirana_varijabla naziv="DomainObject.Predmet.ProtuStrankaListNazivFormated_1">
      <item>SKORIĆ d.o.o.  Umag</item>
    </derivirana_varijabla>
  </DomainObject.Predmet.ProtuStrankaListNazivFormated>
  <DomainObject.Predmet.ProtuStrankaListNazivFormatedOIB>
    <izvorni_sadrzaj>
      <item>SKORIĆ d.o.o.  Umag, OIB 21939263717</item>
    </izvorni_sadrzaj>
    <derivirana_varijabla naziv="DomainObject.Predmet.ProtuStrankaListNazivFormatedOIB_1">
      <item>SKORIĆ d.o.o.  Umag, OIB 21939263717</item>
    </derivirana_varijabla>
  </DomainObject.Predmet.ProtuStrankaListNazivFormatedOIB>
  <DomainObject.Predmet.OstaliListFormated>
    <izvorni_sadrzaj>
      <item>Mladen Skorić</item>
      <item>ŽELJKO OCELIĆ</item>
    </izvorni_sadrzaj>
    <derivirana_varijabla naziv="DomainObject.Predmet.OstaliListFormated_1">
      <item>Mladen Skorić</item>
      <item>ŽELJKO OCELIĆ</item>
    </derivirana_varijabla>
  </DomainObject.Predmet.OstaliListFormated>
  <DomainObject.Predmet.OstaliListFormatedOIB>
    <izvorni_sadrzaj>
      <item>Mladen Skorić, OIB 92877105292</item>
      <item>ŽELJKO OCELIĆ, OIB 53930158617</item>
    </izvorni_sadrzaj>
    <derivirana_varijabla naziv="DomainObject.Predmet.OstaliListFormatedOIB_1">
      <item>Mladen Skorić, OIB 92877105292</item>
      <item>ŽELJKO OCELIĆ, OIB 53930158617</item>
    </derivirana_varijabla>
  </DomainObject.Predmet.OstaliListFormatedOIB>
  <DomainObject.Predmet.OstaliListFormatedWithAdress>
    <izvorni_sadrzaj>
      <item>Mladen Skorić, Valica, Soši 49 c, 52470 Umag</item>
      <item>ŽELJKO OCELIĆ, A. MIHIĆA 6, 51410 OPATIJA</item>
    </izvorni_sadrzaj>
    <derivirana_varijabla naziv="DomainObject.Predmet.OstaliListFormatedWithAdress_1">
      <item>Mladen Skorić, Valica, Soši 49 c, 52470 Umag</item>
      <item>ŽELJKO OCELIĆ, A. MIHIĆA 6, 51410 OPATIJA</item>
    </derivirana_varijabla>
  </DomainObject.Predmet.OstaliListFormatedWithAdress>
  <DomainObject.Predmet.OstaliListFormatedWithAdressOIB>
    <izvorni_sadrzaj>
      <item>Mladen Skorić, OIB 92877105292, Valica, Soši 49 c, 52470 Umag</item>
      <item>ŽELJKO OCELIĆ, OIB 53930158617, A. MIHIĆA 6, 51410 OPATIJA</item>
    </izvorni_sadrzaj>
    <derivirana_varijabla naziv="DomainObject.Predmet.OstaliListFormatedWithAdressOIB_1">
      <item>Mladen Skorić, OIB 92877105292, Valica, Soši 49 c, 52470 Umag</item>
      <item>ŽELJKO OCELIĆ, OIB 53930158617, A. MIHIĆA 6, 51410 OPATIJA</item>
    </derivirana_varijabla>
  </DomainObject.Predmet.OstaliListFormatedWithAdressOIB>
  <DomainObject.Predmet.OstaliListNazivFormated>
    <izvorni_sadrzaj>
      <item>Mladen Skorić</item>
      <item>ŽELJKO OCELIĆ</item>
    </izvorni_sadrzaj>
    <derivirana_varijabla naziv="DomainObject.Predmet.OstaliListNazivFormated_1">
      <item>Mladen Skorić</item>
      <item>ŽELJKO OCELIĆ</item>
    </derivirana_varijabla>
  </DomainObject.Predmet.OstaliListNazivFormated>
  <DomainObject.Predmet.OstaliListNazivFormatedOIB>
    <izvorni_sadrzaj>
      <item>Mladen Skorić, OIB 92877105292</item>
      <item>ŽELJKO OCELIĆ, OIB 53930158617</item>
    </izvorni_sadrzaj>
    <derivirana_varijabla naziv="DomainObject.Predmet.OstaliListNazivFormatedOIB_1">
      <item>Mladen Skorić, OIB 92877105292</item>
      <item>ŽELJKO OCELIĆ, OIB 53930158617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SKORIĆ d.o.o.  Umag</izvorni_sadrzaj>
    <derivirana_varijabla naziv="DomainObject.Predmet.ProtustrankaIDrugi_1">SKORIĆ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SKORIĆ d.o.o.  Umag, OIB 21939263717, Soši 49c, 52 470 Umag</izvorni_sadrzaj>
    <derivirana_varijabla naziv="DomainObject.Predmet.ProtustrankaIDrugiAdressOIB_1">SKORIĆ d.o.o.  Umag, OIB 21939263717, Soši 49c,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SKORIĆ d.o.o.  Umag</item>
      <item>Mladen Skorić</item>
      <item>ŽELJKO OCELIĆ</item>
    </izvorni_sadrzaj>
    <derivirana_varijabla naziv="DomainObject.Predmet.SudioniciListNaziv_1">
      <item>FINA  Pula</item>
      <item>SKORIĆ d.o.o.  Umag</item>
      <item>Mladen Skorić</item>
      <item>ŽELJKO OCELIĆ</item>
    </derivirana_varijabla>
  </DomainObject.Predmet.SudioniciListNaziv>
  <DomainObject.Predmet.SudioniciListAdressOIB>
    <izvorni_sadrzaj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izvorni_sadrzaj>
    <derivirana_varijabla naziv="DomainObject.Predmet.SudioniciListAdressOIB_1"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21939263717</item>
      <item>, OIB 92877105292</item>
      <item>, OIB 53930158617</item>
    </izvorni_sadrzaj>
    <derivirana_varijabla naziv="DomainObject.Predmet.SudioniciListNazivOIB_1">
      <item>, OIB 85821130368</item>
      <item>, OIB 21939263717</item>
      <item>, OIB 92877105292</item>
      <item>, OIB 53930158617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1578</properties:Characters>
  <properties:Lines>57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2017-07-03T12:53:00Z</dcterms:created>
  <dc:creator>korlevicd</dc:creator>
  <cp:lastModifiedBy>Danijela Fumić</cp:lastModifiedBy>
  <cp:lastPrinted>2017-07-03T12:53:00Z</cp:lastPrinted>
  <dcterms:modified xmlns:xsi="http://www.w3.org/2001/XMLSchema-instance" xsi:type="dcterms:W3CDTF">2017-07-03T12:54:00Z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