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1d50" w14:paraId="1a41d50" w:rsidRDefault="009D44AB" w:rsidP="00B542FA" w:rsidR="009D44AB">
      <w:pPr>
        <w:jc w:val="both"/>
        <w15:collapsed w:val="false"/>
      </w:pPr>
      <w:bookmarkStart w:name="_GoBack" w:id="0"/>
      <w:bookmarkEnd w:id="0"/>
    </w:p>
    <w:p w:rsidRDefault="009D44AB" w:rsidP="00B542FA" w:rsidR="009D44AB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15E" w:rsidP="0086115E" w:rsidR="0086115E" w:rsidRPr="006B77AD">
      <w:pPr>
        <w:jc w:val="both"/>
      </w:pP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2D45EC">
        <w:t>4605/16</w:t>
      </w:r>
      <w:r w:rsidR="00243285" w:rsidRPr="001F0DCA">
        <w:t xml:space="preserve"> </w:t>
      </w:r>
    </w:p>
    <w:p w:rsidRDefault="0086115E" w:rsidP="0088017C" w:rsidR="00F418B3" w:rsidRPr="001F0DCA">
      <w:pPr>
        <w:jc w:val="both"/>
      </w:pPr>
      <w:r w:rsidRPr="001F0DCA">
        <w:t>Amruševa 2/II</w:t>
      </w:r>
      <w:r w:rsidR="00F418B3"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2D45EC" w:rsidP="0086115E" w:rsidR="0086115E" w:rsidRPr="006B77AD">
      <w:pPr>
        <w:ind w:firstLine="720"/>
        <w:jc w:val="both"/>
      </w:pPr>
      <w:r w:rsidRPr="002D45EC">
        <w:t>Trgovački sud u Zagrebu, po sucu Gordanu Zubaku, u stečajnom postupku u povodu prijedloga predlagatelja Republike Hrvatske, Ministarstva financija, Porezne uprave, OIB: 18683136487, koju zastupa Županijsko državno odvjetništvo u Zagrebu, za otvaranje stečajnog postupka nad dužnikom PRODUKCIJA LIBERTAS d.o.o., Zagreb, Oporovečka 12, OIB: 00149546728</w:t>
      </w:r>
      <w:r w:rsidR="0086115E" w:rsidRPr="006B77AD">
        <w:rPr>
          <w:lang w:val="pt-BR"/>
        </w:rPr>
        <w:t xml:space="preserve">, </w:t>
      </w:r>
      <w:r>
        <w:rPr>
          <w:lang w:val="pt-BR"/>
        </w:rPr>
        <w:t>1</w:t>
      </w:r>
      <w:r w:rsidR="009D44AB">
        <w:rPr>
          <w:lang w:val="pt-BR"/>
        </w:rPr>
        <w:t>4</w:t>
      </w:r>
      <w:r w:rsidR="00A504B8">
        <w:rPr>
          <w:lang w:val="pt-BR"/>
        </w:rPr>
        <w:t xml:space="preserve">. </w:t>
      </w:r>
      <w:r>
        <w:rPr>
          <w:lang w:val="pt-BR"/>
        </w:rPr>
        <w:t>prosinca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2D45EC" w:rsidP="00955BBB" w:rsidR="00E029B4" w:rsidRPr="006B77AD">
      <w:pPr>
        <w:numPr>
          <w:ilvl w:val="0"/>
          <w:numId w:val="1"/>
        </w:numPr>
        <w:jc w:val="both"/>
      </w:pPr>
      <w:r w:rsidRPr="002D45EC">
        <w:t>Pavao Grizelj iz Zagreba, Dragutina Golika 34, OIB:71007328639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</w:t>
      </w:r>
      <w:r w:rsidR="00A504B8">
        <w:t xml:space="preserve"> privremenog</w:t>
      </w:r>
      <w:r w:rsidR="00B93BB9">
        <w:t xml:space="preserve"> stečajnog upravitelja u ovom stečajnom p</w:t>
      </w:r>
      <w:r>
        <w:t>ostupku</w:t>
      </w:r>
      <w:r w:rsidR="00B93BB9">
        <w:t>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163E44">
      <w:pPr>
        <w:numPr>
          <w:ilvl w:val="0"/>
          <w:numId w:val="1"/>
        </w:numPr>
        <w:jc w:val="both"/>
      </w:pPr>
      <w:r w:rsidRPr="00EE41E8">
        <w:t>Za novog</w:t>
      </w:r>
      <w:r w:rsidR="00A504B8">
        <w:t xml:space="preserve"> privremenog</w:t>
      </w:r>
      <w:r w:rsidRPr="00EE41E8">
        <w:t xml:space="preserve"> stečajnog upravitelja imenuje se </w:t>
      </w:r>
      <w:r w:rsidR="002D45EC">
        <w:rPr>
          <w:rFonts w:cs="Arial"/>
        </w:rPr>
        <w:t>Ivan Hudoletnjak iz Ivanca, Zavojna ulica 3, OIB: 80924395653</w:t>
      </w:r>
      <w:r w:rsidRPr="00EE41E8">
        <w:rPr>
          <w:rFonts w:cs="Arial"/>
          <w:sz w:val="22"/>
          <w:szCs w:val="22"/>
        </w:rPr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A504B8" w:rsidP="002D45EC" w:rsidR="001F0DCA">
      <w:pPr>
        <w:ind w:firstLine="708"/>
        <w:jc w:val="both"/>
      </w:pPr>
      <w:r>
        <w:t xml:space="preserve">Privremeni stečajni upravitelj </w:t>
      </w:r>
      <w:r w:rsidR="002D45EC" w:rsidRPr="002D45EC">
        <w:t>Pavao Grizelj iz Zagreba</w:t>
      </w:r>
      <w:r>
        <w:t>,</w:t>
      </w:r>
      <w:r w:rsidRPr="00A504B8">
        <w:t xml:space="preserve"> </w:t>
      </w:r>
      <w:r w:rsidR="00955BBB">
        <w:t xml:space="preserve">dostavio je sudu podnesak kojim je </w:t>
      </w:r>
      <w:r w:rsidR="001F0DCA" w:rsidRPr="001F0DCA">
        <w:t>od sud</w:t>
      </w:r>
      <w:r w:rsidR="001F0DCA">
        <w:t>a</w:t>
      </w:r>
      <w:r w:rsidR="00955BBB">
        <w:t xml:space="preserve"> zatražio</w:t>
      </w:r>
      <w:r w:rsidR="001F0DCA">
        <w:t xml:space="preserve"> da ga</w:t>
      </w:r>
      <w:r w:rsidR="001F0DCA" w:rsidRPr="001F0DCA">
        <w:t xml:space="preserve"> u ovom stečajnom postupku razriješi dužnosti</w:t>
      </w:r>
      <w:r>
        <w:t xml:space="preserve"> privremenog</w:t>
      </w:r>
      <w:r w:rsidR="001F0DCA" w:rsidRPr="001F0DCA">
        <w:t xml:space="preserve"> stečajnog upravitelja</w:t>
      </w:r>
      <w:r w:rsidR="002D45EC">
        <w:t xml:space="preserve"> zbog narušenog zdravstvenog stanja, poodmakle dobi i bolesti u obitelji</w:t>
      </w:r>
      <w:r w:rsidR="00EE41E8">
        <w:t xml:space="preserve">. </w:t>
      </w:r>
      <w:r w:rsidR="001F0DCA" w:rsidRPr="001F0DCA">
        <w:t xml:space="preserve">Prema odredbi čl. 91. st. 5. Stečajnog </w:t>
      </w:r>
      <w:r w:rsidR="00955BBB">
        <w:t>zakona („Narodne novine“ broj 71</w:t>
      </w:r>
      <w:r w:rsidR="001F0DCA" w:rsidRPr="001F0DCA">
        <w:t>/15, dalje 2015) sud može razriješiti stečajnoga upravitelja na osobni zahtjev. Slijedom navedenog, sud je na temelju citirane odredbe</w:t>
      </w:r>
      <w:r>
        <w:t xml:space="preserve"> u vezi s odredbom čl. 119. st. 6. SZ-a</w:t>
      </w:r>
      <w:r w:rsidR="001F0DCA" w:rsidRPr="001F0DCA">
        <w:t xml:space="preserve">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</w:t>
      </w:r>
      <w:r w:rsidR="00A504B8">
        <w:t xml:space="preserve"> privremenog</w:t>
      </w:r>
      <w:r>
        <w:t xml:space="preserve"> stečajnog upravitelja, odgovarajućom primjenom odredaba Stečajnog zakona</w:t>
      </w:r>
      <w:r w:rsidR="00254BDA">
        <w:t>, metodom slučajnog odabira</w:t>
      </w:r>
      <w:r>
        <w:t xml:space="preserve"> za novog </w:t>
      </w:r>
      <w:r w:rsidR="00A504B8">
        <w:t xml:space="preserve">privremenog </w:t>
      </w:r>
      <w:r>
        <w:t xml:space="preserve">stečajnog upravitelja </w:t>
      </w:r>
      <w:r w:rsidRPr="00163E44">
        <w:t xml:space="preserve">imenovan je </w:t>
      </w:r>
      <w:r w:rsidR="002D45EC">
        <w:t>Ivan Hudoletnjak iz Ivanca</w:t>
      </w:r>
      <w:r w:rsidR="00A504B8" w:rsidRPr="00A504B8">
        <w:t xml:space="preserve"> </w:t>
      </w:r>
      <w:r>
        <w:t>(točka II. izreke).</w:t>
      </w:r>
    </w:p>
    <w:p w:rsidRDefault="00243285" w:rsidP="002D4CBC" w:rsidR="00243285">
      <w:pPr>
        <w:jc w:val="both"/>
      </w:pPr>
    </w:p>
    <w:p w:rsidRDefault="009D44AB" w:rsidP="002D4CBC" w:rsidR="009D44AB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9D44AB">
        <w:rPr>
          <w:lang w:val="pt-BR"/>
        </w:rPr>
        <w:t>14</w:t>
      </w:r>
      <w:r w:rsidR="002D45EC">
        <w:rPr>
          <w:lang w:val="pt-BR"/>
        </w:rPr>
        <w:t>. prosinca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243285" w:rsidR="009D44AB">
      <w:pPr>
        <w:ind w:firstLine="708" w:left="4248"/>
      </w:pPr>
      <w:r w:rsidRPr="001F0DCA">
        <w:t xml:space="preserve">                                               </w:t>
      </w:r>
    </w:p>
    <w:p w:rsidRDefault="00243285" w:rsidP="009D44AB" w:rsidR="00F1797B" w:rsidRPr="001F0DCA">
      <w:pPr>
        <w:ind w:firstLine="708" w:left="7080"/>
      </w:pPr>
      <w:r w:rsidRPr="001F0DCA">
        <w:t xml:space="preserve">   </w:t>
      </w:r>
      <w:r w:rsidR="00F1797B" w:rsidRPr="001F0DCA">
        <w:t xml:space="preserve">Sudac:  </w:t>
      </w:r>
    </w:p>
    <w:p w:rsidRDefault="004918BD" w:rsidP="004918BD" w:rsidR="00F1797B" w:rsidRPr="001F0DCA">
      <w:pPr>
        <w:jc w:val="right"/>
      </w:pPr>
      <w:r w:rsidRPr="001F0DCA">
        <w:t xml:space="preserve"> Gordan Zubak</w:t>
      </w:r>
      <w:r w:rsidR="00364468">
        <w:t>,v.r.</w:t>
      </w:r>
      <w:r w:rsidRPr="001F0DCA">
        <w:t xml:space="preserve"> </w:t>
      </w:r>
    </w:p>
    <w:p w:rsidRDefault="001F0DCA" w:rsidP="00955BBB" w:rsidR="001F0DCA">
      <w:pPr>
        <w:jc w:val="right"/>
      </w:pPr>
    </w:p>
    <w:p w:rsidRDefault="009D44AB" w:rsidP="002D4CBC" w:rsidR="009D44AB">
      <w:pPr>
        <w:jc w:val="both"/>
      </w:pPr>
    </w:p>
    <w:p w:rsidRDefault="009D44AB" w:rsidP="002D4CBC" w:rsidR="009D44AB">
      <w:pPr>
        <w:jc w:val="both"/>
      </w:pPr>
    </w:p>
    <w:p w:rsidRDefault="00F1797B" w:rsidP="002D4CBC" w:rsidR="009D44AB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9D44AB" w:rsidP="002D4CBC" w:rsidR="009D44AB">
      <w:pPr>
        <w:jc w:val="both"/>
      </w:pPr>
    </w:p>
    <w:p w:rsidRDefault="009C58F8" w:rsidP="002D4CBC" w:rsidR="009C58F8">
      <w:pPr>
        <w:jc w:val="both"/>
      </w:pPr>
    </w:p>
    <w:p w:rsidRDefault="00364468" w:rsidP="004E13E6" w:rsidR="00364468">
      <w:pPr>
        <w:jc w:val="right"/>
      </w:pPr>
      <w:r>
        <w:t>Za točnost otpravka</w:t>
      </w:r>
    </w:p>
    <w:p w:rsidRDefault="00364468" w:rsidP="004E13E6" w:rsidR="00364468">
      <w:pPr>
        <w:jc w:val="right"/>
      </w:pPr>
      <w:r>
        <w:t>ovlašteni službenik</w:t>
      </w:r>
    </w:p>
    <w:p w:rsidRDefault="00364468" w:rsidP="004E13E6" w:rsidR="00364468">
      <w:pPr>
        <w:jc w:val="right"/>
      </w:pPr>
      <w:r>
        <w:t>Katica Franjić</w:t>
      </w:r>
    </w:p>
    <w:p w:rsidRDefault="00B93BB9" w:rsidP="00364468" w:rsidR="00B93BB9" w:rsidRPr="004D7DA6">
      <w:pPr>
        <w:ind w:left="720"/>
      </w:pPr>
    </w:p>
    <w:p w:rsidRDefault="00B93BB9" w:rsidP="002D4CBC" w:rsidR="00B93BB9" w:rsidRPr="006B77AD">
      <w:pPr>
        <w:jc w:val="both"/>
      </w:pPr>
    </w:p>
    <w:sectPr w:rsidSect="009D44AB" w:rsidR="00B93BB9" w:rsidRPr="006B77AD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44AB" w:rsidP="009D44AB" w:rsidR="009D44AB">
      <w:r>
        <w:separator/>
      </w:r>
    </w:p>
  </w:endnote>
  <w:endnote w:id="0" w:type="continuationSeparator">
    <w:p w:rsidRDefault="009D44AB" w:rsidP="009D44AB" w:rsidR="009D4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44AB" w:rsidP="009D44AB" w:rsidR="009D44AB">
      <w:r>
        <w:separator/>
      </w:r>
    </w:p>
  </w:footnote>
  <w:footnote w:id="0" w:type="continuationSeparator">
    <w:p w:rsidRDefault="009D44AB" w:rsidP="009D44AB" w:rsidR="009D4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4AB" w:rsidP="009D44AB" w:rsidR="009D44AB">
    <w:pPr>
      <w:pStyle w:val="Zaglavlje"/>
      <w:tabs>
        <w:tab w:pos="7460" w:val="left"/>
      </w:tabs>
    </w:pPr>
    <w:r>
      <w:tab/>
    </w:r>
    <w:sdt>
      <w:sdtPr>
        <w:id w:val="207762701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64468"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1F0DCA">
        <w:t>67. St</w:t>
      </w:r>
    </w:smartTag>
    <w:r>
      <w:t>-4605/16</w:t>
    </w:r>
  </w:p>
  <w:p w:rsidRDefault="009D44AB" w:rsidR="009D44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63E44"/>
    <w:rsid w:val="001F0DCA"/>
    <w:rsid w:val="001F2E2A"/>
    <w:rsid w:val="00243285"/>
    <w:rsid w:val="00254BDA"/>
    <w:rsid w:val="002D45EC"/>
    <w:rsid w:val="002D4CBC"/>
    <w:rsid w:val="003161BB"/>
    <w:rsid w:val="00364468"/>
    <w:rsid w:val="00371E33"/>
    <w:rsid w:val="003869E3"/>
    <w:rsid w:val="003A083E"/>
    <w:rsid w:val="00464C89"/>
    <w:rsid w:val="004918BD"/>
    <w:rsid w:val="00521936"/>
    <w:rsid w:val="0053524A"/>
    <w:rsid w:val="00573BC8"/>
    <w:rsid w:val="006B77AD"/>
    <w:rsid w:val="0073212E"/>
    <w:rsid w:val="0086115E"/>
    <w:rsid w:val="0088017C"/>
    <w:rsid w:val="008D55C6"/>
    <w:rsid w:val="009508C1"/>
    <w:rsid w:val="00955BBB"/>
    <w:rsid w:val="00990BF7"/>
    <w:rsid w:val="009C58F8"/>
    <w:rsid w:val="009D44AB"/>
    <w:rsid w:val="009E6687"/>
    <w:rsid w:val="00A504B8"/>
    <w:rsid w:val="00AD12E1"/>
    <w:rsid w:val="00B85BF4"/>
    <w:rsid w:val="00B93BB9"/>
    <w:rsid w:val="00C53B7E"/>
    <w:rsid w:val="00CD080D"/>
    <w:rsid w:val="00D0668D"/>
    <w:rsid w:val="00D26CB0"/>
    <w:rsid w:val="00D95F7A"/>
    <w:rsid w:val="00DF2243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44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44AB"/>
    <w:rPr>
      <w:sz w:val="24"/>
      <w:szCs w:val="24"/>
    </w:rPr>
  </w:style>
  <w:style w:styleId="Podnoje" w:type="paragraph">
    <w:name w:val="footer"/>
    <w:basedOn w:val="Normal"/>
    <w:link w:val="PodnojeChar"/>
    <w:rsid w:val="009D44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44A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4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44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44AB"/>
    <w:rPr>
      <w:sz w:val="24"/>
      <w:szCs w:val="24"/>
    </w:rPr>
  </w:style>
  <w:style w:styleId="Podnoje" w:type="paragraph">
    <w:name w:val="footer"/>
    <w:basedOn w:val="Normal"/>
    <w:link w:val="PodnojeChar"/>
    <w:rsid w:val="009D44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44A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4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4605</izvorni_sadrzaj>
    <derivirana_varijabla naziv="DomainObject.Predmet.Broj_1">4605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St-4605/2016</izvorni_sadrzaj>
    <derivirana_varijabla naziv="DomainObject.Predmet.OznakaBroj_1">St-4605/2016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LIBERTAS d.o.o.</izvorni_sadrzaj>
    <derivirana_varijabla naziv="DomainObject.Predmet.ProtustrankaFormated_1">  PRODUKCIJA LIBERTAS d.o.o.</derivirana_varijabla>
  </DomainObject.Predmet.ProtustrankaFormated>
  <DomainObject.Predmet.ProtustrankaFormatedOIB>
    <izvorni_sadrzaj>  PRODUKCIJA LIBERTAS d.o.o., OIB 00149546728</izvorni_sadrzaj>
    <derivirana_varijabla naziv="DomainObject.Predmet.ProtustrankaFormatedOIB_1">  PRODUKCIJA LIBERTAS d.o.o., OIB 00149546728</derivirana_varijabla>
  </DomainObject.Predmet.ProtustrankaFormatedOIB>
  <DomainObject.Predmet.ProtustrankaFormatedWithAdress>
    <izvorni_sadrzaj> PRODUKCIJA LIBERTAS d.o.o., Oporovečka 12, 10000 Zagreb</izvorni_sadrzaj>
    <derivirana_varijabla naziv="DomainObject.Predmet.ProtustrankaFormatedWithAdress_1"> PRODUKCIJA LIBERTAS d.o.o., Oporovečka 12, 10000 Zagreb</derivirana_varijabla>
  </DomainObject.Predmet.ProtustrankaFormatedWithAdress>
  <DomainObject.Predmet.ProtustrankaFormatedWithAdressOIB>
    <izvorni_sadrzaj> PRODUKCIJA LIBERTAS d.o.o., OIB 00149546728, Oporovečka 12, 10000 Zagreb</izvorni_sadrzaj>
    <derivirana_varijabla naziv="DomainObject.Predmet.ProtustrankaFormatedWithAdressOIB_1"> PRODUKCIJA LIBERTAS d.o.o., OIB 00149546728, Oporovečka 12, 10000 Zagreb</derivirana_varijabla>
  </DomainObject.Predmet.ProtustrankaFormatedWithAdressOIB>
  <DomainObject.Predmet.ProtustrankaWithAdress>
    <izvorni_sadrzaj>PRODUKCIJA LIBERTAS d.o.o. Oporovečka 12, 10000 Zagreb</izvorni_sadrzaj>
    <derivirana_varijabla naziv="DomainObject.Predmet.ProtustrankaWithAdress_1">PRODUKCIJA LIBERTAS d.o.o. Oporovečka 12, 10000 Zagreb</derivirana_varijabla>
  </DomainObject.Predmet.ProtustrankaWithAdress>
  <DomainObject.Predmet.ProtustrankaWithAdressOIB>
    <izvorni_sadrzaj>PRODUKCIJA LIBERTAS d.o.o., OIB 00149546728, Oporovečka 12, 10000 Zagreb</izvorni_sadrzaj>
    <derivirana_varijabla naziv="DomainObject.Predmet.ProtustrankaWithAdressOIB_1">PRODUKCIJA LIBERTAS d.o.o., OIB 00149546728, Oporovečka 12, 10000 Zagreb</derivirana_varijabla>
  </DomainObject.Predmet.ProtustrankaWithAdressOIB>
  <DomainObject.Predmet.ProtustrankaNazivFormated>
    <izvorni_sadrzaj>PRODUKCIJA LIBERTAS d.o.o.</izvorni_sadrzaj>
    <derivirana_varijabla naziv="DomainObject.Predmet.ProtustrankaNazivFormated_1">PRODUKCIJA LIBERTAS d.o.o.</derivirana_varijabla>
  </DomainObject.Predmet.ProtustrankaNazivFormated>
  <DomainObject.Predmet.ProtustrankaNazivFormatedOIB>
    <izvorni_sadrzaj>PRODUKCIJA LIBERTAS d.o.o., OIB 00149546728</izvorni_sadrzaj>
    <derivirana_varijabla naziv="DomainObject.Predmet.ProtustrankaNazivFormatedOIB_1">PRODUKCIJA LIBERTAS d.o.o., OIB 00149546728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PRODUKCIJA LIBERTAS d.o.o.</item>
    </izvorni_sadrzaj>
    <derivirana_varijabla naziv="DomainObject.Predmet.ProtuStrankaListFormated_1">
      <item>PRODUKCIJA LIBERTAS d.o.o.</item>
    </derivirana_varijabla>
  </DomainObject.Predmet.ProtuStrankaListFormated>
  <DomainObject.Predmet.ProtuStrankaListFormatedOIB>
    <izvorni_sadrzaj>
      <item>PRODUKCIJA LIBERTAS d.o.o., OIB 00149546728</item>
    </izvorni_sadrzaj>
    <derivirana_varijabla naziv="DomainObject.Predmet.ProtuStrankaListFormatedOIB_1">
      <item>PRODUKCIJA LIBERTAS d.o.o., OIB 00149546728</item>
    </derivirana_varijabla>
  </DomainObject.Predmet.ProtuStrankaListFormatedOIB>
  <DomainObject.Predmet.ProtuStrankaListFormatedWithAdress>
    <izvorni_sadrzaj>
      <item>PRODUKCIJA LIBERTAS d.o.o., Oporovečka 12, 10000 Zagreb</item>
    </izvorni_sadrzaj>
    <derivirana_varijabla naziv="DomainObject.Predmet.ProtuStrankaListFormatedWithAdress_1">
      <item>PRODUKCIJA LIBERTAS d.o.o., Oporovečka 12, 10000 Zagreb</item>
    </derivirana_varijabla>
  </DomainObject.Predmet.ProtuStrankaListFormatedWithAdress>
  <DomainObject.Predmet.ProtuStrankaListFormatedWithAdressOIB>
    <izvorni_sadrzaj>
      <item>PRODUKCIJA LIBERTAS d.o.o., OIB 00149546728, Oporovečka 12, 10000 Zagreb</item>
    </izvorni_sadrzaj>
    <derivirana_varijabla naziv="DomainObject.Predmet.ProtuStrankaListFormatedWithAdressOIB_1">
      <item>PRODUKCIJA LIBERTAS d.o.o., OIB 00149546728, Oporovečka 12, 10000 Zagreb</item>
    </derivirana_varijabla>
  </DomainObject.Predmet.ProtuStrankaListFormatedWithAdressOIB>
  <DomainObject.Predmet.ProtuStrankaListNazivFormated>
    <izvorni_sadrzaj>
      <item>PRODUKCIJA LIBERTAS d.o.o.</item>
    </izvorni_sadrzaj>
    <derivirana_varijabla naziv="DomainObject.Predmet.ProtuStrankaListNazivFormated_1">
      <item>PRODUKCIJA LIBERTAS d.o.o.</item>
    </derivirana_varijabla>
  </DomainObject.Predmet.ProtuStrankaListNazivFormated>
  <DomainObject.Predmet.ProtuStrankaListNazivFormatedOIB>
    <izvorni_sadrzaj>
      <item>PRODUKCIJA LIBERTAS d.o.o., OIB 00149546728</item>
    </izvorni_sadrzaj>
    <derivirana_varijabla naziv="DomainObject.Predmet.ProtuStrankaListNazivFormatedOIB_1">
      <item>PRODUKCIJA LIBERTAS d.o.o., OIB 00149546728</item>
    </derivirana_varijabla>
  </DomainObject.Predmet.ProtuStrankaListNazivFormatedOIB>
  <DomainObject.Predmet.OstaliList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Formated>
  <DomainObject.Predmet.OstaliList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FormatedOIB>
  <DomainObject.Predmet.OstaliListFormatedWithAdress>
    <izvorni_sadrzaj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izvorni_sadrzaj>
    <derivirana_varijabla naziv="DomainObject.Predmet.OstaliListFormatedWithAdress_1"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derivirana_varijabla>
  </DomainObject.Predmet.OstaliListFormatedWithAdress>
  <DomainObject.Predmet.OstaliListFormatedWithAdressOIB>
    <izvorni_sadrzaj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izvorni_sadrzaj>
    <derivirana_varijabla naziv="DomainObject.Predmet.OstaliListFormatedWithAdressOIB_1"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Naziv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NazivFormated>
  <DomainObject.Predmet.OstaliListNaziv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Naziv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PRODUKCIJA LIBERTAS d.o.o.</izvorni_sadrzaj>
    <derivirana_varijabla naziv="DomainObject.Predmet.ProtustrankaIDrugi_1">PRODUKCIJA LIBERTAS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PRODUKCIJA LIBERTAS d.o.o., OIB 00149546728, Oporovečka 12, 10000 Zagreb</izvorni_sadrzaj>
    <derivirana_varijabla naziv="DomainObject.Predmet.ProtustrankaIDrugiAdressOIB_1">PRODUKCIJA LIBERTAS d.o.o., OIB 00149546728,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SudioniciListNaziv_1"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derivirana_varijabla>
  </DomainObject.Predmet.SudioniciListNaziv>
  <DomainObject.Predmet.SudioniciListAdressOIB>
    <izvorni_sadrzaj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izvorni_sadrzaj>
    <derivirana_varijabla naziv="DomainObject.Predmet.SudioniciListAdressOIB_1"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00149546728</item>
      <item>, OIB 85821130368</item>
      <item>, OIB 47131329365</item>
      <item>, OIB 23057039320</item>
      <item>, OIB 92963223473</item>
      <item>, OIB 71221608291</item>
    </izvorni_sadrzaj>
    <derivirana_varijabla naziv="DomainObject.Predmet.SudioniciListNazivOIB_1">
      <item>, OIB 00149546728</item>
      <item>, OIB 85821130368</item>
      <item>, OIB 47131329365</item>
      <item>, OIB 23057039320</item>
      <item>, OIB 92963223473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1597</properties:Characters>
  <properties:Lines>57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2016-12-13T09:02:00Z</dcterms:created>
  <dc:creator>gzubak</dc:creator>
  <cp:lastModifiedBy>Katica Franjić</cp:lastModifiedBy>
  <cp:lastPrinted>2016-12-14T08:14:00Z</cp:lastPrinted>
  <dcterms:modified xmlns:xsi="http://www.w3.org/2001/XMLSchema-instance" xsi:type="dcterms:W3CDTF">2016-12-14T08:15:00Z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