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30f7" w14:paraId="03130f7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C313B6">
        <w:rPr>
          <w:rStyle w:val="Strong"/>
          <w:b w:val="false"/>
        </w:rPr>
        <w:t xml:space="preserve">9 </w:t>
      </w:r>
      <w:r w:rsidRPr="00EA5AA8">
        <w:rPr>
          <w:rStyle w:val="Strong"/>
          <w:b w:val="false"/>
        </w:rPr>
        <w:t>St</w:t>
      </w:r>
      <w:r w:rsidR="00EA1A0E">
        <w:rPr>
          <w:rStyle w:val="Strong"/>
          <w:b w:val="false"/>
        </w:rPr>
        <w:t>-</w:t>
      </w:r>
      <w:r w:rsidR="00E95E66">
        <w:rPr>
          <w:rStyle w:val="Strong"/>
          <w:b w:val="false"/>
        </w:rPr>
        <w:t>3</w:t>
      </w:r>
      <w:r w:rsidR="009B3F9D">
        <w:rPr>
          <w:rStyle w:val="Strong"/>
          <w:b w:val="false"/>
        </w:rPr>
        <w:t>41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</w:t>
      </w:r>
      <w:r w:rsidR="006B4EA2">
        <w:rPr>
          <w:rStyle w:val="Strong"/>
          <w:b w:val="false"/>
        </w:rPr>
        <w:t>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851066">
        <w:t>k</w:t>
      </w:r>
      <w:r w:rsidR="002D6259">
        <w:t>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B1350F">
        <w:t>Osijek</w:t>
      </w:r>
      <w:r w:rsidR="00F564E3">
        <w:t>,</w:t>
      </w:r>
      <w:r w:rsidR="00EA1A0E">
        <w:t xml:space="preserve"> Podružnica </w:t>
      </w:r>
      <w:r w:rsidR="00B1350F">
        <w:t>Osijek</w:t>
      </w:r>
      <w:r w:rsidR="00EA1A0E">
        <w:t xml:space="preserve">, </w:t>
      </w:r>
      <w:r w:rsidR="00B1350F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29024F">
        <w:t xml:space="preserve"> </w:t>
      </w:r>
      <w:r w:rsidR="00D70D73">
        <w:t>BRANITELJSKA ZADRUGA SIĆKO za proizvodnju, trgovinu i usluge, Drenovci, Veliki Šor 38 B</w:t>
      </w:r>
      <w:r w:rsidR="00252608">
        <w:t xml:space="preserve">, </w:t>
      </w:r>
      <w:r w:rsidR="006C0D04">
        <w:t>MBS</w:t>
      </w:r>
      <w:r w:rsidR="006152FF">
        <w:t xml:space="preserve">: </w:t>
      </w:r>
      <w:r w:rsidR="008D1494">
        <w:t>0</w:t>
      </w:r>
      <w:r w:rsidR="00B1350F">
        <w:t>30</w:t>
      </w:r>
      <w:r w:rsidR="00D70D73">
        <w:t>104528</w:t>
      </w:r>
      <w:r w:rsidR="006152FF">
        <w:t xml:space="preserve">, OIB: </w:t>
      </w:r>
      <w:r w:rsidR="00D70D73">
        <w:t>95239440700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0D04">
        <w:t>1</w:t>
      </w:r>
      <w:r w:rsidR="0029024F">
        <w:t>7</w:t>
      </w:r>
      <w:r w:rsidR="00AD1FF3">
        <w:t>.</w:t>
      </w:r>
      <w:r w:rsidR="00BB3D58">
        <w:t xml:space="preserve">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70D73">
        <w:t>BRANITELJSKA ZADRUGA SIĆKO za proizvodnju, trgovinu i usluge, Drenovci, Veliki Šor 38 B, MBS: 030104528, OIB: 95239440700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686E58">
        <w:t xml:space="preserve"> </w:t>
      </w:r>
      <w:r w:rsidR="00D70D73">
        <w:t>36</w:t>
      </w:r>
      <w:r w:rsidR="00686E58">
        <w:t>.</w:t>
      </w:r>
      <w:r w:rsidR="00D70D73">
        <w:t>609</w:t>
      </w:r>
      <w:r w:rsidR="0029024F">
        <w:t>,</w:t>
      </w:r>
      <w:r w:rsidR="00D70D73">
        <w:t>50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D70D73">
        <w:t>Mijo Akalović</w:t>
      </w:r>
      <w:r w:rsidR="0088119E">
        <w:t xml:space="preserve">, </w:t>
      </w:r>
      <w:r w:rsidR="00D70D73">
        <w:t>Drenovci, Soljanska 28</w:t>
      </w:r>
      <w:r w:rsidR="00F24C96">
        <w:t>,</w:t>
      </w:r>
      <w:r w:rsidR="004E4352">
        <w:t xml:space="preserve"> </w:t>
      </w:r>
      <w:r w:rsidR="006C0D04">
        <w:t xml:space="preserve">OIB: </w:t>
      </w:r>
      <w:r w:rsidR="00D70D73">
        <w:t>07379427088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9B3F9D">
        <w:t>341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17CBD">
        <w:t>1</w:t>
      </w:r>
      <w:r w:rsidR="0029024F">
        <w:t>7</w:t>
      </w:r>
      <w:r w:rsidR="0033230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>Jadranka Pajur Vranješ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03397D">
        <w:t>17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D73" w:rsidR="00D70D73">
      <w:r>
        <w:separator/>
      </w:r>
    </w:p>
  </w:endnote>
  <w:endnote w:id="0" w:type="continuationSeparator">
    <w:p w:rsidRDefault="00D70D73" w:rsidR="00D70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D73" w:rsidR="00D70D73">
      <w:r>
        <w:separator/>
      </w:r>
    </w:p>
  </w:footnote>
  <w:footnote w:id="0" w:type="continuationSeparator">
    <w:p w:rsidRDefault="00D70D73" w:rsidR="00D70D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0D73" w:rsidP="001B70D9" w:rsidR="00D70D73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70D73" w:rsidR="00D70D73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CC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23E94"/>
    <w:rsid w:val="0003276F"/>
    <w:rsid w:val="0003367D"/>
    <w:rsid w:val="000339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49AF"/>
    <w:rsid w:val="000E716B"/>
    <w:rsid w:val="000E762A"/>
    <w:rsid w:val="000F176F"/>
    <w:rsid w:val="000F61EA"/>
    <w:rsid w:val="000F670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09DD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283"/>
    <w:rsid w:val="00237412"/>
    <w:rsid w:val="00243721"/>
    <w:rsid w:val="002445AB"/>
    <w:rsid w:val="0024756E"/>
    <w:rsid w:val="0025000D"/>
    <w:rsid w:val="00252608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9024F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4963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352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347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2ABB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237C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86E58"/>
    <w:rsid w:val="006906BB"/>
    <w:rsid w:val="0069656A"/>
    <w:rsid w:val="006A11E9"/>
    <w:rsid w:val="006A6EBE"/>
    <w:rsid w:val="006B2725"/>
    <w:rsid w:val="006B29B9"/>
    <w:rsid w:val="006B2D9D"/>
    <w:rsid w:val="006B346E"/>
    <w:rsid w:val="006B4EA2"/>
    <w:rsid w:val="006B4F4E"/>
    <w:rsid w:val="006B5168"/>
    <w:rsid w:val="006B51E5"/>
    <w:rsid w:val="006C0D04"/>
    <w:rsid w:val="006C36CE"/>
    <w:rsid w:val="006C4FDF"/>
    <w:rsid w:val="006F5962"/>
    <w:rsid w:val="007050C3"/>
    <w:rsid w:val="00711561"/>
    <w:rsid w:val="00712635"/>
    <w:rsid w:val="0073010A"/>
    <w:rsid w:val="00734726"/>
    <w:rsid w:val="00741A8A"/>
    <w:rsid w:val="007657AA"/>
    <w:rsid w:val="00766D29"/>
    <w:rsid w:val="0077329E"/>
    <w:rsid w:val="007753F4"/>
    <w:rsid w:val="0078009A"/>
    <w:rsid w:val="00780AF6"/>
    <w:rsid w:val="00780BB8"/>
    <w:rsid w:val="007816CD"/>
    <w:rsid w:val="00782DC3"/>
    <w:rsid w:val="0078412F"/>
    <w:rsid w:val="00790717"/>
    <w:rsid w:val="00796AED"/>
    <w:rsid w:val="007A119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51DF"/>
    <w:rsid w:val="00806BE6"/>
    <w:rsid w:val="00812FD6"/>
    <w:rsid w:val="00817C66"/>
    <w:rsid w:val="00817CBD"/>
    <w:rsid w:val="00823E3F"/>
    <w:rsid w:val="00830B98"/>
    <w:rsid w:val="00834492"/>
    <w:rsid w:val="00836CE2"/>
    <w:rsid w:val="0083720F"/>
    <w:rsid w:val="00837E4A"/>
    <w:rsid w:val="0084069A"/>
    <w:rsid w:val="008502F3"/>
    <w:rsid w:val="00851066"/>
    <w:rsid w:val="00855A65"/>
    <w:rsid w:val="00860129"/>
    <w:rsid w:val="00867612"/>
    <w:rsid w:val="00875548"/>
    <w:rsid w:val="0088119E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B7CF0"/>
    <w:rsid w:val="008C0374"/>
    <w:rsid w:val="008C1EC2"/>
    <w:rsid w:val="008C7029"/>
    <w:rsid w:val="008D1494"/>
    <w:rsid w:val="008E7CE7"/>
    <w:rsid w:val="008F1B6B"/>
    <w:rsid w:val="00901EF5"/>
    <w:rsid w:val="00902EC7"/>
    <w:rsid w:val="00904106"/>
    <w:rsid w:val="009111A9"/>
    <w:rsid w:val="00912CF5"/>
    <w:rsid w:val="00913F6B"/>
    <w:rsid w:val="00914206"/>
    <w:rsid w:val="00914F33"/>
    <w:rsid w:val="00917472"/>
    <w:rsid w:val="009246BE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2262"/>
    <w:rsid w:val="009763D8"/>
    <w:rsid w:val="009767F2"/>
    <w:rsid w:val="00980E4D"/>
    <w:rsid w:val="00984203"/>
    <w:rsid w:val="009A412B"/>
    <w:rsid w:val="009B3F9D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48BE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1FF3"/>
    <w:rsid w:val="00AD251E"/>
    <w:rsid w:val="00AD5E2A"/>
    <w:rsid w:val="00AE3893"/>
    <w:rsid w:val="00AF7CD6"/>
    <w:rsid w:val="00B00E40"/>
    <w:rsid w:val="00B01F02"/>
    <w:rsid w:val="00B1350F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1263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0D73"/>
    <w:rsid w:val="00D745AC"/>
    <w:rsid w:val="00D77EA4"/>
    <w:rsid w:val="00D92410"/>
    <w:rsid w:val="00D94714"/>
    <w:rsid w:val="00D97782"/>
    <w:rsid w:val="00DA146A"/>
    <w:rsid w:val="00DA21F1"/>
    <w:rsid w:val="00DA2EA6"/>
    <w:rsid w:val="00DA3A13"/>
    <w:rsid w:val="00DA3DF6"/>
    <w:rsid w:val="00DA4636"/>
    <w:rsid w:val="00DB4D59"/>
    <w:rsid w:val="00DD6682"/>
    <w:rsid w:val="00DD6F2A"/>
    <w:rsid w:val="00DE1523"/>
    <w:rsid w:val="00DE5F69"/>
    <w:rsid w:val="00DF6C75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5E66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B7895"/>
    <w:rsid w:val="00EC0019"/>
    <w:rsid w:val="00EC0250"/>
    <w:rsid w:val="00EC15D1"/>
    <w:rsid w:val="00EC4FCA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24C96"/>
    <w:rsid w:val="00F35D89"/>
    <w:rsid w:val="00F40F1F"/>
    <w:rsid w:val="00F436B6"/>
    <w:rsid w:val="00F46306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775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7753F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7753F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3F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3F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775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7753F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7753F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3F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3F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SIĆKO za proizvodnju, trgovinu i usluge</izvorni_sadrzaj>
    <derivirana_varijabla naziv="DomainObject.Predmet.ProtustrankaFormated_1">  BRANITELJSKA ZADRUGA SIĆKO za proizvodnju, trgovinu i usluge</derivirana_varijabla>
  </DomainObject.Predmet.ProtustrankaFormated>
  <DomainObject.Predmet.ProtustrankaFormatedOIB>
    <izvorni_sadrzaj>  BRANITELJSKA ZADRUGA SIĆKO za proizvodnju, trgovinu i usluge, OIB 95239440700</izvorni_sadrzaj>
    <derivirana_varijabla naziv="DomainObject.Predmet.ProtustrankaFormatedOIB_1">  BRANITELJSKA ZADRUGA SIĆKO za proizvodnju, trgovinu i usluge, OIB 95239440700</derivirana_varijabla>
  </DomainObject.Predmet.ProtustrankaFormatedOIB>
  <DomainObject.Predmet.ProtustrankaFormatedWithAdress>
    <izvorni_sadrzaj> BRANITELJSKA ZADRUGA SIĆKO za proizvodnju, trgovinu i usluge, Veliki Šor 38 B, 32260 Drenovci</izvorni_sadrzaj>
    <derivirana_varijabla naziv="DomainObject.Predmet.ProtustrankaFormatedWithAdress_1"> BRANITELJSKA ZADRUGA SIĆKO za proizvodnju, trgovinu i usluge, Veliki Šor 38 B, 32260 Drenovci</derivirana_varijabla>
  </DomainObject.Predmet.ProtustrankaFormatedWithAdress>
  <DomainObject.Predmet.ProtustrankaFormatedWithAdressOIB>
    <izvorni_sadrzaj> BRANITELJSKA ZADRUGA SIĆKO za proizvodnju, trgovinu i usluge, OIB 95239440700, Veliki Šor 38 B, 32260 Drenovci</izvorni_sadrzaj>
    <derivirana_varijabla naziv="DomainObject.Predmet.ProtustrankaFormatedWithAdressOIB_1"> BRANITELJSKA ZADRUGA SIĆKO za proizvodnju, trgovinu i usluge, OIB 95239440700, Veliki Šor 38 B, 32260 Drenovci</derivirana_varijabla>
  </DomainObject.Predmet.ProtustrankaFormatedWithAdressOIB>
  <DomainObject.Predmet.ProtustrankaWithAdress>
    <izvorni_sadrzaj>BRANITELJSKA ZADRUGA SIĆKO za proizvodnju, trgovinu i usluge Veliki Šor 38 B, 32260 Drenovci</izvorni_sadrzaj>
    <derivirana_varijabla naziv="DomainObject.Predmet.ProtustrankaWithAdress_1">BRANITELJSKA ZADRUGA SIĆKO za proizvodnju, trgovinu i usluge Veliki Šor 38 B, 32260 Drenovci</derivirana_varijabla>
  </DomainObject.Predmet.ProtustrankaWithAdress>
  <DomainObject.Predmet.ProtustrankaWithAdressOIB>
    <izvorni_sadrzaj>BRANITELJSKA ZADRUGA SIĆKO za proizvodnju, trgovinu i usluge, OIB 95239440700, Veliki Šor 38 B, 32260 Drenovci</izvorni_sadrzaj>
    <derivirana_varijabla naziv="DomainObject.Predmet.ProtustrankaWithAdressOIB_1">BRANITELJSKA ZADRUGA SIĆKO za proizvodnju, trgovinu i usluge, OIB 95239440700, Veliki Šor 38 B, 32260 Drenovci</derivirana_varijabla>
  </DomainObject.Predmet.ProtustrankaWithAdressOIB>
  <DomainObject.Predmet.ProtustrankaNazivFormated>
    <izvorni_sadrzaj>BRANITELJSKA ZADRUGA SIĆKO za proizvodnju, trgovinu i usluge</izvorni_sadrzaj>
    <derivirana_varijabla naziv="DomainObject.Predmet.ProtustrankaNazivFormated_1">BRANITELJSKA ZADRUGA SIĆKO za proizvodnju, trgovinu i usluge</derivirana_varijabla>
  </DomainObject.Predmet.ProtustrankaNazivFormated>
  <DomainObject.Predmet.ProtustrankaNazivFormatedOIB>
    <izvorni_sadrzaj>BRANITELJSKA ZADRUGA SIĆKO za proizvodnju, trgovinu i usluge, OIB 95239440700</izvorni_sadrzaj>
    <derivirana_varijabla naziv="DomainObject.Predmet.ProtustrankaNazivFormatedOIB_1">BRANITELJSKA ZADRUGA SIĆKO za proizvodnju, trgovinu i usluge, OIB 95239440700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BRANITELJSKA ZADRUGA SIĆKO za proizvodnju, trgovinu i usluge</item>
    </izvorni_sadrzaj>
    <derivirana_varijabla naziv="DomainObject.Predmet.ProtuStrankaListFormated_1">
      <item>BRANITELJSKA ZADRUGA SIĆKO za proizvodnju, trgovinu i usluge</item>
    </derivirana_varijabla>
  </DomainObject.Predmet.ProtuStrankaListFormated>
  <DomainObject.Predmet.ProtuStrankaListFormatedOIB>
    <izvorni_sadrzaj>
      <item>BRANITELJSKA ZADRUGA SIĆKO za proizvodnju, trgovinu i usluge, OIB 95239440700</item>
    </izvorni_sadrzaj>
    <derivirana_varijabla naziv="DomainObject.Predmet.ProtuStrankaListFormatedOIB_1">
      <item>BRANITELJSKA ZADRUGA SIĆKO za proizvodnju, trgovinu i usluge, OIB 95239440700</item>
    </derivirana_varijabla>
  </DomainObject.Predmet.ProtuStrankaListFormatedOIB>
  <DomainObject.Predmet.ProtuStrankaListFormatedWithAdress>
    <izvorni_sadrzaj>
      <item>BRANITELJSKA ZADRUGA SIĆKO za proizvodnju, trgovinu i usluge, Veliki Šor 38 B, 32260 Drenovci</item>
    </izvorni_sadrzaj>
    <derivirana_varijabla naziv="DomainObject.Predmet.ProtuStrankaListFormatedWithAdress_1">
      <item>BRANITELJSKA ZADRUGA SIĆKO za proizvodnju, trgovinu i usluge, Veliki Šor 38 B, 32260 Drenovci</item>
    </derivirana_varijabla>
  </DomainObject.Predmet.ProtuStrankaListFormatedWithAdress>
  <DomainObject.Predmet.ProtuStrankaListFormatedWithAdressOIB>
    <izvorni_sadrzaj>
      <item>BRANITELJSKA ZADRUGA SIĆKO za proizvodnju, trgovinu i usluge, OIB 95239440700, Veliki Šor 38 B, 32260 Drenovci</item>
    </izvorni_sadrzaj>
    <derivirana_varijabla naziv="DomainObject.Predmet.ProtuStrankaListFormatedWithAdressOIB_1">
      <item>BRANITELJSKA ZADRUGA SIĆKO za proizvodnju, trgovinu i usluge, OIB 95239440700, Veliki Šor 38 B, 32260 Drenovci</item>
    </derivirana_varijabla>
  </DomainObject.Predmet.ProtuStrankaListFormatedWithAdressOIB>
  <DomainObject.Predmet.ProtuStrankaListNazivFormated>
    <izvorni_sadrzaj>
      <item>BRANITELJSKA ZADRUGA SIĆKO za proizvodnju, trgovinu i usluge</item>
    </izvorni_sadrzaj>
    <derivirana_varijabla naziv="DomainObject.Predmet.ProtuStrankaListNazivFormated_1">
      <item>BRANITELJSKA ZADRUGA SIĆKO za proizvodnju, trgovinu i usluge</item>
    </derivirana_varijabla>
  </DomainObject.Predmet.ProtuStrankaListNazivFormated>
  <DomainObject.Predmet.ProtuStrankaListNazivFormatedOIB>
    <izvorni_sadrzaj>
      <item>BRANITELJSKA ZADRUGA SIĆKO za proizvodnju, trgovinu i usluge, OIB 95239440700</item>
    </izvorni_sadrzaj>
    <derivirana_varijabla naziv="DomainObject.Predmet.ProtuStrankaListNazivFormatedOIB_1">
      <item>BRANITELJSKA ZADRUGA SIĆKO za proizvodnju, trgovinu i usluge, OIB 95239440700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BRANITELJSKA ZADRUGA SIĆKO za proizvodnju, trgovinu i usluge</izvorni_sadrzaj>
    <derivirana_varijabla naziv="DomainObject.Predmet.ProtustrankaIDrugi_1">BRANITELJSKA ZADRUGA SIĆKO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BRANITELJSKA ZADRUGA SIĆKO za proizvodnju, trgovinu i usluge, OIB 95239440700, Veliki Šor 38 B, 32260 Drenovci</izvorni_sadrzaj>
    <derivirana_varijabla naziv="DomainObject.Predmet.ProtustrankaIDrugiAdressOIB_1">BRANITELJSKA ZADRUGA SIĆKO za proizvodnju, trgovinu i usluge, OIB 95239440700, Veliki Šor 38 B,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BRANITELJSKA ZADRUGA SIĆKO za proizvodnju, trgovinu i usluge</item>
    </izvorni_sadrzaj>
    <derivirana_varijabla naziv="DomainObject.Predmet.SudioniciListNaziv_1">
      <item>FINA RC OSIJEK</item>
      <item>BRANITELJSKA ZADRUGA SIĆKO za proizvodnju, trgovinu i usluge</item>
    </derivirana_varijabla>
  </DomainObject.Predmet.SudioniciListNaziv>
  <DomainObject.Predmet.SudioniciListAdressOIB>
    <izvorni_sadrzaj>
      <item>FINA RC OSIJEK, OIB 85821130368</item>
      <item>BRANITELJSKA ZADRUGA SIĆKO za proizvodnju, trgovinu i usluge, OIB 95239440700, Veliki Šor 38 B,32260 Drenovci</item>
    </izvorni_sadrzaj>
    <derivirana_varijabla naziv="DomainObject.Predmet.SudioniciListAdressOIB_1">
      <item>FINA RC OSIJEK, OIB 85821130368</item>
      <item>BRANITELJSKA ZADRUGA SIĆKO za proizvodnju, trgovinu i usluge, OIB 95239440700, Veliki Šor 38 B,32260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95239440700</item>
    </izvorni_sadrzaj>
    <derivirana_varijabla naziv="DomainObject.Predmet.SudioniciListNazivOIB_1">
      <item>, OIB 85821130368</item>
      <item>, OIB 95239440700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5BCB6E-54EB-462F-A989-DE5804713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2139</properties:Characters>
  <properties:Lines>51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2017-02-17T11:09:00Z</dcterms:created>
  <dc:creator>Korisnik</dc:creator>
  <cp:lastModifiedBy>Maja Videnović</cp:lastModifiedBy>
  <cp:lastPrinted>2017-02-17T11:06:00Z</cp:lastPrinted>
  <dcterms:modified xmlns:xsi="http://www.w3.org/2001/XMLSchema-instance" xsi:type="dcterms:W3CDTF">2017-02-17T11:12:00Z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