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CA32CF" w:rsidR="00CA32CF"/>
          <w:p w:rsidRDefault="00087BB2" w:rsidR="00087BB2"/>
          <w:p w:rsidRDefault="00087BB2" w:rsidR="00087BB2"/>
          <w:p w:rsidRDefault="00CA32CF" w:rsidR="00CA32CF"/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6076E9" w:rsidP="0044678F" w:rsidR="006076E9">
                  <w:pPr>
                    <w:pStyle w:val="VSVerzija"/>
                  </w:pPr>
                </w:p>
                <w:p w:rsidRDefault="001C5274" w:rsidP="00CD763E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096668">
                    <w:t>2050</w:t>
                  </w:r>
                  <w:r w:rsidR="00692719" w:rsidRPr="001C5274">
                    <w:t>/</w:t>
                  </w:r>
                  <w:r w:rsidR="00CA32CF">
                    <w:t>20</w:t>
                  </w:r>
                  <w:r w:rsidR="00692719" w:rsidRPr="001C5274">
                    <w:t>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7937b2e" w14:paraId="7937b2e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096668">
        <w:t xml:space="preserve"> FEMINA FORTIS d.o.o. za usluge, Zagreb, Ulica omorika 21, MBS: 080915712, OIB: 74388054758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CD763E">
        <w:t>17</w:t>
      </w:r>
      <w:r w:rsidR="00EC0A93">
        <w:t xml:space="preserve">. </w:t>
      </w:r>
      <w:r w:rsidR="00CA32CF">
        <w:t>siječnja</w:t>
      </w:r>
      <w:r w:rsidR="00615369">
        <w:t xml:space="preserve"> </w:t>
      </w:r>
      <w:r w:rsidR="001C5274">
        <w:t>2</w:t>
      </w:r>
      <w:r>
        <w:t>01</w:t>
      </w:r>
      <w:r w:rsidR="00CA32CF">
        <w:t>9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>Utvrđuje se da ukupni iznos evidentiranog duga dužnika</w:t>
      </w:r>
      <w:r w:rsidR="00AC638E">
        <w:rPr>
          <w:bCs/>
        </w:rPr>
        <w:t xml:space="preserve"> </w:t>
      </w:r>
      <w:r w:rsidR="00096668">
        <w:t>FEMINA FORTIS d.o.o. za usluge, Zagreb, Ulica omorika 21, MBS: 080915712, OIB: 74388054758</w:t>
      </w:r>
      <w:r>
        <w:t xml:space="preserve">, na temelju neizvršenih osnova za plaćanje iznosi </w:t>
      </w:r>
      <w:r w:rsidR="00096668">
        <w:t>26.695,43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44678F">
        <w:t xml:space="preserve"> </w:t>
      </w:r>
      <w:r w:rsidR="00096668">
        <w:t xml:space="preserve">Ante </w:t>
      </w:r>
      <w:proofErr w:type="spellStart"/>
      <w:r w:rsidR="00096668">
        <w:t>Grljević</w:t>
      </w:r>
      <w:proofErr w:type="spellEnd"/>
      <w:r w:rsidR="00096668">
        <w:t>, Zagreb, Ulica omorika 21, OIB: 77191879753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096668">
        <w:t>2050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 w:rsidRPr="00F2165F">
      <w:pPr>
        <w:ind w:left="708"/>
        <w:jc w:val="center"/>
      </w:pPr>
      <w:r>
        <w:t xml:space="preserve">U Osijeku </w:t>
      </w:r>
      <w:r w:rsidR="00CD763E">
        <w:t>17</w:t>
      </w:r>
      <w:r w:rsidR="00EC0A93">
        <w:t xml:space="preserve">. </w:t>
      </w:r>
      <w:r w:rsidR="00CA32CF">
        <w:t>siječnja</w:t>
      </w:r>
      <w:r w:rsidR="00EC0A93">
        <w:t xml:space="preserve"> </w:t>
      </w:r>
      <w:r w:rsidR="00E63D95">
        <w:t>201</w:t>
      </w:r>
      <w:r w:rsidR="00CA32CF">
        <w:t>9</w:t>
      </w:r>
      <w:r w:rsidR="00E63D95">
        <w:t>.</w:t>
      </w: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CD763E">
        <w:t>08</w:t>
      </w:r>
      <w:r w:rsidR="00CA32CF">
        <w:t>.03.</w:t>
      </w:r>
    </w:p>
    <w:p w:rsidRDefault="00FA4551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3692"/>
    <w:rsid w:val="00051514"/>
    <w:rsid w:val="00051D79"/>
    <w:rsid w:val="00087BB2"/>
    <w:rsid w:val="00096668"/>
    <w:rsid w:val="000A04E3"/>
    <w:rsid w:val="000D4EF7"/>
    <w:rsid w:val="000E3CD9"/>
    <w:rsid w:val="001172AF"/>
    <w:rsid w:val="00122B97"/>
    <w:rsid w:val="0013588C"/>
    <w:rsid w:val="00137561"/>
    <w:rsid w:val="00143005"/>
    <w:rsid w:val="001841EA"/>
    <w:rsid w:val="0018475D"/>
    <w:rsid w:val="001C5274"/>
    <w:rsid w:val="001D7DC0"/>
    <w:rsid w:val="001E0E9A"/>
    <w:rsid w:val="001E315F"/>
    <w:rsid w:val="001F3355"/>
    <w:rsid w:val="00274EC6"/>
    <w:rsid w:val="0029217F"/>
    <w:rsid w:val="002F0455"/>
    <w:rsid w:val="0030710A"/>
    <w:rsid w:val="00364EB7"/>
    <w:rsid w:val="003908EC"/>
    <w:rsid w:val="003E1713"/>
    <w:rsid w:val="003E4468"/>
    <w:rsid w:val="004049C3"/>
    <w:rsid w:val="00431D6C"/>
    <w:rsid w:val="0044678F"/>
    <w:rsid w:val="00463C3F"/>
    <w:rsid w:val="00474135"/>
    <w:rsid w:val="005260B0"/>
    <w:rsid w:val="0053194B"/>
    <w:rsid w:val="005334A7"/>
    <w:rsid w:val="00533FE2"/>
    <w:rsid w:val="005566BB"/>
    <w:rsid w:val="00577D4F"/>
    <w:rsid w:val="0059612B"/>
    <w:rsid w:val="005A3617"/>
    <w:rsid w:val="005B5061"/>
    <w:rsid w:val="005F161D"/>
    <w:rsid w:val="006076E9"/>
    <w:rsid w:val="00615369"/>
    <w:rsid w:val="00616E68"/>
    <w:rsid w:val="00622D72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6F79DD"/>
    <w:rsid w:val="00720319"/>
    <w:rsid w:val="00740D9B"/>
    <w:rsid w:val="0075404A"/>
    <w:rsid w:val="007667D7"/>
    <w:rsid w:val="00783908"/>
    <w:rsid w:val="007C75AC"/>
    <w:rsid w:val="00834860"/>
    <w:rsid w:val="008355FB"/>
    <w:rsid w:val="00847F2D"/>
    <w:rsid w:val="00850ECF"/>
    <w:rsid w:val="00867384"/>
    <w:rsid w:val="00880FA3"/>
    <w:rsid w:val="00883522"/>
    <w:rsid w:val="00886EF0"/>
    <w:rsid w:val="008D1548"/>
    <w:rsid w:val="008D4BB1"/>
    <w:rsid w:val="008D7FA0"/>
    <w:rsid w:val="0090773D"/>
    <w:rsid w:val="009158AC"/>
    <w:rsid w:val="00927558"/>
    <w:rsid w:val="00947F82"/>
    <w:rsid w:val="00956588"/>
    <w:rsid w:val="0096245A"/>
    <w:rsid w:val="009643E3"/>
    <w:rsid w:val="009B098A"/>
    <w:rsid w:val="009C4D46"/>
    <w:rsid w:val="009D424F"/>
    <w:rsid w:val="00A12EFC"/>
    <w:rsid w:val="00A16132"/>
    <w:rsid w:val="00A324F9"/>
    <w:rsid w:val="00A958D2"/>
    <w:rsid w:val="00AA24C9"/>
    <w:rsid w:val="00AB536E"/>
    <w:rsid w:val="00AC553E"/>
    <w:rsid w:val="00AC638E"/>
    <w:rsid w:val="00AD67F8"/>
    <w:rsid w:val="00B456CC"/>
    <w:rsid w:val="00B6125C"/>
    <w:rsid w:val="00B871C0"/>
    <w:rsid w:val="00B96DED"/>
    <w:rsid w:val="00C13E72"/>
    <w:rsid w:val="00C3258D"/>
    <w:rsid w:val="00C41168"/>
    <w:rsid w:val="00C4530A"/>
    <w:rsid w:val="00C72B6C"/>
    <w:rsid w:val="00C82963"/>
    <w:rsid w:val="00CA32CF"/>
    <w:rsid w:val="00CA7F62"/>
    <w:rsid w:val="00CD763E"/>
    <w:rsid w:val="00D61325"/>
    <w:rsid w:val="00D71279"/>
    <w:rsid w:val="00D87EF8"/>
    <w:rsid w:val="00DE7704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2ABD"/>
    <w:rsid w:val="00F57A94"/>
    <w:rsid w:val="00F73689"/>
    <w:rsid w:val="00FA4551"/>
    <w:rsid w:val="00FE4F32"/>
    <w:rsid w:val="00FE61E8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4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A4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2050</izvorni_sadrzaj>
    <derivirana_varijabla naziv="DomainObject.Predmet.Broj_1">2050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2018.</izvorni_sadrzaj>
    <derivirana_varijabla naziv="DomainObject.Predmet.DatumOsnivanja_1">30.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St-2050/2018</izvorni_sadrzaj>
    <derivirana_varijabla naziv="DomainObject.Predmet.OznakaBroj_1">St-2050/2018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FEMINA FORTIS d.o.o.</izvorni_sadrzaj>
    <derivirana_varijabla naziv="DomainObject.Predmet.ProtustrankaFormated_1">  FEMINA FORTIS d.o.o.</derivirana_varijabla>
  </DomainObject.Predmet.ProtustrankaFormated>
  <DomainObject.Predmet.ProtustrankaFormatedOIB>
    <izvorni_sadrzaj>  FEMINA FORTIS d.o.o., OIB 74388054758</izvorni_sadrzaj>
    <derivirana_varijabla naziv="DomainObject.Predmet.ProtustrankaFormatedOIB_1">  FEMINA FORTIS d.o.o., OIB 74388054758</derivirana_varijabla>
  </DomainObject.Predmet.ProtustrankaFormatedOIB>
  <DomainObject.Predmet.ProtustrankaFormatedWithAdress>
    <izvorni_sadrzaj> FEMINA FORTIS d.o.o., Ulica omorika 21, 10000 Zagreb</izvorni_sadrzaj>
    <derivirana_varijabla naziv="DomainObject.Predmet.ProtustrankaFormatedWithAdress_1"> FEMINA FORTIS d.o.o., Ulica omorika 21, 10000 Zagreb</derivirana_varijabla>
  </DomainObject.Predmet.ProtustrankaFormatedWithAdress>
  <DomainObject.Predmet.ProtustrankaFormatedWithAdressOIB>
    <izvorni_sadrzaj> FEMINA FORTIS d.o.o., OIB 74388054758, Ulica omorika 21, 10000 Zagreb</izvorni_sadrzaj>
    <derivirana_varijabla naziv="DomainObject.Predmet.ProtustrankaFormatedWithAdressOIB_1"> FEMINA FORTIS d.o.o., OIB 74388054758, Ulica omorika 21, 10000 Zagreb</derivirana_varijabla>
  </DomainObject.Predmet.ProtustrankaFormatedWithAdressOIB>
  <DomainObject.Predmet.ProtustrankaWithAdress>
    <izvorni_sadrzaj>FEMINA FORTIS d.o.o. Ulica omorika 21, 10000 Zagreb</izvorni_sadrzaj>
    <derivirana_varijabla naziv="DomainObject.Predmet.ProtustrankaWithAdress_1">FEMINA FORTIS d.o.o. Ulica omorika 21, 10000 Zagreb</derivirana_varijabla>
  </DomainObject.Predmet.ProtustrankaWithAdress>
  <DomainObject.Predmet.ProtustrankaWithAdressOIB>
    <izvorni_sadrzaj>FEMINA FORTIS d.o.o., OIB 74388054758, Ulica omorika 21, 10000 Zagreb</izvorni_sadrzaj>
    <derivirana_varijabla naziv="DomainObject.Predmet.ProtustrankaWithAdressOIB_1">FEMINA FORTIS d.o.o., OIB 74388054758, Ulica omorika 21, 10000 Zagreb</derivirana_varijabla>
  </DomainObject.Predmet.ProtustrankaWithAdressOIB>
  <DomainObject.Predmet.ProtustrankaNazivFormated>
    <izvorni_sadrzaj>FEMINA FORTIS d.o.o.</izvorni_sadrzaj>
    <derivirana_varijabla naziv="DomainObject.Predmet.ProtustrankaNazivFormated_1">FEMINA FORTIS d.o.o.</derivirana_varijabla>
  </DomainObject.Predmet.ProtustrankaNazivFormated>
  <DomainObject.Predmet.ProtustrankaNazivFormatedOIB>
    <izvorni_sadrzaj>FEMINA FORTIS d.o.o., OIB 74388054758</izvorni_sadrzaj>
    <derivirana_varijabla naziv="DomainObject.Predmet.ProtustrankaNazivFormatedOIB_1">FEMINA FORTIS d.o.o., OIB 74388054758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FEMINA FORTIS d.o.o.</item>
    </izvorni_sadrzaj>
    <derivirana_varijabla naziv="DomainObject.Predmet.ProtuStrankaListFormated_1">
      <item>FEMINA FORTIS d.o.o.</item>
    </derivirana_varijabla>
  </DomainObject.Predmet.ProtuStrankaListFormated>
  <DomainObject.Predmet.ProtuStrankaListFormatedOIB>
    <izvorni_sadrzaj>
      <item>FEMINA FORTIS d.o.o., OIB 74388054758</item>
    </izvorni_sadrzaj>
    <derivirana_varijabla naziv="DomainObject.Predmet.ProtuStrankaListFormatedOIB_1">
      <item>FEMINA FORTIS d.o.o., OIB 74388054758</item>
    </derivirana_varijabla>
  </DomainObject.Predmet.ProtuStrankaListFormatedOIB>
  <DomainObject.Predmet.ProtuStrankaListFormatedWithAdress>
    <izvorni_sadrzaj>
      <item>FEMINA FORTIS d.o.o., Ulica omorika 21, 10000 Zagreb</item>
    </izvorni_sadrzaj>
    <derivirana_varijabla naziv="DomainObject.Predmet.ProtuStrankaListFormatedWithAdress_1">
      <item>FEMINA FORTIS d.o.o., Ulica omorika 21, 10000 Zagreb</item>
    </derivirana_varijabla>
  </DomainObject.Predmet.ProtuStrankaListFormatedWithAdress>
  <DomainObject.Predmet.ProtuStrankaListFormatedWithAdressOIB>
    <izvorni_sadrzaj>
      <item>FEMINA FORTIS d.o.o., OIB 74388054758, Ulica omorika 21, 10000 Zagreb</item>
    </izvorni_sadrzaj>
    <derivirana_varijabla naziv="DomainObject.Predmet.ProtuStrankaListFormatedWithAdressOIB_1">
      <item>FEMINA FORTIS d.o.o., OIB 74388054758, Ulica omorika 21, 10000 Zagreb</item>
    </derivirana_varijabla>
  </DomainObject.Predmet.ProtuStrankaListFormatedWithAdressOIB>
  <DomainObject.Predmet.ProtuStrankaListNazivFormated>
    <izvorni_sadrzaj>
      <item>FEMINA FORTIS d.o.o.</item>
    </izvorni_sadrzaj>
    <derivirana_varijabla naziv="DomainObject.Predmet.ProtuStrankaListNazivFormated_1">
      <item>FEMINA FORTIS d.o.o.</item>
    </derivirana_varijabla>
  </DomainObject.Predmet.ProtuStrankaListNazivFormated>
  <DomainObject.Predmet.ProtuStrankaListNazivFormatedOIB>
    <izvorni_sadrzaj>
      <item>FEMINA FORTIS d.o.o., OIB 74388054758</item>
    </izvorni_sadrzaj>
    <derivirana_varijabla naziv="DomainObject.Predmet.ProtuStrankaListNazivFormatedOIB_1">
      <item>FEMINA FORTIS d.o.o., OIB 74388054758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FEMINA FORTIS d.o.o.</izvorni_sadrzaj>
    <derivirana_varijabla naziv="DomainObject.Predmet.ProtustrankaIDrugi_1">FEMINA FORTIS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FEMINA FORTIS d.o.o., OIB 74388054758, Ulica omorika 21, 10000 Zagreb</izvorni_sadrzaj>
    <derivirana_varijabla naziv="DomainObject.Predmet.ProtustrankaIDrugiAdressOIB_1">FEMINA FORTIS d.o.o., OIB 74388054758, Ulica omorika 21,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FEMINA FORTIS d.o.o.</item>
      <item>FINA Regionalni centar Zagreb</item>
    </izvorni_sadrzaj>
    <derivirana_varijabla naziv="DomainObject.Predmet.SudioniciListNaziv_1">
      <item>FEMINA FORTIS d.o.o.</item>
      <item>FINA Regionalni centar Zagreb</item>
    </derivirana_varijabla>
  </DomainObject.Predmet.SudioniciListNaziv>
  <DomainObject.Predmet.SudioniciListAdressOIB>
    <izvorni_sadrzaj>
      <item>FEMINA FORTIS d.o.o., OIB 74388054758, Ulica omorika 21,10000 Zagreb</item>
      <item>FINA Regionalni centar Zagreb, OIB 85821130368, Trg svibanjskih žrtava 1995. 1,10000 Zagreb</item>
    </izvorni_sadrzaj>
    <derivirana_varijabla naziv="DomainObject.Predmet.SudioniciListAdressOIB_1">
      <item>FEMINA FORTIS d.o.o., OIB 74388054758, Ulica omorika 21,10000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74388054758</item>
      <item>, OIB 85821130368</item>
    </izvorni_sadrzaj>
    <derivirana_varijabla naziv="DomainObject.Predmet.SudioniciListNazivOIB_1">
      <item>, OIB 74388054758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B77728-AB02-49CB-9629-2AD0880DD80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391</properties:Words>
  <properties:Characters>2134</properties:Characters>
  <properties:Lines>50</properties:Lines>
  <properties:Paragraphs>15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2019-01-17T10:06:00Z</dcterms:created>
  <dc:creator>Snježana Andrijanić</dc:creator>
  <cp:lastModifiedBy>Sanda Gučić</cp:lastModifiedBy>
  <cp:lastPrinted>2019-01-17T10:03:00Z</cp:lastPrinted>
  <dcterms:modified xmlns:xsi="http://www.w3.org/2001/XMLSchema-instance" xsi:type="dcterms:W3CDTF">2019-01-17T11:11:00Z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(St-2050-18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