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97ac" w14:paraId="4f297ac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681535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2B1C3B">
        <w:rPr>
          <w:b/>
        </w:rPr>
        <w:t>UGO-AGENT j.d.o.o. za ugostiteljstvo, trgovinu i usluge, Osijek, Franjevačka 14, MBS: 030164346, OIB: 91404566859</w:t>
      </w:r>
      <w:r w:rsidR="006139EC">
        <w:t xml:space="preserve">, </w:t>
      </w:r>
      <w:r w:rsidR="003B4C28">
        <w:t xml:space="preserve">dana </w:t>
      </w:r>
      <w:r w:rsidR="002B1C3B">
        <w:t>7</w:t>
      </w:r>
      <w:r w:rsidR="00561661">
        <w:t>. veljače 2018. g.,</w:t>
      </w:r>
      <w:r w:rsidR="003B4C28">
        <w:t xml:space="preserve"> </w:t>
      </w:r>
      <w:r>
        <w:t xml:space="preserve"> </w:t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0C72EB" w:rsidR="00503C1F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2B1C3B">
        <w:rPr>
          <w:b/>
        </w:rPr>
        <w:t xml:space="preserve">UGO-AGENT j.d.o.o. za ugostiteljstvo, trgovinu i usluge, Osijek, Franjevačka 14, MBS: 030164346, OIB: 91404566859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2B1C3B">
        <w:rPr>
          <w:b/>
        </w:rPr>
        <w:t>1493</w:t>
      </w:r>
      <w:r w:rsidR="00561661">
        <w:rPr>
          <w:b/>
        </w:rPr>
        <w:t>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B1C3B">
        <w:rPr>
          <w:b/>
        </w:rPr>
        <w:t>15.760,00</w:t>
      </w:r>
      <w:r w:rsidRPr="00BB2037">
        <w:rPr>
          <w:b/>
        </w:rPr>
        <w:t xml:space="preserve"> kn</w:t>
      </w:r>
      <w:r w:rsidR="00503C1F">
        <w:t xml:space="preserve"> na ime predujma za pokriće troškova kako prethodnog tako i otvorenog stečajnog postupka a koji iznos </w:t>
      </w:r>
      <w:r w:rsidR="00561661">
        <w:t>čini</w:t>
      </w:r>
      <w:r w:rsidR="00503C1F">
        <w:t>:</w:t>
      </w:r>
    </w:p>
    <w:p w:rsidRDefault="00561661" w:rsidP="00561661" w:rsidR="00561661" w:rsidRPr="00561661">
      <w:pPr>
        <w:pStyle w:val="Odlomakpopisa"/>
        <w:ind w:left="1410"/>
        <w:jc w:val="both"/>
        <w:rPr>
          <w:b/>
          <w:bCs/>
          <w:sz w:val="22"/>
          <w:szCs w:val="22"/>
        </w:rPr>
      </w:pPr>
    </w:p>
    <w:p w:rsidRDefault="002B1C3B" w:rsidP="002B1C3B" w:rsidR="002B1C3B">
      <w:pPr>
        <w:jc w:val="both"/>
        <w:rPr>
          <w:b/>
          <w:bCs/>
          <w:sz w:val="22"/>
          <w:szCs w:val="22"/>
        </w:rPr>
      </w:pP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622"/>
        <w:gridCol w:w="6079"/>
        <w:gridCol w:w="2587"/>
      </w:tblGrid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R.b.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Vrsta troška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center"/>
            </w:pPr>
            <w:r>
              <w:t>Iznos u kunama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poštarine za pribavu podataka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9,50</w:t>
            </w:r>
          </w:p>
        </w:tc>
      </w:tr>
      <w:tr w:rsidTr="002B1C3B" w:rsidR="002B1C3B">
        <w:trPr>
          <w:trHeight w:val="480"/>
        </w:trPr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</w:pPr>
            <w:r>
              <w:t>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</w:pPr>
            <w:r>
              <w:t xml:space="preserve">Plaćena naknada FINA-i za Potvrdu o blokadi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pStyle w:val="Bezproreda"/>
              <w:jc w:val="right"/>
            </w:pPr>
            <w:r>
              <w:t>25,50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Sudska pristojba za potvrdu iz zemljišnih knjiga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Upravna pristojba za uvjerenje o vozilima iz Policijske uprave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7.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Jednokratna nagrada privremenom stečajnom upravitelju za obavljene poslove u prethodnom stečajnom postupku, čl. 4. Uredba o kriterijima i načinu obračuna i plaćanja nagrade stečajnim upraviteljima</w:t>
            </w:r>
            <w:r>
              <w:rPr>
                <w:b/>
              </w:rPr>
              <w:t xml:space="preserve"> </w:t>
            </w:r>
            <w:r>
              <w:t>(NN 105/15)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3.500,00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8.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izrade pečata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150,00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9.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Naknada banke za vođenje računa – mjesečno cca 40,00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480,00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10.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knjigovodstvenih usluga – mjesečno 350,00 kn x 12 mjeseci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4.200,00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11.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Trošak objave oglasa za prodaju opreme 2x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3.000,00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12.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Poštanski troškovi u tijeku stečajnog postupka – cijena preporučene pošiljke 9,50 kn – predvidivo 10 pošiljki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95,00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13.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Paušalna sudska pristojba u stečajnom postupku, Tbr. 24. Zakona o sudskim pristojbama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2.000,00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lastRenderedPageBreak/>
              <w:t>14.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Nagrada stečajnom upravitelju – 16% od očekivanog unovčenja stečajne mase od 10.000,00 kn, čl. 7. Uredbe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jc w:val="right"/>
            </w:pPr>
          </w:p>
          <w:p w:rsidRDefault="002B1C3B" w:rsidR="002B1C3B">
            <w:pPr>
              <w:jc w:val="right"/>
            </w:pPr>
            <w:r>
              <w:t>1.600,00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15.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 xml:space="preserve">Trošak zatvaranja žiro računa 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200,00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16.</w:t>
            </w: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r>
              <w:t>Naknada FINA-i za 2 objave GFI- 1 objava 230,00 kn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</w:pPr>
            <w:r>
              <w:t>460,00</w:t>
            </w:r>
          </w:p>
        </w:tc>
      </w:tr>
      <w:tr w:rsidTr="002B1C3B" w:rsidR="002B1C3B">
        <w:tc>
          <w:tcPr>
            <w:tcW w:type="dxa" w:w="622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</w:tcPr>
          <w:p w:rsidRDefault="002B1C3B" w:rsidR="002B1C3B">
            <w:pPr>
              <w:rPr>
                <w:b/>
              </w:rPr>
            </w:pPr>
          </w:p>
        </w:tc>
        <w:tc>
          <w:tcPr>
            <w:tcW w:type="dxa" w:w="62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type="dxa" w:w="265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hideMark/>
          </w:tcPr>
          <w:p w:rsidRDefault="002B1C3B" w:rsidR="002B1C3B">
            <w:pPr>
              <w:jc w:val="right"/>
              <w:rPr>
                <w:b/>
              </w:rPr>
            </w:pPr>
            <w:r>
              <w:rPr>
                <w:b/>
              </w:rPr>
              <w:t>15.760,00</w:t>
            </w:r>
          </w:p>
        </w:tc>
      </w:tr>
    </w:tbl>
    <w:p w:rsidRDefault="002B1C3B" w:rsidP="002B1C3B" w:rsidR="002B1C3B">
      <w:pPr>
        <w:jc w:val="both"/>
        <w:rPr>
          <w:bCs/>
          <w:sz w:val="22"/>
          <w:szCs w:val="22"/>
        </w:rPr>
      </w:pPr>
    </w:p>
    <w:p w:rsidRDefault="009B61F0" w:rsidP="002B1C3B" w:rsidR="009B61F0">
      <w:pPr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2B1C3B">
        <w:t>20. listopada</w:t>
      </w:r>
      <w:r w:rsidR="00503C1F">
        <w:t xml:space="preserve">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2B1C3B">
        <w:rPr>
          <w:b/>
        </w:rPr>
        <w:t>UGO-AGENT j.d.o.o. za ugostiteljstvo, trgovinu i usluge, Osijek, Franjevačka 14, MBS: 030164346, OIB: 91404566859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503C1F" w:rsidR="00C43FA3">
      <w:pPr>
        <w:ind w:firstLine="720"/>
        <w:jc w:val="both"/>
      </w:pPr>
      <w:r>
        <w:t>Sukladno Izvješću privremen</w:t>
      </w:r>
      <w:r w:rsidR="008D069C">
        <w:t>e</w:t>
      </w:r>
      <w:r>
        <w:t xml:space="preserve"> stečajn</w:t>
      </w:r>
      <w:r w:rsidR="008D069C">
        <w:t>e</w:t>
      </w:r>
      <w:r>
        <w:t xml:space="preserve"> upravitelj</w:t>
      </w:r>
      <w:r w:rsidR="008D069C">
        <w:t>ice određene</w:t>
      </w:r>
      <w:r>
        <w:t xml:space="preserve"> rješenjem ovog suda St-</w:t>
      </w:r>
      <w:r w:rsidR="002B1C3B">
        <w:t>1493/17-5</w:t>
      </w:r>
      <w:r w:rsidR="00561661">
        <w:t xml:space="preserve"> od </w:t>
      </w:r>
      <w:r w:rsidR="002B1C3B">
        <w:t>4. prosinca</w:t>
      </w:r>
      <w:r w:rsidR="000C72EB">
        <w:t xml:space="preserve"> 2017</w:t>
      </w:r>
      <w:r>
        <w:t>. g., koje je usmeno izni</w:t>
      </w:r>
      <w:r w:rsidR="008D069C">
        <w:t>jela</w:t>
      </w:r>
      <w:r>
        <w:t xml:space="preserve"> na ročištu održanom dana </w:t>
      </w:r>
      <w:r w:rsidR="002B1C3B">
        <w:t>7. veljače 2018</w:t>
      </w:r>
      <w:r w:rsidR="00561661">
        <w:t>. g.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2B1C3B">
        <w:rPr>
          <w:b/>
        </w:rPr>
        <w:t>15.760,00</w:t>
      </w:r>
      <w:r>
        <w:t xml:space="preserve"> kn </w:t>
      </w:r>
      <w:r w:rsidR="00561661">
        <w:t>a kako je to navedeno u točki 1. ovog Rješenja</w:t>
      </w:r>
      <w:r>
        <w:t>.</w:t>
      </w:r>
    </w:p>
    <w:p w:rsidRDefault="00C43FA3" w:rsidP="00C43FA3" w:rsidR="00C43FA3">
      <w:pPr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2B1C3B">
        <w:t>7</w:t>
      </w:r>
      <w:r w:rsidR="00681535">
        <w:t xml:space="preserve">. </w:t>
      </w:r>
      <w:r w:rsidR="00561661">
        <w:t>veljače 2018. g.</w:t>
      </w:r>
    </w:p>
    <w:p w:rsidRDefault="007242CD" w:rsidP="00681535" w:rsidR="007242CD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2B1C3B">
        <w:t>7</w:t>
      </w:r>
      <w:r w:rsidR="00561661">
        <w:t>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AC" w:rsidR="00990EAC">
      <w:r>
        <w:separator/>
      </w:r>
    </w:p>
  </w:endnote>
  <w:endnote w:id="0" w:type="continuationSeparator">
    <w:p w:rsidRDefault="00990EAC" w:rsidR="00990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AC" w:rsidR="00990EAC">
      <w:r>
        <w:separator/>
      </w:r>
    </w:p>
  </w:footnote>
  <w:footnote w:id="0" w:type="continuationSeparator">
    <w:p w:rsidRDefault="00990EAC" w:rsidR="00990E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83226">
      <w:rPr>
        <w:noProof/>
      </w:rPr>
      <w:t>3</w:t>
    </w:r>
    <w:r>
      <w:fldChar w:fldCharType="end"/>
    </w:r>
  </w:p>
  <w:p w:rsidRDefault="00C65F73" w:rsidP="00C65F73" w:rsidR="00C65F73">
    <w:pPr>
      <w:jc w:val="right"/>
    </w:pPr>
    <w:r>
      <w:t>Broj: 6 St-</w:t>
    </w:r>
    <w:r w:rsidR="002B1C3B">
      <w:t>1493/17-11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D26EF"/>
    <w:rsid w:val="001E75FC"/>
    <w:rsid w:val="002142C7"/>
    <w:rsid w:val="0021564C"/>
    <w:rsid w:val="00217878"/>
    <w:rsid w:val="00223C8E"/>
    <w:rsid w:val="00252C63"/>
    <w:rsid w:val="00255E1A"/>
    <w:rsid w:val="00291B9C"/>
    <w:rsid w:val="002B1C3B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607E75"/>
    <w:rsid w:val="006139EC"/>
    <w:rsid w:val="006235FB"/>
    <w:rsid w:val="00626EC3"/>
    <w:rsid w:val="0064434C"/>
    <w:rsid w:val="00681535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D069C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0EAC"/>
    <w:rsid w:val="00994095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83226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2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8322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8322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22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22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32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8322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8322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22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22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1493</izvorni_sadrzaj>
    <derivirana_varijabla naziv="DomainObject.Predmet.Broj_1">1493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St-1493/2017</izvorni_sadrzaj>
    <derivirana_varijabla naziv="DomainObject.Predmet.OznakaBroj_1">St-1493/2017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UGO-AGENT jednostavno društvo s ograničenom odgovornošću za ugostiteljstvo, trgovinu i usluge</izvorni_sadrzaj>
    <derivirana_varijabla naziv="DomainObject.Predmet.ProtustrankaFormated_1">  UGO-AGENT jednostavno društvo s ograničenom odgovornošću za ugostiteljstvo, trgovinu i usluge</derivirana_varijabla>
  </DomainObject.Predmet.ProtustrankaFormated>
  <DomainObject.Predmet.ProtustrankaFormatedOIB>
    <izvorni_sadrzaj>  UGO-AGENT jednostavno društvo s ograničenom odgovornošću za ugostiteljstvo, trgovinu i usluge, OIB 91404566859</izvorni_sadrzaj>
    <derivirana_varijabla naziv="DomainObject.Predmet.ProtustrankaFormatedOIB_1">  UGO-AGENT jednostavno društvo s ograničenom odgovornošću za ugostiteljstvo, trgovinu i usluge, OIB 91404566859</derivirana_varijabla>
  </DomainObject.Predmet.ProtustrankaFormatedOIB>
  <DomainObject.Predmet.ProtustrankaFormatedWithAdress>
    <izvorni_sadrzaj> UGO-AGENT jednostavno društvo s ograničenom odgovornošću za ugostiteljstvo, trgovinu i usluge, Franjevačka 14, 31000 Osijek</izvorni_sadrzaj>
    <derivirana_varijabla naziv="DomainObject.Predmet.ProtustrankaFormatedWithAdress_1"> UGO-AGENT jednostavno društvo s ograničenom odgovornošću za ugostiteljstvo, trgovinu i usluge, Franjevačka 14, 31000 Osijek</derivirana_varijabla>
  </DomainObject.Predmet.ProtustrankaFormatedWithAdress>
  <DomainObject.Predmet.ProtustrankaFormatedWithAdressOIB>
    <izvorni_sadrzaj> UGO-AGENT jednostavno društvo s ograničenom odgovornošću za ugostiteljstvo, trgovinu i usluge, OIB 91404566859, Franjevačka 14, 31000 Osijek</izvorni_sadrzaj>
    <derivirana_varijabla naziv="DomainObject.Predmet.ProtustrankaFormatedWithAdressOIB_1"> UGO-AGENT jednostavno društvo s ograničenom odgovornošću za ugostiteljstvo, trgovinu i usluge, OIB 91404566859, Franjevačka 14, 31000 Osijek</derivirana_varijabla>
  </DomainObject.Predmet.ProtustrankaFormatedWithAdressOIB>
  <DomainObject.Predmet.ProtustrankaWithAdress>
    <izvorni_sadrzaj>UGO-AGENT jednostavno društvo s ograničenom odgovornošću za ugostiteljstvo, trgovinu i usluge Franjevačka 14, 31000 Osijek</izvorni_sadrzaj>
    <derivirana_varijabla naziv="DomainObject.Predmet.ProtustrankaWithAdress_1">UGO-AGENT jednostavno društvo s ograničenom odgovornošću za ugostiteljstvo, trgovinu i usluge Franjevačka 14, 31000 Osijek</derivirana_varijabla>
  </DomainObject.Predmet.ProtustrankaWithAdress>
  <DomainObject.Predmet.ProtustrankaWithAdressOIB>
    <izvorni_sadrzaj>UGO-AGENT jednostavno društvo s ograničenom odgovornošću za ugostiteljstvo, trgovinu i usluge, OIB 91404566859, Franjevačka 14, 31000 Osijek</izvorni_sadrzaj>
    <derivirana_varijabla naziv="DomainObject.Predmet.ProtustrankaWithAdressOIB_1">UGO-AGENT jednostavno društvo s ograničenom odgovornošću za ugostiteljstvo, trgovinu i usluge, OIB 91404566859, Franjevačka 14, 31000 Osijek</derivirana_varijabla>
  </DomainObject.Predmet.ProtustrankaWithAdressOIB>
  <DomainObject.Predmet.ProtustrankaNazivFormated>
    <izvorni_sadrzaj>UGO-AGENT jednostavno društvo s ograničenom odgovornošću za ugostiteljstvo, trgovinu i usluge</izvorni_sadrzaj>
    <derivirana_varijabla naziv="DomainObject.Predmet.ProtustrankaNazivFormated_1">UGO-AGENT jednostavno društvo s ograničenom odgovornošću za ugostiteljstvo, trgovinu i usluge</derivirana_varijabla>
  </DomainObject.Predmet.ProtustrankaNazivFormated>
  <DomainObject.Predmet.ProtustrankaNazivFormatedOIB>
    <izvorni_sadrzaj>UGO-AGENT jednostavno društvo s ograničenom odgovornošću za ugostiteljstvo, trgovinu i usluge, OIB 91404566859</izvorni_sadrzaj>
    <derivirana_varijabla naziv="DomainObject.Predmet.ProtustrankaNazivFormatedOIB_1">UGO-AGENT jednostavno društvo s ograničenom odgovornošću za ugostiteljstvo, trgovinu i usluge, OIB 91404566859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UGO-AGENT jednostavno društvo s ograničenom odgovornošću za ugostiteljstvo, trgovinu i usluge</item>
    </izvorni_sadrzaj>
    <derivirana_varijabla naziv="DomainObject.Predmet.ProtuStrankaListFormated_1">
      <item>UGO-AGENT jednostavno društvo s ograničenom odgovornošću za ugostiteljstvo, trgovinu i usluge</item>
    </derivirana_varijabla>
  </DomainObject.Predmet.ProtuStrankaListFormated>
  <DomainObject.Predmet.ProtuStrankaListFormatedOIB>
    <izvorni_sadrzaj>
      <item>UGO-AGENT jednostavno društvo s ograničenom odgovornošću za ugostiteljstvo, trgovinu i usluge, OIB 91404566859</item>
    </izvorni_sadrzaj>
    <derivirana_varijabla naziv="DomainObject.Predmet.ProtuStrankaListFormatedOIB_1">
      <item>UGO-AGENT jednostavno društvo s ograničenom odgovornošću za ugostiteljstvo, trgovinu i usluge, OIB 91404566859</item>
    </derivirana_varijabla>
  </DomainObject.Predmet.ProtuStrankaListFormatedOIB>
  <DomainObject.Predmet.ProtuStrankaListFormatedWithAdress>
    <izvorni_sadrzaj>
      <item>UGO-AGENT jednostavno društvo s ograničenom odgovornošću za ugostiteljstvo, trgovinu i usluge, Franjevačka 14, 31000 Osijek</item>
    </izvorni_sadrzaj>
    <derivirana_varijabla naziv="DomainObject.Predmet.ProtuStrankaListFormatedWithAdress_1">
      <item>UGO-AGENT jednostavno društvo s ograničenom odgovornošću za ugostiteljstvo, trgovinu i usluge, Franjevačka 14, 31000 Osijek</item>
    </derivirana_varijabla>
  </DomainObject.Predmet.ProtuStrankaListFormatedWithAdress>
  <DomainObject.Predmet.ProtuStrankaListFormatedWithAdressOIB>
    <izvorni_sadrzaj>
      <item>UGO-AGENT jednostavno društvo s ograničenom odgovornošću za ugostiteljstvo, trgovinu i usluge, OIB 91404566859, Franjevačka 14, 31000 Osijek</item>
    </izvorni_sadrzaj>
    <derivirana_varijabla naziv="DomainObject.Predmet.ProtuStrankaListFormatedWithAdressOIB_1">
      <item>UGO-AGENT jednostavno društvo s ograničenom odgovornošću za ugostiteljstvo, trgovinu i usluge, OIB 91404566859, Franjevačka 14, 31000 Osijek</item>
    </derivirana_varijabla>
  </DomainObject.Predmet.ProtuStrankaListFormatedWithAdressOIB>
  <DomainObject.Predmet.ProtuStrankaListNazivFormated>
    <izvorni_sadrzaj>
      <item>UGO-AGENT jednostavno društvo s ograničenom odgovornošću za ugostiteljstvo, trgovinu i usluge</item>
    </izvorni_sadrzaj>
    <derivirana_varijabla naziv="DomainObject.Predmet.ProtuStrankaListNazivFormated_1">
      <item>UGO-AGENT jednostavno društvo s ograničenom odgovornošću za ugostiteljstvo, trgovinu i usluge</item>
    </derivirana_varijabla>
  </DomainObject.Predmet.ProtuStrankaListNazivFormated>
  <DomainObject.Predmet.ProtuStrankaListNazivFormatedOIB>
    <izvorni_sadrzaj>
      <item>UGO-AGENT jednostavno društvo s ograničenom odgovornošću za ugostiteljstvo, trgovinu i usluge, OIB 91404566859</item>
    </izvorni_sadrzaj>
    <derivirana_varijabla naziv="DomainObject.Predmet.ProtuStrankaListNazivFormatedOIB_1">
      <item>UGO-AGENT jednostavno društvo s ograničenom odgovornošću za ugostiteljstvo, trgovinu i usluge, OIB 91404566859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UGO-AGENT jednostavno društvo s ograničenom odgovornošću za ugostiteljstvo, trgovinu i usluge</izvorni_sadrzaj>
    <derivirana_varijabla naziv="DomainObject.Predmet.ProtustrankaIDrugi_1">UGO-AGENT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UGO-AGENT jednostavno društvo s ograničenom odgovornošću za ugostiteljstvo, trgovinu i usluge, OIB 91404566859, Franjevačka 14, 31000 Osijek</izvorni_sadrzaj>
    <derivirana_varijabla naziv="DomainObject.Predmet.ProtustrankaIDrugiAdressOIB_1">UGO-AGENT jednostavno društvo s ograničenom odgovornošću za ugostiteljstvo, trgovinu i usluge, OIB 91404566859, Franjevačka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UGO-AGENT jednostavno društvo s ograničenom odgovornošću za ugostiteljstvo, trgovinu i usluge</item>
    </izvorni_sadrzaj>
    <derivirana_varijabla naziv="DomainObject.Predmet.SudioniciListNaziv_1">
      <item>FINA RC OSIJEK</item>
      <item>UGO-AGENT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UGO-AGENT jednostavno društvo s ograničenom odgovornošću za ugostiteljstvo, trgovinu i usluge, OIB 91404566859, Franjevačka 14,31000 Osijek</item>
    </izvorni_sadrzaj>
    <derivirana_varijabla naziv="DomainObject.Predmet.SudioniciListAdressOIB_1">
      <item>FINA RC OSIJEK, OIB 85821130368</item>
      <item>UGO-AGENT jednostavno društvo s ograničenom odgovornošću za ugostiteljstvo, trgovinu i usluge, OIB 91404566859, Franjevačka 14,31000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91404566859</item>
    </izvorni_sadrzaj>
    <derivirana_varijabla naziv="DomainObject.Predmet.SudioniciListNazivOIB_1">
      <item>, OIB 85821130368</item>
      <item>, OIB 91404566859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858820-4623-4660-84B4-23EA6C12F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610</properties:Words>
  <properties:Characters>3280</properties:Characters>
  <properties:Lines>153</properties:Lines>
  <properties:Paragraphs>69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2017-06-20T12:02:00Z</dcterms:created>
  <dc:creator>hermanj</dc:creator>
  <cp:lastModifiedBy>Danijela Sekulić</cp:lastModifiedBy>
  <cp:lastPrinted>2018-02-07T11:44:00Z</cp:lastPrinted>
  <dcterms:modified xmlns:xsi="http://www.w3.org/2001/XMLSchema-instance" xsi:type="dcterms:W3CDTF">2018-02-07T11:44:00Z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