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9d95" w14:paraId="d8e9d95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C57649">
        <w:t>CHANNIE društvo s ograničenom odgovornošću za usluge, OIB: 78513167861</w:t>
      </w:r>
      <w:r w:rsidR="00976F23">
        <w:t>,</w:t>
      </w:r>
      <w:r w:rsidR="00C57649">
        <w:t xml:space="preserve"> MBS: 080969709, Zagreb, Medulićeva 21</w:t>
      </w:r>
      <w:r w:rsidR="00976F23">
        <w:t xml:space="preserve"> </w:t>
      </w:r>
      <w:r w:rsidR="00C57649">
        <w:t>B</w:t>
      </w:r>
      <w:r w:rsidR="000E63C2">
        <w:t>,</w:t>
      </w:r>
      <w:r w:rsidR="00FB1F31">
        <w:t xml:space="preserve"> </w:t>
      </w:r>
      <w:r w:rsidR="00937384">
        <w:t>13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C57649">
        <w:t>CHANNIE društvo s ograničenom odgovornošću za usluge, OIB: 78513167861 MBS: 080969709, Zagreb, Medulićeva 21</w:t>
      </w:r>
      <w:r w:rsidR="00976F23">
        <w:t xml:space="preserve"> </w:t>
      </w:r>
      <w:r w:rsidR="00C57649">
        <w:t>B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6173C8" w:rsidRPr="006173C8">
        <w:t>Mirjana Viduka Varenina, OIB: 98866841784, Osijek, Dubrovačka 107</w:t>
      </w:r>
      <w:r w:rsidR="00F8141A">
        <w:t>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C57649">
        <w:t>CHANNIE društvo s ograničenom odgovornošću za usluge, OIB: 78513167861 MBS: 080969709, Zagreb, Medulićeva 21</w:t>
      </w:r>
      <w:r w:rsidR="00976F23">
        <w:t xml:space="preserve"> </w:t>
      </w:r>
      <w:r w:rsidR="00C57649">
        <w:t>B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9B34C2">
        <w:rPr>
          <w:bCs/>
        </w:rPr>
        <w:t>28. prosinca</w:t>
      </w:r>
      <w:r w:rsidRPr="0081735B">
        <w:rPr>
          <w:bCs/>
        </w:rPr>
        <w:t xml:space="preserve"> 201</w:t>
      </w:r>
      <w:r w:rsidR="00AE1949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0318BE">
        <w:rPr>
          <w:bCs/>
        </w:rPr>
        <w:t>7</w:t>
      </w:r>
      <w:r w:rsidR="00A51673">
        <w:rPr>
          <w:bCs/>
        </w:rPr>
        <w:t>-01/04, Ur.broj: 04-06-17</w:t>
      </w:r>
      <w:r w:rsidRPr="0081735B">
        <w:rPr>
          <w:bCs/>
        </w:rPr>
        <w:t>-</w:t>
      </w:r>
      <w:r w:rsidR="009B34C2">
        <w:rPr>
          <w:bCs/>
        </w:rPr>
        <w:t>6231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9B34C2">
        <w:rPr>
          <w:bCs/>
        </w:rPr>
        <w:t>27. prosinca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C57649">
        <w:t>CHANNIE društvo s ograničenom odgovornošću za usluge, OIB: 78513167861 MBS: 080969709, Zagreb, Medulićeva 21</w:t>
      </w:r>
      <w:r w:rsidR="00976F23">
        <w:t xml:space="preserve"> </w:t>
      </w:r>
      <w:r w:rsidR="00C57649">
        <w:t>B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 xml:space="preserve">Zagrebu ustupio ovome Sudu navedeni predmet na daljnje postupanje, koji je zaprimljen </w:t>
      </w:r>
      <w:r w:rsidR="009B34C2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614141">
        <w:t>5</w:t>
      </w:r>
      <w:r>
        <w:t>. travnja 2018. objavio je Oglas na mrežnoj stranici e-oglasna ploča sudova pod poslovnim brojem 19 St-</w:t>
      </w:r>
      <w:r w:rsidR="00AE1949">
        <w:t>48</w:t>
      </w:r>
      <w:r w:rsidR="00614141">
        <w:t>7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</w:t>
      </w:r>
      <w:r w:rsidR="00937384">
        <w:t>3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37384">
        <w:t>4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7CC" w:rsidP="005C2CD1" w:rsidR="000547CC">
      <w:r>
        <w:separator/>
      </w:r>
    </w:p>
  </w:endnote>
  <w:endnote w:id="0" w:type="continuationSeparator">
    <w:p w:rsidRDefault="000547CC" w:rsidP="005C2CD1" w:rsidR="00054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7CC" w:rsidP="005C2CD1" w:rsidR="000547CC">
      <w:r>
        <w:separator/>
      </w:r>
    </w:p>
  </w:footnote>
  <w:footnote w:id="0" w:type="continuationSeparator">
    <w:p w:rsidRDefault="000547CC" w:rsidP="005C2CD1" w:rsidR="00054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101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C57649">
          <w:t>487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C57649">
      <w:t>487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20B9"/>
    <w:rsid w:val="00035864"/>
    <w:rsid w:val="000412A0"/>
    <w:rsid w:val="00044305"/>
    <w:rsid w:val="00045373"/>
    <w:rsid w:val="00045ABF"/>
    <w:rsid w:val="00052A89"/>
    <w:rsid w:val="000535EA"/>
    <w:rsid w:val="000547CC"/>
    <w:rsid w:val="0006261D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1E9F"/>
    <w:rsid w:val="003E7C98"/>
    <w:rsid w:val="00402101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20537"/>
    <w:rsid w:val="00534964"/>
    <w:rsid w:val="0053545A"/>
    <w:rsid w:val="00541519"/>
    <w:rsid w:val="00541DE5"/>
    <w:rsid w:val="005437AE"/>
    <w:rsid w:val="00545E50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14141"/>
    <w:rsid w:val="006173C8"/>
    <w:rsid w:val="00620FF7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4363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747"/>
    <w:rsid w:val="00917E6B"/>
    <w:rsid w:val="009302BA"/>
    <w:rsid w:val="009371EB"/>
    <w:rsid w:val="00937384"/>
    <w:rsid w:val="00937840"/>
    <w:rsid w:val="009525D4"/>
    <w:rsid w:val="00962873"/>
    <w:rsid w:val="00967AAD"/>
    <w:rsid w:val="009709B1"/>
    <w:rsid w:val="00971220"/>
    <w:rsid w:val="009751D0"/>
    <w:rsid w:val="00976F23"/>
    <w:rsid w:val="00977DFA"/>
    <w:rsid w:val="00980E4D"/>
    <w:rsid w:val="00993567"/>
    <w:rsid w:val="009963EC"/>
    <w:rsid w:val="00996504"/>
    <w:rsid w:val="009A412B"/>
    <w:rsid w:val="009A573D"/>
    <w:rsid w:val="009B2A1B"/>
    <w:rsid w:val="009B34C2"/>
    <w:rsid w:val="009B40D7"/>
    <w:rsid w:val="009B46D8"/>
    <w:rsid w:val="009C2C32"/>
    <w:rsid w:val="009C51DB"/>
    <w:rsid w:val="009C670C"/>
    <w:rsid w:val="009D2F35"/>
    <w:rsid w:val="009D3E50"/>
    <w:rsid w:val="009D7F39"/>
    <w:rsid w:val="009E5D6D"/>
    <w:rsid w:val="009E7F12"/>
    <w:rsid w:val="00A07CA2"/>
    <w:rsid w:val="00A10590"/>
    <w:rsid w:val="00A115B3"/>
    <w:rsid w:val="00A247C1"/>
    <w:rsid w:val="00A3461D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AE1949"/>
    <w:rsid w:val="00AE5965"/>
    <w:rsid w:val="00B17061"/>
    <w:rsid w:val="00B17326"/>
    <w:rsid w:val="00B24B41"/>
    <w:rsid w:val="00B3448E"/>
    <w:rsid w:val="00B706CB"/>
    <w:rsid w:val="00B7644F"/>
    <w:rsid w:val="00B82540"/>
    <w:rsid w:val="00B8445C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53F56"/>
    <w:rsid w:val="00C57649"/>
    <w:rsid w:val="00C6361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DF5F92"/>
    <w:rsid w:val="00E06819"/>
    <w:rsid w:val="00E23AF8"/>
    <w:rsid w:val="00E5398C"/>
    <w:rsid w:val="00E60C19"/>
    <w:rsid w:val="00E65FAB"/>
    <w:rsid w:val="00E67438"/>
    <w:rsid w:val="00E70E4B"/>
    <w:rsid w:val="00E87D21"/>
    <w:rsid w:val="00E87ED6"/>
    <w:rsid w:val="00E94503"/>
    <w:rsid w:val="00E9530F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95975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St-487/2018</izvorni_sadrzaj>
    <derivirana_varijabla naziv="DomainObject.Predmet.OznakaBroj_1">St-487/2018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CHANNIE d.o.o.</izvorni_sadrzaj>
    <derivirana_varijabla naziv="DomainObject.Predmet.ProtustrankaFormated_1">  CHANNIE d.o.o.</derivirana_varijabla>
  </DomainObject.Predmet.ProtustrankaFormated>
  <DomainObject.Predmet.ProtustrankaFormatedOIB>
    <izvorni_sadrzaj>  CHANNIE d.o.o., OIB 78513167861</izvorni_sadrzaj>
    <derivirana_varijabla naziv="DomainObject.Predmet.ProtustrankaFormatedOIB_1">  CHANNIE d.o.o., OIB 78513167861</derivirana_varijabla>
  </DomainObject.Predmet.ProtustrankaFormatedOIB>
  <DomainObject.Predmet.ProtustrankaFormatedWithAdress>
    <izvorni_sadrzaj> CHANNIE d.o.o., Medulićeva 21 B, 10000 Zagreb</izvorni_sadrzaj>
    <derivirana_varijabla naziv="DomainObject.Predmet.ProtustrankaFormatedWithAdress_1"> CHANNIE d.o.o., Medulićeva 21 B, 10000 Zagreb</derivirana_varijabla>
  </DomainObject.Predmet.ProtustrankaFormatedWithAdress>
  <DomainObject.Predmet.ProtustrankaFormatedWithAdressOIB>
    <izvorni_sadrzaj> CHANNIE d.o.o., OIB 78513167861, Medulićeva 21 B, 10000 Zagreb</izvorni_sadrzaj>
    <derivirana_varijabla naziv="DomainObject.Predmet.ProtustrankaFormatedWithAdressOIB_1"> CHANNIE d.o.o., OIB 78513167861, Medulićeva 21 B, 10000 Zagreb</derivirana_varijabla>
  </DomainObject.Predmet.ProtustrankaFormatedWithAdressOIB>
  <DomainObject.Predmet.ProtustrankaWithAdress>
    <izvorni_sadrzaj>CHANNIE d.o.o. Medulićeva 21 B, 10000 Zagreb</izvorni_sadrzaj>
    <derivirana_varijabla naziv="DomainObject.Predmet.ProtustrankaWithAdress_1">CHANNIE d.o.o. Medulićeva 21 B, 10000 Zagreb</derivirana_varijabla>
  </DomainObject.Predmet.ProtustrankaWithAdress>
  <DomainObject.Predmet.ProtustrankaWithAdressOIB>
    <izvorni_sadrzaj>CHANNIE d.o.o., OIB 78513167861, Medulićeva 21 B, 10000 Zagreb</izvorni_sadrzaj>
    <derivirana_varijabla naziv="DomainObject.Predmet.ProtustrankaWithAdressOIB_1">CHANNIE d.o.o., OIB 78513167861, Medulićeva 21 B, 10000 Zagreb</derivirana_varijabla>
  </DomainObject.Predmet.ProtustrankaWithAdressOIB>
  <DomainObject.Predmet.ProtustrankaNazivFormated>
    <izvorni_sadrzaj>CHANNIE d.o.o.</izvorni_sadrzaj>
    <derivirana_varijabla naziv="DomainObject.Predmet.ProtustrankaNazivFormated_1">CHANNIE d.o.o.</derivirana_varijabla>
  </DomainObject.Predmet.ProtustrankaNazivFormated>
  <DomainObject.Predmet.ProtustrankaNazivFormatedOIB>
    <izvorni_sadrzaj>CHANNIE d.o.o., OIB 78513167861</izvorni_sadrzaj>
    <derivirana_varijabla naziv="DomainObject.Predmet.ProtustrankaNazivFormatedOIB_1">CHANNIE d.o.o., OIB 78513167861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CHANNIE d.o.o.</item>
    </izvorni_sadrzaj>
    <derivirana_varijabla naziv="DomainObject.Predmet.ProtuStrankaListFormated_1">
      <item>CHANNIE d.o.o.</item>
    </derivirana_varijabla>
  </DomainObject.Predmet.ProtuStrankaListFormated>
  <DomainObject.Predmet.ProtuStrankaListFormatedOIB>
    <izvorni_sadrzaj>
      <item>CHANNIE d.o.o., OIB 78513167861</item>
    </izvorni_sadrzaj>
    <derivirana_varijabla naziv="DomainObject.Predmet.ProtuStrankaListFormatedOIB_1">
      <item>CHANNIE d.o.o., OIB 78513167861</item>
    </derivirana_varijabla>
  </DomainObject.Predmet.ProtuStrankaListFormatedOIB>
  <DomainObject.Predmet.ProtuStrankaListFormatedWithAdress>
    <izvorni_sadrzaj>
      <item>CHANNIE d.o.o., Medulićeva 21 B, 10000 Zagreb</item>
    </izvorni_sadrzaj>
    <derivirana_varijabla naziv="DomainObject.Predmet.ProtuStrankaListFormatedWithAdress_1">
      <item>CHANNIE d.o.o., Medulićeva 21 B, 10000 Zagreb</item>
    </derivirana_varijabla>
  </DomainObject.Predmet.ProtuStrankaListFormatedWithAdress>
  <DomainObject.Predmet.ProtuStrankaListFormatedWithAdressOIB>
    <izvorni_sadrzaj>
      <item>CHANNIE d.o.o., OIB 78513167861, Medulićeva 21 B, 10000 Zagreb</item>
    </izvorni_sadrzaj>
    <derivirana_varijabla naziv="DomainObject.Predmet.ProtuStrankaListFormatedWithAdressOIB_1">
      <item>CHANNIE d.o.o., OIB 78513167861, Medulićeva 21 B, 10000 Zagreb</item>
    </derivirana_varijabla>
  </DomainObject.Predmet.ProtuStrankaListFormatedWithAdressOIB>
  <DomainObject.Predmet.ProtuStrankaListNazivFormated>
    <izvorni_sadrzaj>
      <item>CHANNIE d.o.o.</item>
    </izvorni_sadrzaj>
    <derivirana_varijabla naziv="DomainObject.Predmet.ProtuStrankaListNazivFormated_1">
      <item>CHANNIE d.o.o.</item>
    </derivirana_varijabla>
  </DomainObject.Predmet.ProtuStrankaListNazivFormated>
  <DomainObject.Predmet.ProtuStrankaListNazivFormatedOIB>
    <izvorni_sadrzaj>
      <item>CHANNIE d.o.o., OIB 78513167861</item>
    </izvorni_sadrzaj>
    <derivirana_varijabla naziv="DomainObject.Predmet.ProtuStrankaListNazivFormatedOIB_1">
      <item>CHANNIE d.o.o., OIB 78513167861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CHANNIE d.o.o.</izvorni_sadrzaj>
    <derivirana_varijabla naziv="DomainObject.Predmet.ProtustrankaIDrugi_1">CHANNIE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CHANNIE d.o.o., OIB 78513167861, Medulićeva 21 B, 10000 Zagreb</izvorni_sadrzaj>
    <derivirana_varijabla naziv="DomainObject.Predmet.ProtustrankaIDrugiAdressOIB_1">CHANNIE d.o.o., OIB 78513167861, Medulićeva 21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CHANNIE d.o.o.</item>
      <item>FINA Regionalni centar Zagreb</item>
    </izvorni_sadrzaj>
    <derivirana_varijabla naziv="DomainObject.Predmet.SudioniciListNaziv_1">
      <item>CHANNIE d.o.o.</item>
      <item>FINA Regionalni centar Zagreb</item>
    </derivirana_varijabla>
  </DomainObject.Predmet.SudioniciListNaziv>
  <DomainObject.Predmet.SudioniciListAdressOIB>
    <izvorni_sadrzaj>
      <item>CHANNIE d.o.o., OIB 78513167861, Medulićeva 21 B,10000 Zagreb</item>
      <item>FINA Regionalni centar Zagreb, OIB 85821130368, Trg svibanjskih žrtava 1995. 1,10000 Zagreb</item>
    </izvorni_sadrzaj>
    <derivirana_varijabla naziv="DomainObject.Predmet.SudioniciListAdressOIB_1">
      <item>CHANNIE d.o.o., OIB 78513167861, Medulićeva 21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78513167861</item>
      <item>, OIB 85821130368</item>
    </izvorni_sadrzaj>
    <derivirana_varijabla naziv="DomainObject.Predmet.SudioniciListNazivOIB_1">
      <item>, OIB 78513167861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CD9CD-63D7-4A54-97A1-DAB4E5E96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3159</properties:Characters>
  <properties:Lines>93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2018-06-13T05:57:00Z</dcterms:created>
  <dc:creator>Korisnik</dc:creator>
  <cp:lastModifiedBy>Renata Horvat</cp:lastModifiedBy>
  <cp:lastPrinted>2018-06-12T10:52:00Z</cp:lastPrinted>
  <dcterms:modified xmlns:xsi="http://www.w3.org/2001/XMLSchema-instance" xsi:type="dcterms:W3CDTF">2018-06-13T06:51:00Z</dcterms:modified>
  <cp:revision>9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(CHANNIE - 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