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2cad" w14:paraId="31e2ca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03E5">
        <w:t>12</w:t>
      </w:r>
      <w:r w:rsidR="00222D8E">
        <w:t>6</w:t>
      </w:r>
      <w:r w:rsidR="00A12A24">
        <w:t>7</w:t>
      </w:r>
      <w:r>
        <w:t>/</w:t>
      </w:r>
      <w:r w:rsidR="00E8650F">
        <w:t>1</w:t>
      </w:r>
      <w:r w:rsidR="009D3A05">
        <w:t>8</w:t>
      </w:r>
      <w:r>
        <w:t>-</w:t>
      </w:r>
      <w:r w:rsidR="00DC01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2D7E0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D7E04" w:rsidP="006F7B5B" w:rsidR="002D7E04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2D7E04" w:rsidP="004E475E" w:rsidR="002D7E04">
      <w:pPr>
        <w:jc w:val="both"/>
      </w:pPr>
    </w:p>
    <w:p w:rsidRDefault="00611430" w:rsidP="002C4C28" w:rsidR="00850ADD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 xml:space="preserve">RH, MF, PU, Područni ured </w:t>
      </w:r>
      <w:r w:rsidR="00060FE5">
        <w:t>Osijek</w:t>
      </w:r>
      <w:r w:rsidR="00300200">
        <w:t xml:space="preserve"> zastupana po ŽDO u </w:t>
      </w:r>
      <w:r w:rsidR="00A12A24">
        <w:t>Osijeku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060FE5">
        <w:t>O.K. USLUGE d.o.o.</w:t>
      </w:r>
      <w:r w:rsidR="00E43950">
        <w:t xml:space="preserve"> za trgovinu i </w:t>
      </w:r>
      <w:r w:rsidR="00060FE5">
        <w:t>ugostiteljstvo, Darda, Kralja Petra Krešimira IV 2a</w:t>
      </w:r>
      <w:r w:rsidR="00DC018E" w:rsidRPr="00DC018E">
        <w:t>, MBS 0</w:t>
      </w:r>
      <w:r w:rsidR="00843DEF">
        <w:t>301</w:t>
      </w:r>
      <w:r w:rsidR="00C748A1">
        <w:t>62842</w:t>
      </w:r>
      <w:r w:rsidR="00DC018E" w:rsidRPr="00DC018E">
        <w:t xml:space="preserve">, OIB </w:t>
      </w:r>
      <w:r w:rsidR="00C748A1">
        <w:t>55148350738</w:t>
      </w:r>
      <w:r w:rsidR="00206760" w:rsidRPr="0041082E">
        <w:t xml:space="preserve">, dana </w:t>
      </w:r>
      <w:r w:rsidR="00C542B2" w:rsidRPr="00C542B2">
        <w:t xml:space="preserve">7. studenog </w:t>
      </w:r>
      <w:r w:rsidR="00206760" w:rsidRPr="0041082E">
        <w:t>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2D7E04" w:rsidP="002C4C28" w:rsidR="002D7E04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850ADD" w:rsidP="004E475E" w:rsidR="00850ADD">
      <w:pPr>
        <w:jc w:val="both"/>
      </w:pPr>
    </w:p>
    <w:p w:rsidRDefault="002D7E04" w:rsidP="004E475E" w:rsidR="002D7E04">
      <w:pPr>
        <w:jc w:val="both"/>
      </w:pPr>
    </w:p>
    <w:p w:rsidRDefault="0092456E" w:rsidP="00C748A1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748A1" w:rsidRPr="00C748A1">
        <w:t>O.K. USLUGE d.o.o. za trgovinu i ugostiteljstvo, Darda, Kralja Petra Krešimira IV 2a, MBS 030162842, OIB 55148350738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E72EA">
        <w:t>Mirsad Demirović, Gunja, Kolodvorska 4</w:t>
      </w:r>
      <w:r w:rsidR="003743D2" w:rsidRPr="003743D2">
        <w:t xml:space="preserve">, OIB </w:t>
      </w:r>
      <w:r w:rsidR="003C0D0F">
        <w:t>18540805456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A8256B">
        <w:t>30</w:t>
      </w:r>
      <w:r w:rsidR="00406F6D">
        <w:t xml:space="preserve">. </w:t>
      </w:r>
      <w:r w:rsidR="00A8256B">
        <w:t>studenog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8E68CD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3C0D0F">
        <w:t>O.K. USLUGE d.o.o. za trgovinu i ugostiteljstvo, Darda, Kralja Petra Krešimira IV 2a</w:t>
      </w:r>
      <w:r w:rsidR="003C0D0F" w:rsidRPr="00DC018E">
        <w:t>, MBS 0</w:t>
      </w:r>
      <w:r w:rsidR="003C0D0F">
        <w:t>30162842</w:t>
      </w:r>
      <w:r w:rsidR="003C0D0F" w:rsidRPr="00DC018E">
        <w:t xml:space="preserve">, OIB </w:t>
      </w:r>
      <w:r w:rsidR="003C0D0F">
        <w:t>55148350738</w:t>
      </w:r>
    </w:p>
    <w:p w:rsidRDefault="00850ADD" w:rsidP="009365DD" w:rsidR="00850ADD">
      <w:pPr>
        <w:jc w:val="both"/>
      </w:pPr>
    </w:p>
    <w:p w:rsidRDefault="002D7E04" w:rsidP="009365DD" w:rsidR="002D7E04">
      <w:pPr>
        <w:jc w:val="both"/>
      </w:pPr>
    </w:p>
    <w:p w:rsidRDefault="00A8256B" w:rsidP="00A320F5" w:rsidR="00F12013">
      <w:pPr>
        <w:ind w:firstLine="720" w:left="2160"/>
      </w:pPr>
      <w:r>
        <w:t>6</w:t>
      </w:r>
      <w:r w:rsidR="00F12013">
        <w:t xml:space="preserve">. </w:t>
      </w:r>
      <w:r>
        <w:t>prosinc</w:t>
      </w:r>
      <w:r w:rsidR="008E68CD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 w:rsidR="003C0D0F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2D7E04" w:rsidP="004E475E" w:rsidR="002D7E04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850ADD" w:rsidP="004E475E" w:rsidR="00850ADD">
      <w:pPr>
        <w:jc w:val="both"/>
      </w:pPr>
    </w:p>
    <w:p w:rsidRDefault="002D7E04" w:rsidP="004E475E" w:rsidR="002D7E04">
      <w:pPr>
        <w:jc w:val="both"/>
      </w:pPr>
    </w:p>
    <w:p w:rsidRDefault="005F6182" w:rsidP="005F6182" w:rsidR="005F6182">
      <w:pPr>
        <w:ind w:firstLine="720"/>
        <w:jc w:val="both"/>
      </w:pPr>
      <w:r>
        <w:t xml:space="preserve">Dana </w:t>
      </w:r>
      <w:r w:rsidR="000F47D6">
        <w:t>17</w:t>
      </w:r>
      <w:r>
        <w:t>.</w:t>
      </w:r>
      <w:r w:rsidR="008E68CD">
        <w:t>0</w:t>
      </w:r>
      <w:r w:rsidR="000F47D6">
        <w:t>8</w:t>
      </w:r>
      <w:r>
        <w:t>.201</w:t>
      </w:r>
      <w:r w:rsidR="008E68CD">
        <w:t>8</w:t>
      </w:r>
      <w:r>
        <w:t xml:space="preserve">. zaprimljen je na ovome sudu </w:t>
      </w:r>
      <w:r w:rsidR="00B13D6C">
        <w:t>zahtjev</w:t>
      </w:r>
      <w:r>
        <w:t xml:space="preserve"> FINE Regionalni centar Osijek, Podružnica Osijek, klasa: 110-07/1</w:t>
      </w:r>
      <w:r w:rsidR="008E68CD">
        <w:t>8</w:t>
      </w:r>
      <w:r>
        <w:t>-01/04 Ur. broj 04-06-1</w:t>
      </w:r>
      <w:r w:rsidR="008E68CD">
        <w:t>8</w:t>
      </w:r>
      <w:r>
        <w:t>-</w:t>
      </w:r>
      <w:r w:rsidR="00327843">
        <w:t>3</w:t>
      </w:r>
      <w:r w:rsidR="007C4FCD">
        <w:t>5</w:t>
      </w:r>
      <w:r w:rsidR="005737CC">
        <w:t>98</w:t>
      </w:r>
      <w:r>
        <w:t xml:space="preserve"> od </w:t>
      </w:r>
      <w:r w:rsidR="008E68CD">
        <w:t>1</w:t>
      </w:r>
      <w:r w:rsidR="00327843">
        <w:t>6</w:t>
      </w:r>
      <w:r>
        <w:t>.</w:t>
      </w:r>
      <w:r w:rsidR="00D65F36">
        <w:t>0</w:t>
      </w:r>
      <w:r w:rsidR="00327843">
        <w:t>8</w:t>
      </w:r>
      <w:r>
        <w:t>.201</w:t>
      </w:r>
      <w:r w:rsidR="00D65F36">
        <w:t>8</w:t>
      </w:r>
      <w:r>
        <w:t xml:space="preserve">. godine, za </w:t>
      </w:r>
      <w:r w:rsidR="00B13D6C">
        <w:t>provedbu skraćenog</w:t>
      </w:r>
      <w:r>
        <w:t xml:space="preserve"> stečajnog postupka nad dužnikom </w:t>
      </w:r>
      <w:r w:rsidR="005737CC" w:rsidRPr="005737CC">
        <w:t>O.K. USLUGE d.o.o. za trgovinu i ugostiteljstvo, Darda, Kralja Petra Krešimira IV 2a, MBS 030162842, OIB 55148350738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U prijedlogu je navela da na dan </w:t>
      </w:r>
      <w:r w:rsidR="00D65F36">
        <w:t>1</w:t>
      </w:r>
      <w:r w:rsidR="005737CC">
        <w:t>5</w:t>
      </w:r>
      <w:r>
        <w:t>.</w:t>
      </w:r>
      <w:r w:rsidR="00D65F36">
        <w:t>0</w:t>
      </w:r>
      <w:r w:rsidR="00327843">
        <w:t>8</w:t>
      </w:r>
      <w:r>
        <w:t>.201</w:t>
      </w:r>
      <w:r w:rsidR="00D65F36">
        <w:t>8</w:t>
      </w:r>
      <w:r>
        <w:t xml:space="preserve">. dužnik u Očevidniku redoslijeda osnova za plaćanje ima evidentirane neizvršene osnove za plaćanje u neprekinutom razdoblju od </w:t>
      </w:r>
      <w:r w:rsidR="00D65F36">
        <w:t>120</w:t>
      </w:r>
      <w:r>
        <w:t xml:space="preserve"> dana, u ukupnom iznosu od </w:t>
      </w:r>
      <w:r w:rsidR="005737CC">
        <w:t>67.323,58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Dostavlja popis računa i oročenih novčanih sredstava na dan </w:t>
      </w:r>
      <w:r w:rsidR="00C94527" w:rsidRPr="00C94527">
        <w:t>1</w:t>
      </w:r>
      <w:r w:rsidR="005737CC">
        <w:t>5</w:t>
      </w:r>
      <w:r w:rsidR="00C94527" w:rsidRPr="00C94527">
        <w:t>.08</w:t>
      </w:r>
      <w:r w:rsidR="00D65F36" w:rsidRPr="00D65F36">
        <w:t>.2018</w:t>
      </w:r>
      <w:r>
        <w:t xml:space="preserve">., te navodi da na temelju čl. 112. st. 5. SZ dužnik na ime predujma za namirenje troškova stečajnog postupka </w:t>
      </w:r>
      <w:r w:rsidR="00A14FA5">
        <w:t>ne</w:t>
      </w:r>
      <w:r>
        <w:t>m</w:t>
      </w:r>
      <w:r w:rsidR="00A14FA5">
        <w:t>a zaplijenjena novčana sredstva.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>Dana 1</w:t>
      </w:r>
      <w:r w:rsidR="005737CC">
        <w:t>2</w:t>
      </w:r>
      <w:r>
        <w:t>.</w:t>
      </w:r>
      <w:r w:rsidR="00333B5F">
        <w:t>0</w:t>
      </w:r>
      <w:r w:rsidR="00C94527">
        <w:t>9</w:t>
      </w:r>
      <w:r>
        <w:t>.201</w:t>
      </w:r>
      <w:r w:rsidR="00333B5F">
        <w:t>8</w:t>
      </w:r>
      <w:r>
        <w:t>. sud je zaprimio prijedlog RH, MF, PU za otvaranje stečajnog postupka nad predmetnim dužnikom, te je sud obustavio skraćeni stečajni postupak, te postupak nastavio po općim odredbama SZ.</w:t>
      </w:r>
    </w:p>
    <w:p w:rsidRDefault="002B6ABB" w:rsidP="005B41BB" w:rsidR="002B6ABB">
      <w:pPr>
        <w:ind w:firstLine="720"/>
        <w:jc w:val="both"/>
      </w:pPr>
    </w:p>
    <w:p w:rsidRDefault="002B6ABB" w:rsidP="005B41BB" w:rsidR="002B6ABB">
      <w:pPr>
        <w:ind w:firstLine="720"/>
        <w:jc w:val="both"/>
      </w:pPr>
      <w:r>
        <w:t xml:space="preserve">Izbor </w:t>
      </w:r>
      <w:r w:rsidR="00F0110F">
        <w:t xml:space="preserve">privremenog </w:t>
      </w:r>
      <w:r>
        <w:t>stečajnog upravitelja izvršen je metodom slučajnog odabira – automatski s iznimkom Dragutina Romića budući se isti Rješenjem Ministarstva pravosuđa Klasa: UP/I-133-04/15-01/229, URBROJ: 514-04-02-02-02-18-36 od 30.04.2018. privremeno izuzima od izbora za stečajnog upravitelja za područje Trgova</w:t>
      </w:r>
      <w:r w:rsidR="002D7E04">
        <w:t>čkog suda u Osijeku od 31.12.2020.</w:t>
      </w:r>
    </w:p>
    <w:p w:rsidRDefault="005B41BB" w:rsidP="00850ADD" w:rsidR="005B41BB">
      <w:pPr>
        <w:ind w:firstLine="720"/>
        <w:jc w:val="both"/>
      </w:pPr>
    </w:p>
    <w:p w:rsidRDefault="002D7E04" w:rsidP="00850ADD" w:rsidR="002D7E04">
      <w:pPr>
        <w:ind w:firstLine="720"/>
        <w:jc w:val="both"/>
      </w:pPr>
    </w:p>
    <w:p w:rsidRDefault="002D7E04" w:rsidP="00850ADD" w:rsidR="002D7E04">
      <w:pPr>
        <w:ind w:firstLine="720"/>
        <w:jc w:val="both"/>
      </w:pPr>
    </w:p>
    <w:p w:rsidRDefault="005B41BB" w:rsidP="00850ADD" w:rsidR="005B41BB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75365" w:rsidP="006F7B5B" w:rsidR="00E75365">
      <w:pPr>
        <w:ind w:firstLine="720"/>
        <w:jc w:val="both"/>
      </w:pPr>
    </w:p>
    <w:p w:rsidRDefault="002D7E04" w:rsidP="006F7B5B" w:rsidR="002D7E04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C542B2" w:rsidRPr="00C542B2">
        <w:t xml:space="preserve">7. studenog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2D7E04" w:rsidP="00B246D8" w:rsidR="002D7E04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5737CC">
        <w:t>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8249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3F3BC5">
        <w:t>Slobodan Kresić, Darda, Kralja Petra Krešimira IV 2/a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3F3BC5">
        <w:t>i</w:t>
      </w:r>
      <w:r>
        <w:t xml:space="preserve"> stečajn</w:t>
      </w:r>
      <w:r w:rsidR="003F3BC5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4D32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503E5" w:rsidRPr="00C503E5">
      <w:t>126</w:t>
    </w:r>
    <w:r w:rsidR="00A12A24">
      <w:t>7</w:t>
    </w:r>
    <w:r w:rsidR="009D3A05" w:rsidRPr="009D3A05">
      <w:t>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0FE5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47D6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B6ABB"/>
    <w:rsid w:val="002C130C"/>
    <w:rsid w:val="002C458E"/>
    <w:rsid w:val="002C4C28"/>
    <w:rsid w:val="002D5B4E"/>
    <w:rsid w:val="002D75D8"/>
    <w:rsid w:val="002D7E04"/>
    <w:rsid w:val="002F2E1F"/>
    <w:rsid w:val="002F66B0"/>
    <w:rsid w:val="00300200"/>
    <w:rsid w:val="00302F1C"/>
    <w:rsid w:val="00307662"/>
    <w:rsid w:val="003100CA"/>
    <w:rsid w:val="00324821"/>
    <w:rsid w:val="00327843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0D0F"/>
    <w:rsid w:val="003C7667"/>
    <w:rsid w:val="003C7EC1"/>
    <w:rsid w:val="003D468C"/>
    <w:rsid w:val="003E3BDF"/>
    <w:rsid w:val="003F3BC5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534B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37C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4E2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92CEC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1329"/>
    <w:rsid w:val="00843DEF"/>
    <w:rsid w:val="00844D32"/>
    <w:rsid w:val="008508C3"/>
    <w:rsid w:val="00850ADD"/>
    <w:rsid w:val="0086404A"/>
    <w:rsid w:val="0086731F"/>
    <w:rsid w:val="008847F8"/>
    <w:rsid w:val="00884C61"/>
    <w:rsid w:val="00886270"/>
    <w:rsid w:val="00891A16"/>
    <w:rsid w:val="008B7B03"/>
    <w:rsid w:val="008C4CE0"/>
    <w:rsid w:val="008E68CD"/>
    <w:rsid w:val="008E7A2F"/>
    <w:rsid w:val="008F014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2A24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256B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03E5"/>
    <w:rsid w:val="00C542B2"/>
    <w:rsid w:val="00C60AF3"/>
    <w:rsid w:val="00C6390B"/>
    <w:rsid w:val="00C63F2C"/>
    <w:rsid w:val="00C67E69"/>
    <w:rsid w:val="00C748A1"/>
    <w:rsid w:val="00C912D7"/>
    <w:rsid w:val="00C94527"/>
    <w:rsid w:val="00C96257"/>
    <w:rsid w:val="00CA05DB"/>
    <w:rsid w:val="00CA3AC2"/>
    <w:rsid w:val="00CA40D5"/>
    <w:rsid w:val="00CB294A"/>
    <w:rsid w:val="00CC4577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110F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E72E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St-1267/2018</izvorni_sadrzaj>
    <derivirana_varijabla naziv="DomainObject.Predmet.OznakaBroj_1">St-1267/2018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O.K. USLUGE d.o.o. za trgovinu i ugostiteljstvo</izvorni_sadrzaj>
    <derivirana_varijabla naziv="DomainObject.Predmet.ProtustrankaFormated_1">  O.K. USLUGE d.o.o. za trgovinu i ugostiteljstvo</derivirana_varijabla>
  </DomainObject.Predmet.ProtustrankaFormated>
  <DomainObject.Predmet.ProtustrankaFormatedOIB>
    <izvorni_sadrzaj>  O.K. USLUGE d.o.o. za trgovinu i ugostiteljstvo, OIB 55148350738</izvorni_sadrzaj>
    <derivirana_varijabla naziv="DomainObject.Predmet.ProtustrankaFormatedOIB_1">  O.K. USLUGE d.o.o. za trgovinu i ugostiteljstvo, OIB 55148350738</derivirana_varijabla>
  </DomainObject.Predmet.ProtustrankaFormatedOIB>
  <DomainObject.Predmet.ProtustrankaFormatedWithAdress>
    <izvorni_sadrzaj> O.K. USLUGE d.o.o. za trgovinu i ugostiteljstvo, Kralja Petra Krešimira IV 2a, 31326 Darda</izvorni_sadrzaj>
    <derivirana_varijabla naziv="DomainObject.Predmet.ProtustrankaFormatedWithAdress_1"> O.K. USLUGE d.o.o. za trgovinu i ugostiteljstvo, Kralja Petra Krešimira IV 2a, 31326 Darda</derivirana_varijabla>
  </DomainObject.Predmet.ProtustrankaFormatedWithAdress>
  <DomainObject.Predmet.ProtustrankaFormatedWithAdressOIB>
    <izvorni_sadrzaj> O.K. USLUGE d.o.o. za trgovinu i ugostiteljstvo, OIB 55148350738, Kralja Petra Krešimira IV 2a, 31326 Darda</izvorni_sadrzaj>
    <derivirana_varijabla naziv="DomainObject.Predmet.ProtustrankaFormatedWithAdressOIB_1"> O.K. USLUGE d.o.o. za trgovinu i ugostiteljstvo, OIB 55148350738, Kralja Petra Krešimira IV 2a, 31326 Darda</derivirana_varijabla>
  </DomainObject.Predmet.ProtustrankaFormatedWithAdressOIB>
  <DomainObject.Predmet.ProtustrankaWithAdress>
    <izvorni_sadrzaj>O.K. USLUGE d.o.o. za trgovinu i ugostiteljstvo Kralja Petra Krešimira IV 2a, 31326 Darda</izvorni_sadrzaj>
    <derivirana_varijabla naziv="DomainObject.Predmet.ProtustrankaWithAdress_1">O.K. USLUGE d.o.o. za trgovinu i ugostiteljstvo Kralja Petra Krešimira IV 2a, 31326 Darda</derivirana_varijabla>
  </DomainObject.Predmet.ProtustrankaWithAdress>
  <DomainObject.Predmet.ProtustrankaWithAdressOIB>
    <izvorni_sadrzaj>O.K. USLUGE d.o.o. za trgovinu i ugostiteljstvo, OIB 55148350738, Kralja Petra Krešimira IV 2a, 31326 Darda</izvorni_sadrzaj>
    <derivirana_varijabla naziv="DomainObject.Predmet.ProtustrankaWithAdressOIB_1">O.K. USLUGE d.o.o. za trgovinu i ugostiteljstvo, OIB 55148350738, Kralja Petra Krešimira IV 2a, 31326 Darda</derivirana_varijabla>
  </DomainObject.Predmet.ProtustrankaWithAdressOIB>
  <DomainObject.Predmet.ProtustrankaNazivFormated>
    <izvorni_sadrzaj>O.K. USLUGE d.o.o. za trgovinu i ugostiteljstvo</izvorni_sadrzaj>
    <derivirana_varijabla naziv="DomainObject.Predmet.ProtustrankaNazivFormated_1">O.K. USLUGE d.o.o. za trgovinu i ugostiteljstvo</derivirana_varijabla>
  </DomainObject.Predmet.ProtustrankaNazivFormated>
  <DomainObject.Predmet.ProtustrankaNazivFormatedOIB>
    <izvorni_sadrzaj>O.K. USLUGE d.o.o. za trgovinu i ugostiteljstvo, OIB 55148350738</izvorni_sadrzaj>
    <derivirana_varijabla naziv="DomainObject.Predmet.ProtustrankaNazivFormatedOIB_1">O.K. USLUGE d.o.o. za trgovinu i ugostiteljstvo, OIB 55148350738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O.K. USLUGE d.o.o. za trgovinu i ugostiteljstvo</item>
    </izvorni_sadrzaj>
    <derivirana_varijabla naziv="DomainObject.Predmet.ProtuStrankaListFormated_1">
      <item>O.K. USLUGE d.o.o. za trgovinu i ugostiteljstvo</item>
    </derivirana_varijabla>
  </DomainObject.Predmet.ProtuStrankaListFormated>
  <DomainObject.Predmet.ProtuStrankaListFormatedOIB>
    <izvorni_sadrzaj>
      <item>O.K. USLUGE d.o.o. za trgovinu i ugostiteljstvo, OIB 55148350738</item>
    </izvorni_sadrzaj>
    <derivirana_varijabla naziv="DomainObject.Predmet.ProtuStrankaListFormatedOIB_1">
      <item>O.K. USLUGE d.o.o. za trgovinu i ugostiteljstvo, OIB 55148350738</item>
    </derivirana_varijabla>
  </DomainObject.Predmet.ProtuStrankaListFormatedOIB>
  <DomainObject.Predmet.ProtuStrankaListFormatedWithAdress>
    <izvorni_sadrzaj>
      <item>O.K. USLUGE d.o.o. za trgovinu i ugostiteljstvo, Kralja Petra Krešimira IV 2a, 31326 Darda</item>
    </izvorni_sadrzaj>
    <derivirana_varijabla naziv="DomainObject.Predmet.ProtuStrankaListFormatedWithAdress_1">
      <item>O.K. USLUGE d.o.o. za trgovinu i ugostiteljstvo, Kralja Petra Krešimira IV 2a, 31326 Darda</item>
    </derivirana_varijabla>
  </DomainObject.Predmet.ProtuStrankaListFormatedWithAdress>
  <DomainObject.Predmet.ProtuStrankaListFormatedWithAdressOIB>
    <izvorni_sadrzaj>
      <item>O.K. USLUGE d.o.o. za trgovinu i ugostiteljstvo, OIB 55148350738, Kralja Petra Krešimira IV 2a, 31326 Darda</item>
    </izvorni_sadrzaj>
    <derivirana_varijabla naziv="DomainObject.Predmet.ProtuStrankaListFormatedWithAdressOIB_1">
      <item>O.K. USLUGE d.o.o. za trgovinu i ugostiteljstvo, OIB 55148350738, Kralja Petra Krešimira IV 2a, 31326 Darda</item>
    </derivirana_varijabla>
  </DomainObject.Predmet.ProtuStrankaListFormatedWithAdressOIB>
  <DomainObject.Predmet.ProtuStrankaListNazivFormated>
    <izvorni_sadrzaj>
      <item>O.K. USLUGE d.o.o. za trgovinu i ugostiteljstvo</item>
    </izvorni_sadrzaj>
    <derivirana_varijabla naziv="DomainObject.Predmet.ProtuStrankaListNazivFormated_1">
      <item>O.K. USLUGE d.o.o. za trgovinu i ugostiteljstvo</item>
    </derivirana_varijabla>
  </DomainObject.Predmet.ProtuStrankaListNazivFormated>
  <DomainObject.Predmet.ProtuStrankaListNazivFormatedOIB>
    <izvorni_sadrzaj>
      <item>O.K. USLUGE d.o.o. za trgovinu i ugostiteljstvo, OIB 55148350738</item>
    </izvorni_sadrzaj>
    <derivirana_varijabla naziv="DomainObject.Predmet.ProtuStrankaListNazivFormatedOIB_1">
      <item>O.K. USLUGE d.o.o. za trgovinu i ugostiteljstvo, OIB 55148350738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O.K. USLUGE d.o.o. za trgovinu i ugostiteljstvo</izvorni_sadrzaj>
    <derivirana_varijabla naziv="DomainObject.Predmet.ProtustrankaIDrugi_1">O.K. USLUGE d.o.o. za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O.K. USLUGE d.o.o. za trgovinu i ugostiteljstvo, OIB 55148350738, Kralja Petra Krešimira IV 2a, 31326 Darda</izvorni_sadrzaj>
    <derivirana_varijabla naziv="DomainObject.Predmet.ProtustrankaIDrugiAdressOIB_1">O.K. USLUGE d.o.o. za trgovinu i ugostiteljstvo, OIB 55148350738, Kralja Petra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O.K. USLUGE d.o.o. za trgovinu i ugostiteljstvo</item>
      <item>RH MF POREZNA UPRAVA</item>
    </izvorni_sadrzaj>
    <derivirana_varijabla naziv="DomainObject.Predmet.SudioniciListNaziv_1">
      <item>O.K. USLUGE d.o.o. za trgovinu i ugostiteljstvo</item>
      <item>RH MF POREZNA UPRAVA</item>
    </derivirana_varijabla>
  </DomainObject.Predmet.SudioniciListNaziv>
  <DomainObject.Predmet.SudioniciListAdressOIB>
    <izvorni_sadrzaj>
      <item>O.K. USLUGE d.o.o. za trgovinu i ugostiteljstvo, OIB 55148350738, Kralja Petra Krešimira IV 2a,31326 Darda</item>
      <item>RH MF POREZNA UPRAVA, OIB 18683136487</item>
    </izvorni_sadrzaj>
    <derivirana_varijabla naziv="DomainObject.Predmet.SudioniciListAdressOIB_1">
      <item>O.K. USLUGE d.o.o. za trgovinu i ugostiteljstvo, OIB 55148350738, Kralja Petra Krešimira IV 2a,31326 Darda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55148350738</item>
      <item>, OIB 18683136487</item>
    </izvorni_sadrzaj>
    <derivirana_varijabla naziv="DomainObject.Predmet.SudioniciListNazivOIB_1">
      <item>, OIB 55148350738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C7A96-EDEE-40D0-AD50-B84C4B3EA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3950</properties:Characters>
  <properties:Lines>115</properties:Lines>
  <properties:Paragraphs>37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2018-11-07T11:28:00Z</cp:lastPrinted>
  <dcterms:modified xmlns:xsi="http://www.w3.org/2001/XMLSchema-instance" xsi:type="dcterms:W3CDTF">2018-11-07T12:42:00Z</dcterms:modified>
  <cp:revision>26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