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9743" w14:paraId="ac89743" w:rsidRDefault="002846D7" w:rsidP="002846D7" w:rsidR="002846D7" w:rsidRPr="000D17D4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0D17D4">
        <w:rPr>
          <w:rFonts w:cs="Times New Roman"/>
        </w:rPr>
        <w:t xml:space="preserve">      </w:t>
      </w:r>
    </w:p>
    <w:p w:rsidRDefault="002846D7" w:rsidP="002846D7" w:rsidR="002846D7" w:rsidRPr="000D17D4">
      <w:pPr>
        <w:tabs>
          <w:tab w:pos="516" w:val="left"/>
        </w:tabs>
        <w:spacing w:after="0"/>
        <w:rPr>
          <w:rFonts w:cs="Times New Roman"/>
          <w:bCs/>
        </w:rPr>
      </w:pPr>
      <w:r w:rsidRPr="000D17D4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7D4">
        <w:rPr>
          <w:rFonts w:cs="Times New Roman"/>
          <w:bCs/>
        </w:rPr>
        <w:tab/>
      </w:r>
    </w:p>
    <w:p w:rsidRDefault="002846D7" w:rsidP="002846D7" w:rsidR="002846D7" w:rsidRPr="000D17D4">
      <w:pPr>
        <w:spacing w:after="0"/>
        <w:rPr>
          <w:rFonts w:cs="Times New Roman"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  <w:b/>
        </w:rPr>
        <w:t xml:space="preserve">       REPUBLIKA HRVATSKA</w:t>
      </w: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</w:rPr>
        <w:t>TRGOVAČKI SUD U VARAŽDINU</w:t>
      </w:r>
    </w:p>
    <w:p w:rsidRDefault="002846D7" w:rsidP="002846D7" w:rsidR="002846D7" w:rsidRPr="000D17D4">
      <w:pPr>
        <w:spacing w:after="0"/>
        <w:rPr>
          <w:rFonts w:cs="Times New Roman"/>
        </w:rPr>
      </w:pPr>
      <w:r w:rsidRPr="000D17D4">
        <w:rPr>
          <w:rFonts w:cs="Times New Roman"/>
        </w:rPr>
        <w:t xml:space="preserve">                 Braće Radića 2</w:t>
      </w:r>
    </w:p>
    <w:p w:rsidRDefault="00ED49D8" w:rsidP="00ED49D8" w:rsidR="00ED49D8" w:rsidRPr="000D17D4">
      <w:pPr>
        <w:spacing w:after="0"/>
        <w:rPr>
          <w:rFonts w:cs="Times New Roman"/>
        </w:rPr>
      </w:pPr>
    </w:p>
    <w:p w:rsidRDefault="00FF7880" w:rsidP="00ED49D8" w:rsidR="00417813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U    I M E    R E P U B L I K E    H R V A T S K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ED49D8" w:rsidR="00FF7880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0D17D4">
      <w:pPr>
        <w:spacing w:after="0"/>
        <w:jc w:val="both"/>
        <w:rPr>
          <w:rFonts w:cs="Times New Roman"/>
        </w:rPr>
      </w:pPr>
    </w:p>
    <w:p w:rsidRDefault="00647C79" w:rsidP="00124AD1" w:rsidR="00124AD1" w:rsidRPr="00C83F66">
      <w:pPr>
        <w:tabs>
          <w:tab w:pos="516" w:val="left"/>
        </w:tabs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</w:r>
      <w:r w:rsidR="006E0DC8" w:rsidRPr="000D17D4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1D7FEA">
        <w:t>DAVID-TRANS j.d.o.o., Novo Selo Na Dravi, Prvomajska 20, OIB: 85868999897</w:t>
      </w:r>
      <w:r w:rsidR="00124AD1" w:rsidRPr="000D17D4">
        <w:rPr>
          <w:rFonts w:cs="Times New Roman"/>
        </w:rPr>
        <w:t xml:space="preserve">, dana </w:t>
      </w:r>
      <w:r w:rsidR="00C83F66" w:rsidRPr="00C83F66">
        <w:rPr>
          <w:rFonts w:cs="Times New Roman"/>
        </w:rPr>
        <w:t>23</w:t>
      </w:r>
      <w:r w:rsidR="00C5543D" w:rsidRPr="00C83F66">
        <w:rPr>
          <w:rFonts w:cs="Times New Roman"/>
        </w:rPr>
        <w:t>. ožujka</w:t>
      </w:r>
      <w:r w:rsidR="00124AD1" w:rsidRPr="00C83F66">
        <w:rPr>
          <w:rFonts w:cs="Times New Roman"/>
        </w:rPr>
        <w:t xml:space="preserve"> 2017.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r i j e š i o       j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417813" w:rsidR="00FF7880" w:rsidRPr="000D17D4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0D17D4">
        <w:rPr>
          <w:rFonts w:cs="Times New Roman"/>
        </w:rPr>
        <w:t xml:space="preserve">Otvara se stečajni postupak nad stečajnim dužnikom </w:t>
      </w:r>
      <w:r w:rsidR="001D7FEA">
        <w:t>DAVID-TRANS j.d.o.o., Novo Selo Na Dravi, Prvomajska 20, OIB: 85868999897</w:t>
      </w:r>
      <w:r w:rsidRPr="000D17D4">
        <w:rPr>
          <w:rFonts w:cs="Times New Roman"/>
        </w:rPr>
        <w:t xml:space="preserve">, s </w:t>
      </w:r>
      <w:r w:rsidRPr="00C83F66">
        <w:rPr>
          <w:rFonts w:cs="Times New Roman"/>
        </w:rPr>
        <w:t xml:space="preserve">danom </w:t>
      </w:r>
      <w:r w:rsidR="00C83F66" w:rsidRPr="00C83F66">
        <w:rPr>
          <w:rFonts w:cs="Times New Roman"/>
        </w:rPr>
        <w:t>23</w:t>
      </w:r>
      <w:r w:rsidR="00C5543D" w:rsidRPr="00C83F66">
        <w:rPr>
          <w:rFonts w:cs="Times New Roman"/>
        </w:rPr>
        <w:t>. ožujka</w:t>
      </w:r>
      <w:r w:rsidR="00124AD1" w:rsidRPr="00C83F66">
        <w:rPr>
          <w:rFonts w:cs="Times New Roman"/>
        </w:rPr>
        <w:t xml:space="preserve"> 2017</w:t>
      </w:r>
      <w:r w:rsidR="00E955A8" w:rsidRPr="00C83F66">
        <w:rPr>
          <w:rFonts w:cs="Times New Roman"/>
        </w:rPr>
        <w:t>.</w:t>
      </w:r>
      <w:r w:rsidR="00E955A8" w:rsidRPr="003D7D6F">
        <w:rPr>
          <w:rFonts w:cs="Times New Roman"/>
          <w:color w:val="FF0000"/>
        </w:rPr>
        <w:t xml:space="preserve"> u </w:t>
      </w:r>
      <w:r w:rsidR="009221D7">
        <w:rPr>
          <w:rFonts w:cs="Times New Roman"/>
          <w:color w:val="FF0000"/>
        </w:rPr>
        <w:t>9,15</w:t>
      </w:r>
      <w:r w:rsidRPr="003D7D6F">
        <w:rPr>
          <w:rFonts w:cs="Times New Roman"/>
          <w:color w:val="FF0000"/>
        </w:rPr>
        <w:t xml:space="preserve"> sati</w:t>
      </w:r>
      <w:r w:rsidRPr="000D17D4">
        <w:rPr>
          <w:rFonts w:cs="Times New Roman"/>
        </w:rPr>
        <w:t>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03656E" w:rsidP="00E21E54" w:rsidR="0035010C" w:rsidRPr="000D17D4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>
        <w:t>Za stečajnog upravitelja imenuje se Irena Pikija, Trakošćanska 18, Varaždin, OIB: 10075192446</w:t>
      </w:r>
      <w:r w:rsidR="0035010C" w:rsidRPr="000D17D4">
        <w:t>.</w:t>
      </w:r>
    </w:p>
    <w:p w:rsidRDefault="00FF7880" w:rsidP="00FB1FEF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Zaključuje se stečajni postupak nad stečajnim dužnikom </w:t>
      </w:r>
      <w:r w:rsidR="001D7FEA">
        <w:t>DAVID-TRANS j.d.o.o., Novo Selo Na Dravi, Prvomajska 20, OIB: 85868999897</w:t>
      </w:r>
      <w:r w:rsidRPr="000D17D4">
        <w:rPr>
          <w:rFonts w:cs="Times New Roman"/>
        </w:rPr>
        <w:t>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>Ovo rješenje objavit će se na oglasnoj ploči suda.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Po pravomoćnosti ovoga rješenja stečajni dužnik </w:t>
      </w:r>
      <w:r w:rsidR="001D7FEA">
        <w:t>DAVID-TRANS j.d.o.o., Novo Selo Na Dravi, Prvomajska 20, OIB: 85868999897</w:t>
      </w:r>
      <w:r w:rsidRPr="000D17D4">
        <w:rPr>
          <w:rFonts w:cs="Times New Roman"/>
        </w:rPr>
        <w:t>, biti će brisan iz sudskog registra.</w:t>
      </w:r>
      <w:r w:rsidRPr="000D17D4">
        <w:rPr>
          <w:rFonts w:cs="Times New Roman"/>
        </w:rPr>
        <w:tab/>
      </w:r>
    </w:p>
    <w:p w:rsidRDefault="00655FD1" w:rsidP="00655FD1" w:rsidR="00655FD1" w:rsidRPr="000D17D4">
      <w:pPr>
        <w:spacing w:after="0"/>
        <w:jc w:val="both"/>
        <w:rPr>
          <w:rFonts w:cs="Times New Roman"/>
        </w:rPr>
      </w:pPr>
    </w:p>
    <w:p w:rsidRDefault="00655FD1" w:rsidP="00655FD1" w:rsidR="00655FD1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3D7D6F" w:rsidP="00655FD1" w:rsidR="003D7D6F" w:rsidRPr="000D17D4">
      <w:pPr>
        <w:spacing w:after="0"/>
        <w:rPr>
          <w:rFonts w:cs="Times New Roman"/>
        </w:rPr>
      </w:pPr>
    </w:p>
    <w:p w:rsidRDefault="00655FD1" w:rsidP="00655FD1" w:rsidR="00655FD1" w:rsidRPr="000D17D4">
      <w:pPr>
        <w:pStyle w:val="Tijeloteksta"/>
        <w:ind w:firstLine="708"/>
      </w:pPr>
      <w:r w:rsidRPr="000D17D4">
        <w:t xml:space="preserve">Predlagatelj je sudu podnio prijedlog za otvaranje stečajnog postupka nad dužnikom tvrdeći da dužnik ima evidentirane neizvršene osnove za plaćanje </w:t>
      </w:r>
      <w:r w:rsidR="005E4681" w:rsidRPr="000D17D4">
        <w:t xml:space="preserve">na dan </w:t>
      </w:r>
      <w:r w:rsidR="00683D46">
        <w:t>1. rujna 2015</w:t>
      </w:r>
      <w:r w:rsidR="005E4681" w:rsidRPr="000D17D4">
        <w:t xml:space="preserve">. </w:t>
      </w:r>
      <w:r w:rsidRPr="000D17D4">
        <w:t xml:space="preserve">u neprekinutom razdoblju od </w:t>
      </w:r>
      <w:r w:rsidR="001D7FEA">
        <w:t>338</w:t>
      </w:r>
      <w:r w:rsidRPr="000D17D4">
        <w:t xml:space="preserve"> dana</w:t>
      </w:r>
      <w:r w:rsidR="00387B63" w:rsidRPr="000D17D4">
        <w:t xml:space="preserve"> u ukupnom iznosu od </w:t>
      </w:r>
      <w:r w:rsidR="001D7FEA">
        <w:t>3.307,14</w:t>
      </w:r>
      <w:r w:rsidR="00683D46">
        <w:t xml:space="preserve"> </w:t>
      </w:r>
      <w:r w:rsidR="00387B63" w:rsidRPr="000D17D4">
        <w:t>kn</w:t>
      </w:r>
      <w:r w:rsidRPr="000D17D4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0D17D4">
      <w:pPr>
        <w:pStyle w:val="Tijeloteksta"/>
        <w:ind w:firstLine="720"/>
      </w:pPr>
    </w:p>
    <w:p w:rsidRDefault="00655FD1" w:rsidP="00655FD1" w:rsidR="00655FD1" w:rsidRPr="000D17D4">
      <w:pPr>
        <w:pStyle w:val="Tijeloteksta"/>
        <w:ind w:firstLine="720"/>
      </w:pPr>
      <w:r w:rsidRPr="000D17D4">
        <w:t>Zbog navedenog sud je rješenjem broj St-</w:t>
      </w:r>
      <w:r w:rsidR="001D7FEA">
        <w:t>678</w:t>
      </w:r>
      <w:r w:rsidR="00357E9E" w:rsidRPr="000D17D4">
        <w:t>/16-</w:t>
      </w:r>
      <w:r w:rsidR="00683D46">
        <w:t>5</w:t>
      </w:r>
      <w:r w:rsidR="00821123" w:rsidRPr="000D17D4">
        <w:t xml:space="preserve"> </w:t>
      </w:r>
      <w:r w:rsidRPr="000D17D4">
        <w:t xml:space="preserve">od </w:t>
      </w:r>
      <w:r w:rsidR="001D7FEA">
        <w:t>19</w:t>
      </w:r>
      <w:r w:rsidR="00683D46">
        <w:t>. rujna</w:t>
      </w:r>
      <w:r w:rsidRPr="000D17D4">
        <w:t xml:space="preserve"> 2016. pokrenuo prethodni postupak radi utvrđivanja uvjeta za otvaranje stečaj</w:t>
      </w:r>
      <w:r w:rsidR="00CB6998" w:rsidRPr="000D17D4">
        <w:t>nog postupka</w:t>
      </w:r>
      <w:r w:rsidRPr="000D17D4">
        <w:t xml:space="preserve">. </w:t>
      </w:r>
    </w:p>
    <w:p w:rsidRDefault="00655FD1" w:rsidP="00655FD1" w:rsidR="00655FD1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C83F66" w:rsidR="001D7FEA" w:rsidRPr="00C83F66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lastRenderedPageBreak/>
        <w:t>Na ročištu radi očitovanja o prijedlogu za otvaranje stečajnog postupka te radi rasprave i odlučivanja o otvaranju stečajnog postupka (čl. 123. i 128. SZ-a)  dire</w:t>
      </w:r>
      <w:r w:rsidR="00F815FD" w:rsidRPr="000D17D4">
        <w:rPr>
          <w:rFonts w:cs="Times New Roman"/>
        </w:rPr>
        <w:t>ktor dužnika naveo</w:t>
      </w:r>
      <w:r w:rsidRPr="000D17D4">
        <w:rPr>
          <w:rFonts w:cs="Times New Roman"/>
        </w:rPr>
        <w:t xml:space="preserve"> je </w:t>
      </w:r>
      <w:r w:rsidR="00C83F66">
        <w:rPr>
          <w:rFonts w:cs="Times New Roman"/>
        </w:rPr>
        <w:t xml:space="preserve">kako </w:t>
      </w:r>
      <w:r w:rsidR="001D7FEA" w:rsidRPr="00C83F66">
        <w:rPr>
          <w:rFonts w:cs="Times New Roman"/>
        </w:rPr>
        <w:t>se ne protivi prijedlogu za otvaranjem stečajnog postupka obzirom su ispunjeni stečajni razlozi. Izjavljuje da se društvo bavilo prijevozom i trgovinom, da je od imovine u svom vlasništvu imalo samo motorno vozilo kamion Mercedes Atego 2000. godište, time da je vozilo odjavljeno u 2015. godini iz razloga što je bilo karambolirano u prometnoj nezgodi te vozilo više nije bilo u voznom stanju. Prodano je za dijelove time da je kupac platio kupovninu na račun dužnika</w:t>
      </w:r>
      <w:r w:rsidR="00C83F66" w:rsidRPr="00C83F66">
        <w:rPr>
          <w:rFonts w:cs="Times New Roman"/>
        </w:rPr>
        <w:t xml:space="preserve">. </w:t>
      </w:r>
      <w:r w:rsidR="001D7FEA" w:rsidRPr="00C83F66">
        <w:rPr>
          <w:rFonts w:cs="Times New Roman"/>
        </w:rPr>
        <w:t xml:space="preserve">Druge imovine društvo nije imalo. </w:t>
      </w:r>
      <w:r w:rsidR="00C83F66">
        <w:rPr>
          <w:rFonts w:cs="Times New Roman"/>
        </w:rPr>
        <w:t>U spis je dostavio račun za prodano vozilo.</w:t>
      </w:r>
    </w:p>
    <w:p w:rsidRDefault="003D7D6F" w:rsidP="00683D46" w:rsidR="003D7D6F" w:rsidRPr="00683D46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0D17D4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</w:p>
    <w:p w:rsidRDefault="00E106D2" w:rsidP="001D7FEA" w:rsidR="001D7FEA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Tijekom prethodnog postupka nesporno je utvrđeno da je dužnik nesposoban za plaćanje obzirom iz </w:t>
      </w:r>
      <w:r w:rsidR="001D7FEA">
        <w:rPr>
          <w:rFonts w:cs="Times New Roman"/>
        </w:rPr>
        <w:t>potvrde predlagatelja o blokadi računa i novčanih sredstava ovršenika</w:t>
      </w:r>
      <w:r w:rsidRPr="000D17D4">
        <w:rPr>
          <w:rFonts w:cs="Times New Roman"/>
        </w:rPr>
        <w:t xml:space="preserve"> na dan </w:t>
      </w:r>
      <w:r w:rsidR="001D7FEA">
        <w:rPr>
          <w:rFonts w:cs="Times New Roman"/>
        </w:rPr>
        <w:t>2. studenoga</w:t>
      </w:r>
      <w:r w:rsidR="003D7D6F">
        <w:rPr>
          <w:rFonts w:cs="Times New Roman"/>
        </w:rPr>
        <w:t xml:space="preserve"> 2016</w:t>
      </w:r>
      <w:r w:rsidRPr="000D17D4">
        <w:rPr>
          <w:rFonts w:cs="Times New Roman"/>
        </w:rPr>
        <w:t xml:space="preserve">. </w:t>
      </w:r>
      <w:r w:rsidR="001D7FEA">
        <w:rPr>
          <w:rFonts w:cs="Times New Roman"/>
        </w:rPr>
        <w:t xml:space="preserve">proizlazi da dužnik </w:t>
      </w:r>
      <w:r w:rsidRPr="000D17D4">
        <w:rPr>
          <w:rFonts w:cs="Times New Roman"/>
        </w:rPr>
        <w:t xml:space="preserve">ima evidentirane neizvršene osnove za plaćanje  u ukupnom iznosu od </w:t>
      </w:r>
      <w:r w:rsidR="001D7FEA">
        <w:rPr>
          <w:rFonts w:cs="Times New Roman"/>
        </w:rPr>
        <w:t>8.837,43</w:t>
      </w:r>
      <w:r w:rsidRPr="000D17D4">
        <w:rPr>
          <w:rFonts w:cs="Times New Roman"/>
        </w:rPr>
        <w:t xml:space="preserve"> kn, u neprekinutom razdoblju od </w:t>
      </w:r>
      <w:r w:rsidR="001D7FEA">
        <w:rPr>
          <w:rFonts w:cs="Times New Roman"/>
        </w:rPr>
        <w:t>766</w:t>
      </w:r>
      <w:r w:rsidRPr="000D17D4">
        <w:rPr>
          <w:rFonts w:cs="Times New Roman"/>
        </w:rPr>
        <w:t xml:space="preserve"> dana, iz čega proizlazi da je ispunjen stečajni razlog iz čl. 5. st. 2. Stečajnog zakona (NN 71/15). </w:t>
      </w:r>
    </w:p>
    <w:p w:rsidRDefault="001D7FEA" w:rsidP="001D7FEA" w:rsidR="001D7FEA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  <w:r w:rsidRPr="000D17D4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D7FEA">
        <w:rPr>
          <w:rFonts w:cs="Times New Roman"/>
        </w:rPr>
        <w:t>678</w:t>
      </w:r>
      <w:r w:rsidR="00683D46">
        <w:rPr>
          <w:rFonts w:cs="Times New Roman"/>
        </w:rPr>
        <w:t>/16-1</w:t>
      </w:r>
      <w:r w:rsidR="001D7FEA">
        <w:rPr>
          <w:rFonts w:cs="Times New Roman"/>
        </w:rPr>
        <w:t>7</w:t>
      </w:r>
      <w:r w:rsidRPr="000D17D4">
        <w:rPr>
          <w:rFonts w:cs="Times New Roman"/>
        </w:rPr>
        <w:t xml:space="preserve"> od </w:t>
      </w:r>
      <w:r w:rsidR="00683D46">
        <w:rPr>
          <w:rFonts w:cs="Times New Roman"/>
        </w:rPr>
        <w:t>9</w:t>
      </w:r>
      <w:r w:rsidR="003D7D6F">
        <w:rPr>
          <w:rFonts w:cs="Times New Roman"/>
        </w:rPr>
        <w:t>. veljače</w:t>
      </w:r>
      <w:r w:rsidRPr="000D17D4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E21E54" w:rsidP="00F6734C" w:rsidR="00E21E54" w:rsidRPr="000D17D4">
      <w:pPr>
        <w:spacing w:after="0"/>
        <w:jc w:val="both"/>
        <w:rPr>
          <w:rFonts w:cs="Times New Roman"/>
        </w:rPr>
      </w:pPr>
    </w:p>
    <w:p w:rsidRDefault="008A2267" w:rsidP="00F6734C" w:rsidR="00F6734C" w:rsidRPr="00E02C39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 xml:space="preserve">U </w:t>
      </w:r>
      <w:r w:rsidRPr="00E02C39">
        <w:rPr>
          <w:rFonts w:cs="Times New Roman"/>
        </w:rPr>
        <w:t xml:space="preserve">Varaždinu, </w:t>
      </w:r>
      <w:r w:rsidR="00E02C39" w:rsidRPr="00E02C39">
        <w:rPr>
          <w:rFonts w:cs="Times New Roman"/>
        </w:rPr>
        <w:t>23</w:t>
      </w:r>
      <w:r w:rsidR="00C5543D" w:rsidRPr="00E02C39">
        <w:rPr>
          <w:rFonts w:cs="Times New Roman"/>
        </w:rPr>
        <w:t>. ožujka</w:t>
      </w:r>
      <w:r w:rsidR="009024CD" w:rsidRPr="00E02C39">
        <w:rPr>
          <w:rFonts w:cs="Times New Roman"/>
        </w:rPr>
        <w:t xml:space="preserve"> 2017</w:t>
      </w:r>
      <w:r w:rsidR="00F6734C" w:rsidRPr="00E02C39">
        <w:rPr>
          <w:rFonts w:cs="Times New Roman"/>
        </w:rPr>
        <w:t>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9221D7" w:rsidR="00E21E54" w:rsidRPr="000D17D4">
      <w:pPr>
        <w:spacing w:after="0"/>
        <w:ind w:firstLine="708" w:left="4248"/>
        <w:jc w:val="both"/>
        <w:rPr>
          <w:rFonts w:cs="Times New Roman"/>
        </w:rPr>
      </w:pPr>
      <w:r w:rsidRPr="000D17D4">
        <w:rPr>
          <w:rFonts w:cs="Times New Roman"/>
        </w:rPr>
        <w:t xml:space="preserve"> Za točnost otpravka-ovlašteni službenik: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EE68CE" w:rsidP="00EE68CE" w:rsidR="00EE68CE" w:rsidRPr="000D17D4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0D17D4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0D17D4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D17D4">
          <w:rPr>
            <w:rFonts w:cs="Times New Roman"/>
          </w:rPr>
          <w:t>53. st</w:t>
        </w:r>
      </w:smartTag>
      <w:r w:rsidRPr="000D17D4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DNA:  </w:t>
      </w:r>
    </w:p>
    <w:p w:rsidRDefault="00F6734C" w:rsidP="00F6734C" w:rsidR="00F6734C" w:rsidRPr="000D17D4">
      <w:pPr>
        <w:pStyle w:val="Odlomakpopisa"/>
        <w:numPr>
          <w:ilvl w:val="0"/>
          <w:numId w:val="2"/>
        </w:numPr>
        <w:spacing w:after="0"/>
      </w:pPr>
      <w:r w:rsidRPr="000D17D4">
        <w:t>predlagatelj</w:t>
      </w:r>
      <w:r w:rsidR="00EE68CE" w:rsidRPr="000D17D4">
        <w:t>,</w:t>
      </w:r>
      <w:r w:rsidRPr="000D17D4">
        <w:t xml:space="preserve"> FINANCIJSKA AGENCIJA, Podružnica Varaždin, Augusta Cesarca 2</w:t>
      </w:r>
    </w:p>
    <w:p w:rsidRDefault="00F6734C" w:rsidP="00F6734C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dužnik</w:t>
      </w:r>
      <w:r w:rsidR="00EE68CE" w:rsidRPr="000D17D4">
        <w:rPr>
          <w:rFonts w:cs="Times New Roman"/>
        </w:rPr>
        <w:t xml:space="preserve">, </w:t>
      </w:r>
      <w:r w:rsidR="001D7FEA">
        <w:t>DAVID-TRANS j.d.o.o., Novo Selo Na Dravi, Prvomajska 20, 40000 Čakovec</w:t>
      </w:r>
    </w:p>
    <w:p w:rsidRDefault="00EE68CE" w:rsidP="000D17D4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stečajni upravitelj</w:t>
      </w:r>
      <w:r w:rsidR="00F6734C" w:rsidRPr="000D17D4">
        <w:rPr>
          <w:rFonts w:cs="Times New Roman"/>
        </w:rPr>
        <w:t xml:space="preserve">, </w:t>
      </w:r>
      <w:r w:rsidR="0003656E">
        <w:t>Irena Pikija, Trakošćanska 18, Varaždin</w:t>
      </w:r>
    </w:p>
    <w:p w:rsidRDefault="009024CD" w:rsidP="00683D46" w:rsidR="00683D46" w:rsidRPr="00683D46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direktor dužnika, </w:t>
      </w:r>
      <w:r w:rsidR="001D7FEA">
        <w:t>David Mišak, Novo Selo Na Dravi, Prvomajska 20, 40000 Čakovec</w:t>
      </w:r>
    </w:p>
    <w:p w:rsidRDefault="00F6734C" w:rsidP="00683D46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Financijska agencija, Zagreb, Vrtni put 3, 10000 Zagreb</w:t>
      </w:r>
    </w:p>
    <w:p w:rsidRDefault="001D7FEA" w:rsidP="001D7FEA" w:rsidR="00990764">
      <w:pPr>
        <w:pStyle w:val="Odlomakpopisa"/>
        <w:numPr>
          <w:ilvl w:val="0"/>
          <w:numId w:val="2"/>
        </w:numPr>
        <w:spacing w:after="0"/>
      </w:pPr>
      <w:r w:rsidRPr="006347E5">
        <w:t>Ministarstvo financija, Porezna uprava, Područni ured Sjeverna Hrvatska, Ispostava Čakovec,  O. Keršovanija 11</w:t>
      </w:r>
      <w:r>
        <w:t xml:space="preserve">, </w:t>
      </w:r>
      <w:r w:rsidRPr="006347E5">
        <w:t>40000 Čakovec</w:t>
      </w:r>
    </w:p>
    <w:p w:rsidRDefault="00F6734C" w:rsidP="001D7FEA" w:rsidR="00F6734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Županijsko državno odvjetništvo u Varaždinu, Građansko upravni odjel</w:t>
      </w:r>
    </w:p>
    <w:p w:rsidRDefault="001D7FEA" w:rsidP="007F4B52" w:rsidR="00683D46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A6452B">
        <w:rPr>
          <w:szCs w:val="22"/>
        </w:rPr>
        <w:t xml:space="preserve">Privredna banka Zagreb, </w:t>
      </w:r>
      <w:r w:rsidRPr="00A6452B">
        <w:rPr>
          <w:rStyle w:val="Naglaeno"/>
          <w:b w:val="false"/>
          <w:szCs w:val="22"/>
        </w:rPr>
        <w:t>Radnička cesta 50, Zagreb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radi zabilježbe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nakon pravomoćnosti rješenja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Oglasna ploča suda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rPr>
          <w:rFonts w:cs="Times New Roman"/>
        </w:rPr>
      </w:pPr>
    </w:p>
    <w:p w:rsidRDefault="00A87269" w:rsidP="00F6734C" w:rsidR="00A87269" w:rsidRPr="000D17D4">
      <w:pPr>
        <w:spacing w:after="0"/>
        <w:jc w:val="both"/>
        <w:rPr>
          <w:rFonts w:cs="Times New Roman"/>
        </w:rPr>
      </w:pPr>
    </w:p>
    <w:sectPr w:rsidR="00A87269" w:rsidRPr="000D17D4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06" w:rsidP="00FF7880" w:rsidR="00CC2C06">
      <w:pPr>
        <w:spacing w:after="0"/>
      </w:pPr>
      <w:r>
        <w:separator/>
      </w:r>
    </w:p>
  </w:endnote>
  <w:endnote w:id="0" w:type="continuationSeparator">
    <w:p w:rsidRDefault="00CC2C06" w:rsidP="00FF7880" w:rsidR="00CC2C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06" w:rsidP="00FF7880" w:rsidR="00CC2C06">
      <w:pPr>
        <w:spacing w:after="0"/>
      </w:pPr>
      <w:r>
        <w:separator/>
      </w:r>
    </w:p>
  </w:footnote>
  <w:footnote w:id="0" w:type="continuationSeparator">
    <w:p w:rsidRDefault="00CC2C06" w:rsidP="00FF7880" w:rsidR="00CC2C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071">
          <w:rPr>
            <w:noProof/>
          </w:rPr>
          <w:t>3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B91B35">
      <w:t>Poslovni broj: 4 St-</w:t>
    </w:r>
    <w:r w:rsidR="001D7FEA">
      <w:t>678</w:t>
    </w:r>
    <w:r w:rsidR="00683D46">
      <w:t>/16-19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3656E"/>
    <w:rsid w:val="00052964"/>
    <w:rsid w:val="00073D4E"/>
    <w:rsid w:val="000B784D"/>
    <w:rsid w:val="000D17D4"/>
    <w:rsid w:val="000D1828"/>
    <w:rsid w:val="0011561F"/>
    <w:rsid w:val="00124AD1"/>
    <w:rsid w:val="00164C36"/>
    <w:rsid w:val="00192576"/>
    <w:rsid w:val="001D7FEA"/>
    <w:rsid w:val="002404A0"/>
    <w:rsid w:val="00273F69"/>
    <w:rsid w:val="00274939"/>
    <w:rsid w:val="002846D7"/>
    <w:rsid w:val="002E0A65"/>
    <w:rsid w:val="002E378B"/>
    <w:rsid w:val="0030296E"/>
    <w:rsid w:val="003143DC"/>
    <w:rsid w:val="0032421F"/>
    <w:rsid w:val="0035010C"/>
    <w:rsid w:val="00357E9E"/>
    <w:rsid w:val="00365D70"/>
    <w:rsid w:val="00385408"/>
    <w:rsid w:val="00387B63"/>
    <w:rsid w:val="003D7D6F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3D46"/>
    <w:rsid w:val="00684876"/>
    <w:rsid w:val="006C2AD8"/>
    <w:rsid w:val="006E0DC8"/>
    <w:rsid w:val="006F4FF4"/>
    <w:rsid w:val="0073769C"/>
    <w:rsid w:val="007D46BE"/>
    <w:rsid w:val="007F4B52"/>
    <w:rsid w:val="00821123"/>
    <w:rsid w:val="008473E0"/>
    <w:rsid w:val="008977D0"/>
    <w:rsid w:val="008A2267"/>
    <w:rsid w:val="009024CD"/>
    <w:rsid w:val="00913538"/>
    <w:rsid w:val="009221D7"/>
    <w:rsid w:val="009748B0"/>
    <w:rsid w:val="00990764"/>
    <w:rsid w:val="00A13352"/>
    <w:rsid w:val="00A17C8B"/>
    <w:rsid w:val="00A44E8C"/>
    <w:rsid w:val="00A525C4"/>
    <w:rsid w:val="00A87269"/>
    <w:rsid w:val="00AF15AF"/>
    <w:rsid w:val="00B017B6"/>
    <w:rsid w:val="00B7251C"/>
    <w:rsid w:val="00B91B35"/>
    <w:rsid w:val="00BC642A"/>
    <w:rsid w:val="00C5543D"/>
    <w:rsid w:val="00C83F66"/>
    <w:rsid w:val="00CA38EE"/>
    <w:rsid w:val="00CB6998"/>
    <w:rsid w:val="00CC2C06"/>
    <w:rsid w:val="00CF180D"/>
    <w:rsid w:val="00D13904"/>
    <w:rsid w:val="00D31B9C"/>
    <w:rsid w:val="00D66EAC"/>
    <w:rsid w:val="00DC4B73"/>
    <w:rsid w:val="00DF04A7"/>
    <w:rsid w:val="00E02C39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6734C"/>
    <w:rsid w:val="00F815FD"/>
    <w:rsid w:val="00FB1FEF"/>
    <w:rsid w:val="00FF4987"/>
    <w:rsid w:val="00FF607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F6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07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F6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07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DAVID-TRANS jednostavno društvo s ograničenom odgovornošću za trgovinu, prijevoz i proizvodnju</izvorni_sadrzaj>
    <derivirana_varijabla naziv="DomainObject.Predmet.ProtustrankaFormated_1">  DAVID-TRANS jednostavno društvo s ograničenom odgovornošću za trgovinu, prijevoz i proizvodnju</derivirana_varijabla>
  </DomainObject.Predmet.ProtustrankaFormated>
  <DomainObject.Predmet.ProtustrankaFormatedOIB>
    <izvorni_sadrzaj>  DAVID-TRANS jednostavno društvo s ograničenom odgovornošću za trgovinu, prijevoz i proizvodnju, OIB 85868999897</izvorni_sadrzaj>
    <derivirana_varijabla naziv="DomainObject.Predmet.ProtustrankaFormatedOIB_1">  DAVID-TRANS jednostavno društvo s ograničenom odgovornošću za trgovinu, prijevoz i proizvodnju, OIB 85868999897</derivirana_varijabla>
  </DomainObject.Predmet.ProtustrankaFormatedOIB>
  <DomainObject.Predmet.ProtustrankaFormatedWithAdress>
    <izvorni_sadrzaj> DAVID-TRANS jednostavno društvo s ograničenom odgovornošću za trgovinu, prijevoz i proizvodnju, Prvomajska 20, 40000 Novo Selo Na Dravi</izvorni_sadrzaj>
    <derivirana_varijabla naziv="DomainObject.Predmet.ProtustrankaFormatedWithAdress_1"> DAVID-TRANS jednostavno društvo s ograničenom odgovornošću za trgovinu, prijevoz i proizvodnju, Prvomajska 20, 40000 Novo Selo Na Dravi</derivirana_varijabla>
  </DomainObject.Predmet.ProtustrankaFormatedWithAdress>
  <DomainObject.Predmet.ProtustrankaFormatedWithAdressOIB>
    <izvorni_sadrzaj> DAVID-TRANS jednostavno društvo s ograničenom odgovornošću za trgovinu, prijevoz i proizvodnju, OIB 85868999897, Prvomajska 20, 40000 Novo Selo Na Dravi</izvorni_sadrzaj>
    <derivirana_varijabla naziv="DomainObject.Predmet.ProtustrankaFormatedWithAdressOIB_1"> DAVID-TRANS jednostavno društvo s ograničenom odgovornošću za trgovinu, prijevoz i proizvodnju, OIB 85868999897, Prvomajska 20, 40000 Novo Selo Na Dravi</derivirana_varijabla>
  </DomainObject.Predmet.ProtustrankaFormatedWithAdressOIB>
  <DomainObject.Predmet.ProtustrankaWithAdress>
    <izvorni_sadrzaj>DAVID-TRANS jednostavno društvo s ograničenom odgovornošću za trgovinu, prijevoz i proizvodnju Prvomajska 20, 40000 Novo Selo Na Dravi</izvorni_sadrzaj>
    <derivirana_varijabla naziv="DomainObject.Predmet.ProtustrankaWithAdress_1">DAVID-TRANS jednostavno društvo s ograničenom odgovornošću za trgovinu, prijevoz i proizvodnju Prvomajska 20, 40000 Novo Selo Na Dravi</derivirana_varijabla>
  </DomainObject.Predmet.ProtustrankaWithAdress>
  <DomainObject.Predmet.ProtustrankaWithAdressOIB>
    <izvorni_sadrzaj>DAVID-TRANS jednostavno društvo s ograničenom odgovornošću za trgovinu, prijevoz i proizvodnju, OIB 85868999897, Prvomajska 20, 40000 Novo Selo Na Dravi</izvorni_sadrzaj>
    <derivirana_varijabla naziv="DomainObject.Predmet.ProtustrankaWithAdressOIB_1">DAVID-TRANS jednostavno društvo s ograničenom odgovornošću za trgovinu, prijevoz i proizvodnju, OIB 85868999897, Prvomajska 20, 40000 Novo Selo Na Dravi</derivirana_varijabla>
  </DomainObject.Predmet.ProtustrankaWithAdressOIB>
  <DomainObject.Predmet.ProtustrankaNazivFormated>
    <izvorni_sadrzaj>DAVID-TRANS jednostavno društvo s ograničenom odgovornošću za trgovinu, prijevoz i proizvodnju</izvorni_sadrzaj>
    <derivirana_varijabla naziv="DomainObject.Predmet.ProtustrankaNazivFormated_1">DAVID-TRANS jednostavno društvo s ograničenom odgovornošću za trgovinu, prijevoz i proizvodnju</derivirana_varijabla>
  </DomainObject.Predmet.ProtustrankaNazivFormated>
  <DomainObject.Predmet.ProtustrankaNazivFormatedOIB>
    <izvorni_sadrzaj>DAVID-TRANS jednostavno društvo s ograničenom odgovornošću za trgovinu, prijevoz i proizvodnju, OIB 85868999897</izvorni_sadrzaj>
    <derivirana_varijabla naziv="DomainObject.Predmet.ProtustrankaNazivFormatedOIB_1">DAVID-TRANS jednostavno društvo s ograničenom odgovornošću za trgovinu, prijevoz i proizvodnju, OIB 85868999897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3307.14</izvorni_sadrzaj>
    <derivirana_varijabla naziv="DomainObject.Predmet.TrenutnaVrijednost_1">3307.14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DAVID-TRANS jednostavno društvo s ograničenom odgovornošću za trgovinu, prijevoz i proizvodnju</item>
    </izvorni_sadrzaj>
    <derivirana_varijabla naziv="DomainObject.Predmet.ProtuStrankaListFormated_1">
      <item>DAVID-TRANS jednostavno društvo s ograničenom odgovornošću za trgovinu, prijevoz i proizvodnju</item>
    </derivirana_varijabla>
  </DomainObject.Predmet.ProtuStrankaListFormated>
  <DomainObject.Predmet.ProtuStrankaListFormatedOIB>
    <izvorni_sadrzaj>
      <item>DAVID-TRANS jednostavno društvo s ograničenom odgovornošću za trgovinu, prijevoz i proizvodnju, OIB 85868999897</item>
    </izvorni_sadrzaj>
    <derivirana_varijabla naziv="DomainObject.Predmet.ProtuStrankaListFormatedOIB_1">
      <item>DAVID-TRANS jednostavno društvo s ograničenom odgovornošću za trgovinu, prijevoz i proizvodnju, OIB 85868999897</item>
    </derivirana_varijabla>
  </DomainObject.Predmet.ProtuStrankaListFormatedOIB>
  <DomainObject.Predmet.ProtuStrankaListFormatedWithAdress>
    <izvorni_sadrzaj>
      <item>DAVID-TRANS jednostavno društvo s ograničenom odgovornošću za trgovinu, prijevoz i proizvodnju, Prvomajska 20, 40000 Novo Selo Na Dravi</item>
    </izvorni_sadrzaj>
    <derivirana_varijabla naziv="DomainObject.Predmet.ProtuStrankaListFormatedWithAdress_1">
      <item>DAVID-TRANS jednostavno društvo s ograničenom odgovornošću za trgovinu, prijevoz i proizvodnju, Prvomajska 20, 40000 Novo Selo Na Dravi</item>
    </derivirana_varijabla>
  </DomainObject.Predmet.ProtuStrankaListFormatedWithAdress>
  <DomainObject.Predmet.ProtuStrankaListFormatedWithAdressOIB>
    <izvorni_sadrzaj>
      <item>DAVID-TRANS jednostavno društvo s ograničenom odgovornošću za trgovinu, prijevoz i proizvodnju, OIB 85868999897, Prvomajska 20, 40000 Novo Selo Na Dravi</item>
    </izvorni_sadrzaj>
    <derivirana_varijabla naziv="DomainObject.Predmet.ProtuStrankaListFormatedWithAdressOIB_1">
      <item>DAVID-TRANS jednostavno društvo s ograničenom odgovornošću za trgovinu, prijevoz i proizvodnju, OIB 85868999897, Prvomajska 20, 40000 Novo Selo Na Dravi</item>
    </derivirana_varijabla>
  </DomainObject.Predmet.ProtuStrankaListFormatedWithAdressOIB>
  <DomainObject.Predmet.ProtuStrankaListNazivFormated>
    <izvorni_sadrzaj>
      <item>DAVID-TRANS jednostavno društvo s ograničenom odgovornošću za trgovinu, prijevoz i proizvodnju</item>
    </izvorni_sadrzaj>
    <derivirana_varijabla naziv="DomainObject.Predmet.ProtuStrankaListNazivFormated_1">
      <item>DAVID-TRANS jednostavno društvo s ograničenom odgovornošću za trgovinu, prijevoz i proizvodnju</item>
    </derivirana_varijabla>
  </DomainObject.Predmet.ProtuStrankaListNazivFormated>
  <DomainObject.Predmet.ProtuStrankaListNazivFormatedOIB>
    <izvorni_sadrzaj>
      <item>DAVID-TRANS jednostavno društvo s ograničenom odgovornošću za trgovinu, prijevoz i proizvodnju, OIB 85868999897</item>
    </izvorni_sadrzaj>
    <derivirana_varijabla naziv="DomainObject.Predmet.ProtuStrankaListNazivFormatedOIB_1">
      <item>DAVID-TRANS jednostavno društvo s ograničenom odgovornošću za trgovinu, prijevoz i proizvodnju, OIB 85868999897</item>
    </derivirana_varijabla>
  </DomainObject.Predmet.ProtuStrankaListNazivFormatedOIB>
  <DomainObject.Predmet.OstaliListFormated>
    <izvorni_sadrzaj>
      <item>sudski registar</item>
      <item>Županijsko državno odvjetništvo u Varaždinu</item>
      <item>Privredna banka</item>
      <item>David Mišak</item>
    </izvorni_sadrzaj>
    <derivirana_varijabla naziv="DomainObject.Predmet.OstaliListFormated_1">
      <item>sudski registar</item>
      <item>Županijsko državno odvjetništvo u Varaždinu</item>
      <item>Privredna banka</item>
      <item>David Mišak</item>
    </derivirana_varijabla>
  </DomainObject.Predmet.OstaliListFormated>
  <DomainObject.Predmet.OstaliListFormatedOIB>
    <izvorni_sadrzaj>
      <item>sudski registar</item>
      <item>Županijsko državno odvjetništvo u Varaždinu</item>
      <item>Privredna banka</item>
      <item>David Mišak, OIB 44628982297</item>
    </izvorni_sadrzaj>
    <derivirana_varijabla naziv="DomainObject.Predmet.OstaliListFormatedOIB_1">
      <item>sudski registar</item>
      <item>Županijsko državno odvjetništvo u Varaždinu</item>
      <item>Privredna banka</item>
      <item>David Mišak, OIB 44628982297</item>
    </derivirana_varijabla>
  </DomainObject.Predmet.OstaliListFormatedOIB>
  <DomainObject.Predmet.OstaliListFormatedWithAdress>
    <izvorni_sadrzaj>
      <item>sudski registar</item>
      <item>Županijsko državno odvjetništvo u Varaždinu</item>
      <item>Privredna banka, Radnička cesta 50, 10000 Zagreb</item>
      <item>David Mišak, Prvomajska 20, 40000 Novo Selo Na Dravi</item>
    </izvorni_sadrzaj>
    <derivirana_varijabla naziv="DomainObject.Predmet.OstaliListFormatedWithAdress_1">
      <item>sudski registar</item>
      <item>Županijsko državno odvjetništvo u Varaždinu</item>
      <item>Privredna banka, Radnička cesta 50, 10000 Zagreb</item>
      <item>David Mišak, Prvomajska 20, 40000 Novo Selo Na Dravi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Privredna banka, Radnička cesta 50, 10000 Zagreb</item>
      <item>David Mišak, OIB 44628982297, Prvomajska 20, 40000 Novo Selo Na Dravi</item>
    </izvorni_sadrzaj>
    <derivirana_varijabla naziv="DomainObject.Predmet.OstaliListFormatedWithAdressOIB_1">
      <item>sudski registar</item>
      <item>Županijsko državno odvjetništvo u Varaždinu</item>
      <item>Privredna banka, Radnička cesta 50, 10000 Zagreb</item>
      <item>David Mišak, OIB 44628982297, Prvomajska 20, 40000 Novo Selo Na Dravi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Privredna banka</item>
      <item>David Mišak</item>
    </izvorni_sadrzaj>
    <derivirana_varijabla naziv="DomainObject.Predmet.OstaliListNazivFormated_1">
      <item>sudski registar</item>
      <item>Županijsko državno odvjetništvo u Varaždinu</item>
      <item>Privredna banka</item>
      <item>David Mišak</item>
    </derivirana_varijabla>
  </DomainObject.Predmet.OstaliListNazivFormated>
  <DomainObject.Predmet.OstaliListNazivFormatedOIB>
    <izvorni_sadrzaj>
      <item>sudski registar</item>
      <item>Županijsko državno odvjetništvo u Varaždinu</item>
      <item>Privredna banka</item>
      <item>David Mišak, OIB 44628982297</item>
    </izvorni_sadrzaj>
    <derivirana_varijabla naziv="DomainObject.Predmet.OstaliListNazivFormatedOIB_1">
      <item>sudski registar</item>
      <item>Županijsko državno odvjetništvo u Varaždinu</item>
      <item>Privredna banka</item>
      <item>David Mišak, OIB 44628982297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DAVID-TRANS jednostavno društvo s ograničenom odgovornošću za trgovinu, prijevoz i proizvodnju</izvorni_sadrzaj>
    <derivirana_varijabla naziv="DomainObject.Predmet.ProtustrankaIDrugi_1">DAVID-TRANS jednostavno društvo s ograničenom odgovornošću za trgovinu, prijevoz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DAVID-TRANS jednostavno društvo s ograničenom odgovornošću za trgovinu, prijevoz i proizvodnju, OIB 85868999897, Prvomajska 20, 40000 Novo Selo Na Dravi</izvorni_sadrzaj>
    <derivirana_varijabla naziv="DomainObject.Predmet.ProtustrankaIDrugiAdressOIB_1">DAVID-TRANS jednostavno društvo s ograničenom odgovornošću za trgovinu, prijevoz i proizvodnju, OIB 85868999897, Prvomajska 20,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DAVID-TRANS jednostavno društvo s ograničenom odgovornošću za trgovinu, prijevoz i proizvodnju</item>
      <item>sudski registar</item>
      <item>Županijsko državno odvjetništvo u Varaždinu</item>
      <item>Privredna banka</item>
      <item>David Mišak</item>
    </izvorni_sadrzaj>
    <derivirana_varijabla naziv="DomainObject.Predmet.SudioniciListNaziv_1">
      <item>Financijska agencija</item>
      <item>DAVID-TRANS jednostavno društvo s ograničenom odgovornošću za trgovinu, prijevoz i proizvodnju</item>
      <item>sudski registar</item>
      <item>Županijsko državno odvjetništvo u Varaždinu</item>
      <item>Privredna banka</item>
      <item>David Mišak</item>
    </derivirana_varijabla>
  </DomainObject.Predmet.SudioniciListNaziv>
  <DomainObject.Predmet.SudioniciListAdressOIB>
    <izvorni_sadrzaj>
      <item>Financijska agencija, OIB 85821130368</item>
      <item>DAVID-TRANS jednostavno društvo s ograničenom odgovornošću za trgovinu, prijevoz i proizvodnju, OIB 85868999897, Prvomajska 20,40000 Novo Selo Na Dravi</item>
      <item>sudski registar</item>
      <item>Županijsko državno odvjetništvo u Varaždinu</item>
      <item>Privredna banka, Radnička cesta 50,10000 Zagreb</item>
      <item>David Mišak, OIB 44628982297, Prvomajska 20,40000 Novo Selo Na Dravi</item>
    </izvorni_sadrzaj>
    <derivirana_varijabla naziv="DomainObject.Predmet.SudioniciListAdressOIB_1">
      <item>Financijska agencija, OIB 85821130368</item>
      <item>DAVID-TRANS jednostavno društvo s ograničenom odgovornošću za trgovinu, prijevoz i proizvodnju, OIB 85868999897, Prvomajska 20,40000 Novo Selo Na Dravi</item>
      <item>sudski registar</item>
      <item>Županijsko državno odvjetništvo u Varaždinu</item>
      <item>Privredna banka, Radnička cesta 50,10000 Zagreb</item>
      <item>David Mišak, OIB 44628982297, Prvomajska 20,40000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85868999897</item>
      <item>, OIB null</item>
      <item>, OIB null</item>
      <item>, OIB null</item>
      <item>, OIB 44628982297</item>
    </izvorni_sadrzaj>
    <derivirana_varijabla naziv="DomainObject.Predmet.SudioniciListNazivOIB_1">
      <item>, OIB 85821130368</item>
      <item>, OIB 85868999897</item>
      <item>, OIB null</item>
      <item>, OIB null</item>
      <item>, OIB null</item>
      <item>, OIB 44628982297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ACA73-C321-4AEC-81A5-63FC0A9E9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5004</properties:Characters>
  <properties:Lines>125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2017-03-23T06:58:00Z</dcterms:created>
  <dc:creator>Tihana Martinez</dc:creator>
  <cp:lastModifiedBy>Tihana Martinez</cp:lastModifiedBy>
  <cp:lastPrinted>2017-03-23T08:06:00Z</cp:lastPrinted>
  <dcterms:modified xmlns:xsi="http://www.w3.org/2001/XMLSchema-instance" xsi:type="dcterms:W3CDTF">2017-03-23T08:09:00Z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