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b918" w14:paraId="12eb918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r w:rsidR="00E95187">
        <w:rPr>
          <w:rFonts w:hAnsi="Times New Roman" w:ascii="Times New Roman"/>
        </w:rPr>
        <w:t xml:space="preserve">POLUMJER d.o.o. za usluge, </w:t>
      </w:r>
      <w:proofErr w:type="spellStart"/>
      <w:r w:rsidR="00E95187">
        <w:rPr>
          <w:rFonts w:hAnsi="Times New Roman" w:ascii="Times New Roman"/>
        </w:rPr>
        <w:t>OIB</w:t>
      </w:r>
      <w:proofErr w:type="spellEnd"/>
      <w:r w:rsidR="00E95187">
        <w:rPr>
          <w:rFonts w:hAnsi="Times New Roman" w:ascii="Times New Roman"/>
        </w:rPr>
        <w:t xml:space="preserve">: </w:t>
      </w:r>
      <w:proofErr w:type="spellStart"/>
      <w:r w:rsidR="00E95187">
        <w:rPr>
          <w:rFonts w:hAnsi="Times New Roman" w:ascii="Times New Roman"/>
        </w:rPr>
        <w:t>41842555100</w:t>
      </w:r>
      <w:proofErr w:type="spellEnd"/>
      <w:r w:rsidR="00E95187">
        <w:rPr>
          <w:rFonts w:hAnsi="Times New Roman" w:ascii="Times New Roman"/>
        </w:rPr>
        <w:t xml:space="preserve">, Zagreb (Grad Zagreb), </w:t>
      </w:r>
      <w:proofErr w:type="spellStart"/>
      <w:r w:rsidR="00E95187">
        <w:rPr>
          <w:rFonts w:hAnsi="Times New Roman" w:ascii="Times New Roman"/>
        </w:rPr>
        <w:t>Garićka</w:t>
      </w:r>
      <w:proofErr w:type="spellEnd"/>
      <w:r w:rsidR="00E95187">
        <w:rPr>
          <w:rFonts w:hAnsi="Times New Roman" w:ascii="Times New Roman"/>
        </w:rPr>
        <w:t xml:space="preserve"> </w:t>
      </w:r>
      <w:proofErr w:type="spellStart"/>
      <w:r w:rsidR="00E95187">
        <w:rPr>
          <w:rFonts w:hAnsi="Times New Roman" w:ascii="Times New Roman"/>
        </w:rPr>
        <w:t>13</w:t>
      </w:r>
      <w:proofErr w:type="spellEnd"/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E95187">
        <w:rPr>
          <w:rFonts w:cs="Times New Roman" w:hAnsi="Times New Roman" w:ascii="Times New Roman"/>
        </w:rPr>
        <w:t xml:space="preserve"> 9</w:t>
      </w:r>
      <w:r w:rsidR="00B27893">
        <w:rPr>
          <w:rFonts w:cs="Times New Roman" w:hAnsi="Times New Roman" w:ascii="Times New Roman"/>
        </w:rPr>
        <w:t xml:space="preserve">. ožujka </w:t>
      </w:r>
      <w:proofErr w:type="spellStart"/>
      <w:r w:rsidR="00522079">
        <w:rPr>
          <w:rFonts w:cs="Times New Roman" w:hAnsi="Times New Roman" w:ascii="Times New Roman"/>
        </w:rPr>
        <w:t>2017</w:t>
      </w:r>
      <w:proofErr w:type="spellEnd"/>
      <w:r w:rsidR="00E95187">
        <w:rPr>
          <w:rFonts w:cs="Times New Roman" w:hAnsi="Times New Roman" w:ascii="Times New Roman"/>
        </w:rPr>
        <w:t xml:space="preserve">. u </w:t>
      </w:r>
      <w:proofErr w:type="spellStart"/>
      <w:r w:rsidR="00E95187">
        <w:rPr>
          <w:rFonts w:cs="Times New Roman" w:hAnsi="Times New Roman" w:ascii="Times New Roman"/>
        </w:rPr>
        <w:t>11</w:t>
      </w:r>
      <w:proofErr w:type="spellEnd"/>
      <w:r w:rsidR="00522079">
        <w:rPr>
          <w:rFonts w:cs="Times New Roman" w:hAnsi="Times New Roman" w:ascii="Times New Roman"/>
        </w:rPr>
        <w:t>,</w:t>
      </w:r>
      <w:proofErr w:type="spellStart"/>
      <w:r w:rsidR="00522079">
        <w:rPr>
          <w:rFonts w:cs="Times New Roman" w:hAnsi="Times New Roman" w:ascii="Times New Roman"/>
        </w:rPr>
        <w:t>3</w:t>
      </w:r>
      <w:r w:rsidR="00B27893">
        <w:rPr>
          <w:rFonts w:cs="Times New Roman" w:hAnsi="Times New Roman" w:ascii="Times New Roman"/>
        </w:rPr>
        <w:t>0</w:t>
      </w:r>
      <w:proofErr w:type="spellEnd"/>
      <w:r w:rsidR="00B2789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r w:rsidR="00E95187">
        <w:rPr>
          <w:rFonts w:cs="Times New Roman" w:hAnsi="Times New Roman" w:ascii="Times New Roman"/>
          <w:b/>
          <w:u w:val="single"/>
        </w:rPr>
        <w:t>28</w:t>
      </w:r>
      <w:r w:rsidR="00B27893" w:rsidRPr="00491AC6">
        <w:rPr>
          <w:rFonts w:cs="Times New Roman" w:hAnsi="Times New Roman" w:ascii="Times New Roman"/>
          <w:b/>
          <w:u w:val="single"/>
        </w:rPr>
        <w:t xml:space="preserve">. rujna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</w:t>
      </w:r>
      <w:r w:rsidRPr="00491AC6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522079">
        <w:rPr>
          <w:rFonts w:cs="Times New Roman" w:hAnsi="Times New Roman" w:ascii="Times New Roman"/>
          <w:b/>
          <w:u w:val="single"/>
        </w:rPr>
        <w:t>09</w:t>
      </w:r>
      <w:proofErr w:type="spellEnd"/>
      <w:r w:rsidR="00522079">
        <w:rPr>
          <w:rFonts w:cs="Times New Roman" w:hAnsi="Times New Roman" w:ascii="Times New Roman"/>
          <w:b/>
          <w:u w:val="single"/>
        </w:rPr>
        <w:t>,</w:t>
      </w:r>
      <w:proofErr w:type="spellStart"/>
      <w:r w:rsidR="00522079">
        <w:rPr>
          <w:rFonts w:cs="Times New Roman" w:hAnsi="Times New Roman" w:ascii="Times New Roman"/>
          <w:b/>
          <w:u w:val="single"/>
        </w:rPr>
        <w:t>3</w:t>
      </w:r>
      <w:r w:rsidR="00B27893" w:rsidRPr="00491AC6">
        <w:rPr>
          <w:rFonts w:cs="Times New Roman" w:hAnsi="Times New Roman" w:ascii="Times New Roman"/>
          <w:b/>
          <w:u w:val="single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B27893" w:rsidP="00F7088B" w:rsidR="00B27893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1A0B33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1A0B33" w:rsidP="00324504" w:rsidR="001A0B3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A0B33" w:rsidP="00324504" w:rsidR="001A0B3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54A2" w:rsidP="00F90939" w:rsidR="00F90939" w:rsidRPr="001A0B33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1A0B33">
        <w:rPr>
          <w:rFonts w:cs="Times New Roman" w:hAnsi="Times New Roman" w:ascii="Times New Roman"/>
          <w:color w:val="FFFFFF"/>
        </w:rPr>
        <w:t>DN</w:t>
      </w:r>
      <w:r w:rsidR="00F90939" w:rsidRPr="001A0B33">
        <w:rPr>
          <w:rFonts w:cs="Times New Roman" w:hAnsi="Times New Roman" w:ascii="Times New Roman"/>
          <w:color w:val="FFFFFF"/>
        </w:rPr>
        <w:t>a</w:t>
      </w:r>
      <w:r w:rsidRPr="001A0B33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1A0B33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1A0B33">
        <w:rPr>
          <w:rFonts w:cs="Times New Roman" w:hAnsi="Times New Roman" w:ascii="Times New Roman"/>
          <w:color w:val="FFFFFF"/>
        </w:rPr>
        <w:t>Mrežna stranica e-</w:t>
      </w:r>
      <w:r w:rsidR="0049664B" w:rsidRPr="001A0B33">
        <w:rPr>
          <w:rFonts w:cs="Times New Roman" w:hAnsi="Times New Roman" w:ascii="Times New Roman"/>
          <w:color w:val="FFFFFF"/>
        </w:rPr>
        <w:t>O</w:t>
      </w:r>
      <w:r w:rsidR="00F90939" w:rsidRPr="001A0B33">
        <w:rPr>
          <w:rFonts w:cs="Times New Roman" w:hAnsi="Times New Roman" w:ascii="Times New Roman"/>
          <w:color w:val="FFFFFF"/>
        </w:rPr>
        <w:t>glasna ploča</w:t>
      </w:r>
      <w:r w:rsidRPr="001A0B33">
        <w:rPr>
          <w:rFonts w:cs="Times New Roman" w:hAnsi="Times New Roman" w:ascii="Times New Roman"/>
          <w:color w:val="FFFFFF"/>
        </w:rPr>
        <w:t xml:space="preserve"> Trgovačkog</w:t>
      </w:r>
      <w:r w:rsidR="00F90939" w:rsidRPr="001A0B33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E95187">
      <w:rPr>
        <w:rFonts w:cs="Times New Roman" w:hAnsi="Times New Roman" w:ascii="Times New Roman"/>
      </w:rPr>
      <w:t>2682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B27893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350DA"/>
    <w:rsid w:val="00154D8E"/>
    <w:rsid w:val="00176388"/>
    <w:rsid w:val="00190110"/>
    <w:rsid w:val="001A0B33"/>
    <w:rsid w:val="001D62FE"/>
    <w:rsid w:val="001E28DA"/>
    <w:rsid w:val="00253030"/>
    <w:rsid w:val="00254245"/>
    <w:rsid w:val="00273C89"/>
    <w:rsid w:val="00347D27"/>
    <w:rsid w:val="003E26EE"/>
    <w:rsid w:val="003E3FF4"/>
    <w:rsid w:val="003E6DE4"/>
    <w:rsid w:val="003F7A5F"/>
    <w:rsid w:val="004007D5"/>
    <w:rsid w:val="0040722D"/>
    <w:rsid w:val="00426631"/>
    <w:rsid w:val="0046002D"/>
    <w:rsid w:val="00491AC6"/>
    <w:rsid w:val="0049664B"/>
    <w:rsid w:val="004E6452"/>
    <w:rsid w:val="00522079"/>
    <w:rsid w:val="00541AF5"/>
    <w:rsid w:val="00574527"/>
    <w:rsid w:val="005D664C"/>
    <w:rsid w:val="00607C24"/>
    <w:rsid w:val="006800D3"/>
    <w:rsid w:val="006A657E"/>
    <w:rsid w:val="006D23DC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61B53"/>
    <w:rsid w:val="009A7F15"/>
    <w:rsid w:val="00A22D81"/>
    <w:rsid w:val="00A43DB8"/>
    <w:rsid w:val="00A67FE1"/>
    <w:rsid w:val="00A81ADA"/>
    <w:rsid w:val="00AA3CD2"/>
    <w:rsid w:val="00AF74A8"/>
    <w:rsid w:val="00B27893"/>
    <w:rsid w:val="00B72223"/>
    <w:rsid w:val="00B726FD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DF0375"/>
    <w:rsid w:val="00E108E2"/>
    <w:rsid w:val="00E147A6"/>
    <w:rsid w:val="00E42D82"/>
    <w:rsid w:val="00E45CD7"/>
    <w:rsid w:val="00E85462"/>
    <w:rsid w:val="00E95187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0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B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B3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B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B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0B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B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B3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B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B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POLUMJER d.o.o. za usluge zastupanog po punomoćniku Lidija Kaštelan</izvorni_sadrzaj>
    <derivirana_varijabla naziv="DomainObject.Predmet.ProtustrankaFormated_1">  POLUMJER d.o.o. za usluge zastupanog po punomoćniku Lidija Kaštelan</derivirana_varijabla>
  </DomainObject.Predmet.ProtustrankaFormated>
  <DomainObject.Predmet.ProtustrankaFormatedOIB>
    <izvorni_sadrzaj>  POLUMJER d.o.o. za usluge, OIB 41842555100 zastupanog po punomoćniku Lidija Kaštelan</izvorni_sadrzaj>
    <derivirana_varijabla naziv="DomainObject.Predmet.ProtustrankaFormatedOIB_1">  POLUMJER d.o.o. za usluge, OIB 41842555100 zastupanog po punomoćniku Lidija Kaštelan</derivirana_varijabla>
  </DomainObject.Predmet.ProtustrankaFormatedOIB>
  <DomainObject.Predmet.ProtustrankaFormatedWithAdress>
    <izvorni_sadrzaj> POLUMJER d.o.o. za usluge, Garićka 13, 10000 Zagreb zastupanog po punomoćniku Lidija Kaštelan</izvorni_sadrzaj>
    <derivirana_varijabla naziv="DomainObject.Predmet.ProtustrankaFormatedWithAdress_1"> POLUMJER d.o.o. za usluge, Garićka 13, 10000 Zagreb zastupanog po punomoćniku Lidija Kaštelan</derivirana_varijabla>
  </DomainObject.Predmet.ProtustrankaFormatedWithAdress>
  <DomainObject.Predmet.ProtustrankaFormatedWithAdressOIB>
    <izvorni_sadrzaj> POLUMJER d.o.o. za usluge, OIB 41842555100, Garićka 13, 10000 Zagreb zastupanog po punomoćniku Lidija Kaštelan</izvorni_sadrzaj>
    <derivirana_varijabla naziv="DomainObject.Predmet.ProtustrankaFormatedWithAdressOIB_1"> POLUMJER d.o.o. za usluge, OIB 41842555100, Garićka 13, 10000 Zagreb zastupanog po punomoćniku Lidija Kaštelan</derivirana_varijabla>
  </DomainObject.Predmet.ProtustrankaFormatedWithAdressOIB>
  <DomainObject.Predmet.ProtustrankaWithAdress>
    <izvorni_sadrzaj>POLUMJER d.o.o. za usluge Garićka 13, 10000 Zagreb</izvorni_sadrzaj>
    <derivirana_varijabla naziv="DomainObject.Predmet.ProtustrankaWithAdress_1">POLUMJER d.o.o. za usluge Garićka 13, 10000 Zagreb</derivirana_varijabla>
  </DomainObject.Predmet.ProtustrankaWithAdress>
  <DomainObject.Predmet.ProtustrankaWithAdressOIB>
    <izvorni_sadrzaj>POLUMJER d.o.o. za usluge, OIB 41842555100, Garićka 13, 10000 Zagreb</izvorni_sadrzaj>
    <derivirana_varijabla naziv="DomainObject.Predmet.ProtustrankaWithAdressOIB_1">POLUMJER d.o.o. za usluge, OIB 41842555100, Garićka 13, 10000 Zagreb</derivirana_varijabla>
  </DomainObject.Predmet.ProtustrankaWithAdressOIB>
  <DomainObject.Predmet.ProtustrankaNazivFormated>
    <izvorni_sadrzaj>POLUMJER d.o.o. za usluge</izvorni_sadrzaj>
    <derivirana_varijabla naziv="DomainObject.Predmet.ProtustrankaNazivFormated_1">POLUMJER d.o.o. za usluge</derivirana_varijabla>
  </DomainObject.Predmet.ProtustrankaNazivFormated>
  <DomainObject.Predmet.ProtustrankaNazivFormatedOIB>
    <izvorni_sadrzaj>POLUMJER d.o.o. za usluge, OIB 41842555100</izvorni_sadrzaj>
    <derivirana_varijabla naziv="DomainObject.Predmet.ProtustrankaNazivFormatedOIB_1">POLUMJER d.o.o. za usluge, OIB 41842555100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POLUMJER d.o.o. za usluge zastupanog po punomoćniku Lidija Kaštelan</item>
    </izvorni_sadrzaj>
    <derivirana_varijabla naziv="DomainObject.Predmet.ProtuStrankaListFormated_1">
      <item>POLUMJER d.o.o. za usluge zastupanog po punomoćniku Lidija Kaštelan</item>
    </derivirana_varijabla>
  </DomainObject.Predmet.ProtuStrankaListFormated>
  <DomainObject.Predmet.ProtuStrankaListFormatedOIB>
    <izvorni_sadrzaj>
      <item>POLUMJER d.o.o. za usluge, OIB 41842555100 zastupanog po punomoćniku Lidija Kaštelan</item>
    </izvorni_sadrzaj>
    <derivirana_varijabla naziv="DomainObject.Predmet.ProtuStrankaListFormatedOIB_1">
      <item>POLUMJER d.o.o. za usluge, OIB 41842555100 zastupanog po punomoćniku Lidija Kaštelan</item>
    </derivirana_varijabla>
  </DomainObject.Predmet.ProtuStrankaListFormatedOIB>
  <DomainObject.Predmet.ProtuStrankaListFormatedWithAdress>
    <izvorni_sadrzaj>
      <item>POLUMJER d.o.o. za usluge, Garićka 13, 10000 Zagreb zastupanog po punomoćniku Lidija Kaštelan</item>
    </izvorni_sadrzaj>
    <derivirana_varijabla naziv="DomainObject.Predmet.ProtuStrankaListFormatedWithAdress_1">
      <item>POLUMJER d.o.o. za usluge, Garićka 13, 10000 Zagreb zastupanog po punomoćniku Lidija Kaštelan</item>
    </derivirana_varijabla>
  </DomainObject.Predmet.ProtuStrankaListFormatedWithAdress>
  <DomainObject.Predmet.ProtuStrankaListFormatedWithAdressOIB>
    <izvorni_sadrzaj>
      <item>POLUMJER d.o.o. za usluge, OIB 41842555100, Garićka 13, 10000 Zagreb zastupanog po punomoćniku Lidija Kaštelan</item>
    </izvorni_sadrzaj>
    <derivirana_varijabla naziv="DomainObject.Predmet.ProtuStrankaListFormatedWithAdressOIB_1">
      <item>POLUMJER d.o.o. za usluge, OIB 41842555100, Garićka 13, 10000 Zagreb zastupanog po punomoćniku Lidija Kaštelan</item>
    </derivirana_varijabla>
  </DomainObject.Predmet.ProtuStrankaListFormatedWithAdressOIB>
  <DomainObject.Predmet.ProtuStrankaListNazivFormated>
    <izvorni_sadrzaj>
      <item>POLUMJER d.o.o. za usluge</item>
    </izvorni_sadrzaj>
    <derivirana_varijabla naziv="DomainObject.Predmet.ProtuStrankaListNazivFormated_1">
      <item>POLUMJER d.o.o. za usluge</item>
    </derivirana_varijabla>
  </DomainObject.Predmet.ProtuStrankaListNazivFormated>
  <DomainObject.Predmet.ProtuStrankaListNazivFormatedOIB>
    <izvorni_sadrzaj>
      <item>POLUMJER d.o.o. za usluge, OIB 41842555100</item>
    </izvorni_sadrzaj>
    <derivirana_varijabla naziv="DomainObject.Predmet.ProtuStrankaListNazivFormatedOIB_1">
      <item>POLUMJER d.o.o. za usluge, OIB 41842555100</item>
    </derivirana_varijabla>
  </DomainObject.Predmet.ProtuStrankaListNazivFormatedOIB>
  <DomainObject.Predmet.OstaliListFormated>
    <izvorni_sadrzaj>
      <item>Lidija Kaštelan punomoćnik sudionika u postupku POLUMJER d.o.o. za usluge</item>
    </izvorni_sadrzaj>
    <derivirana_varijabla naziv="DomainObject.Predmet.OstaliListFormated_1">
      <item>Lidija Kaštelan punomoćnik sudionika u postupku POLUMJER d.o.o. za usluge</item>
    </derivirana_varijabla>
  </DomainObject.Predmet.OstaliListFormated>
  <DomainObject.Predmet.OstaliListFormatedOIB>
    <izvorni_sadrzaj>
      <item>Lidija Kaštelan, OIB 27415355986 punomoćnik sudionika u postupku POLUMJER d.o.o. za usluge</item>
    </izvorni_sadrzaj>
    <derivirana_varijabla naziv="DomainObject.Predmet.OstaliListFormatedOIB_1">
      <item>Lidija Kaštelan, OIB 27415355986 punomoćnik sudionika u postupku POLUMJER d.o.o. za usluge</item>
    </derivirana_varijabla>
  </DomainObject.Predmet.OstaliListFormatedOIB>
  <DomainObject.Predmet.OstaliListFormatedWithAdress>
    <izvorni_sadrzaj>
      <item>Lidija Kaštelan, Fallerovo Šetalište 35, 10000 Zagreb punomoćnik sudionika u postupku POLUMJER d.o.o. za usluge</item>
    </izvorni_sadrzaj>
    <derivirana_varijabla naziv="DomainObject.Predmet.OstaliListFormatedWithAdress_1">
      <item>Lidija Kaštelan, Fallerovo Šetalište 35, 10000 Zagreb punomoćnik sudionika u postupku POLUMJER d.o.o. za usluge</item>
    </derivirana_varijabla>
  </DomainObject.Predmet.OstaliListFormatedWithAdress>
  <DomainObject.Predmet.OstaliListFormatedWithAdressOIB>
    <izvorni_sadrzaj>
      <item>Lidija Kaštelan, OIB 27415355986, Fallerovo Šetalište 35, 10000 Zagreb punomoćnik sudionika u postupku POLUMJER d.o.o. za usluge</item>
    </izvorni_sadrzaj>
    <derivirana_varijabla naziv="DomainObject.Predmet.OstaliListFormatedWithAdressOIB_1">
      <item>Lidija Kaštelan, OIB 27415355986, Fallerovo Šetalište 35, 10000 Zagreb punomoćnik sudionika u postupku POLUMJER d.o.o. za usluge</item>
    </derivirana_varijabla>
  </DomainObject.Predmet.OstaliListFormatedWithAdressOIB>
  <DomainObject.Predmet.OstaliListNazivFormated>
    <izvorni_sadrzaj>
      <item>Lidija Kaštelan</item>
    </izvorni_sadrzaj>
    <derivirana_varijabla naziv="DomainObject.Predmet.OstaliListNazivFormated_1">
      <item>Lidija Kaštelan</item>
    </derivirana_varijabla>
  </DomainObject.Predmet.OstaliListNazivFormated>
  <DomainObject.Predmet.OstaliListNazivFormatedOIB>
    <izvorni_sadrzaj>
      <item>Lidija Kaštelan, OIB 27415355986</item>
    </izvorni_sadrzaj>
    <derivirana_varijabla naziv="DomainObject.Predmet.OstaliListNazivFormatedOIB_1">
      <item>Lidija Kaštelan, OIB 27415355986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POLUMJER d.o.o. za usluge</izvorni_sadrzaj>
    <derivirana_varijabla naziv="DomainObject.Predmet.ProtustrankaIDrugi_1">POLUMJER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POLUMJER d.o.o. za usluge, OIB 41842555100, Garićka 13, 10000 Zagreb</izvorni_sadrzaj>
    <derivirana_varijabla naziv="DomainObject.Predmet.ProtustrankaIDrugiAdressOIB_1">POLUMJER d.o.o. za usluge, OIB 41842555100, Garićka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POLUMJER d.o.o. za usluge</item>
      <item>Lidija Kaštelan</item>
    </izvorni_sadrzaj>
    <derivirana_varijabla naziv="DomainObject.Predmet.SudioniciListNaziv_1">
      <item>FINA Regionalni centar Zagreb</item>
      <item>POLUMJER d.o.o. za usluge</item>
      <item>Lidija Kaštelan</item>
    </derivirana_varijabla>
  </DomainObject.Predmet.SudioniciListNaziv>
  <DomainObject.Predmet.SudioniciListAdressOIB>
    <izvorni_sadrzaj>
      <item>FINA Regionalni centar Zagreb, OIB 85821130368, Trg svibanjskih žrtava 1995. 1,10000 Zagreb</item>
      <item>POLUMJER d.o.o. za usluge, OIB 41842555100, Garićka 13,10000 Zagreb</item>
      <item>Lidija Kaštelan, OIB 27415355986, Fallerovo Šetalište 35,10000 Zagreb</item>
    </izvorni_sadrzaj>
    <derivirana_varijabla naziv="DomainObject.Predmet.SudioniciListAdressOIB_1">
      <item>FINA Regionalni centar Zagreb, OIB 85821130368, Trg svibanjskih žrtava 1995. 1,10000 Zagreb</item>
      <item>POLUMJER d.o.o. za usluge, OIB 41842555100, Garićka 13,10000 Zagreb</item>
      <item>Lidija Kaštelan, OIB 27415355986, Fallerovo Šetalište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41842555100</item>
      <item>, OIB 27415355986</item>
    </izvorni_sadrzaj>
    <derivirana_varijabla naziv="DomainObject.Predmet.SudioniciListNazivOIB_1">
      <item>, OIB 85821130368</item>
      <item>, OIB 41842555100</item>
      <item>, OIB 27415355986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140</properties:Words>
  <properties:Characters>598</properties:Characters>
  <properties:Lines>29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2017-02-20T07:58:00Z</dcterms:created>
  <dc:creator>KDS - 8</dc:creator>
  <cp:lastModifiedBy>Monika Grbac</cp:lastModifiedBy>
  <cp:lastPrinted>2017-01-03T09:41:00Z</cp:lastPrinted>
  <dcterms:modified xmlns:xsi="http://www.w3.org/2001/XMLSchema-instance" xsi:type="dcterms:W3CDTF">2017-02-20T08:00:00Z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