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B6BD9" w:rsidR="00B275C0" w:rsidRPr="00B275C0">
        <w:tc>
          <w:tcPr>
            <w:tcW w:type="dxa" w:w="2829"/>
            <w:shd w:fill="auto" w:color="auto" w:val="clear"/>
          </w:tcPr>
          <w:p w:rsidRDefault="00B275C0" w:rsidP="00B275C0" w:rsidR="00B275C0" w:rsidRPr="00B275C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275C0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275C0" w:rsidP="00B275C0" w:rsidR="00B275C0" w:rsidRPr="00B275C0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275C0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B275C0" w:rsidP="00B275C0" w:rsidR="00B275C0" w:rsidRPr="00B275C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275C0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B275C0" w:rsidP="00B275C0" w:rsidR="00B275C0" w:rsidRPr="00B275C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275C0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b1c7c1" w14:paraId="2b1c7c1" w:rsidRDefault="0035599B" w:rsidP="009C23A7" w:rsidR="0035599B">
      <w:pPr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</w:p>
    <w:p w:rsidRDefault="0035599B" w:rsidP="009C23A7" w:rsidR="0035599B" w:rsidRPr="005A4F70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9C23A7" w:rsidR="009E2760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C23A7" w:rsidP="009C23A7" w:rsidR="009C23A7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E521E6" w:rsidRPr="00B275C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275C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C23A7" w:rsidP="009C23A7" w:rsidR="009C23A7" w:rsidRPr="00B275C0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BD1103" w:rsidP="009C23A7" w:rsidR="00E521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75C0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</w:t>
      </w:r>
      <w:r w:rsidR="008B3CA2" w:rsidRPr="00B275C0">
        <w:rPr>
          <w:rFonts w:cs="Times New Roman" w:hAnsi="Times New Roman" w:ascii="Times New Roman"/>
          <w:sz w:val="24"/>
          <w:szCs w:val="24"/>
        </w:rPr>
        <w:t>Iris Hatvalić Nemec</w:t>
      </w:r>
      <w:r w:rsidRPr="00B275C0">
        <w:rPr>
          <w:rFonts w:cs="Times New Roman" w:hAnsi="Times New Roman" w:ascii="Times New Roman"/>
          <w:sz w:val="24"/>
          <w:szCs w:val="24"/>
        </w:rPr>
        <w:t xml:space="preserve">, u stečajnom postupku nad </w:t>
      </w:r>
      <w:r w:rsidR="002353D5" w:rsidRPr="00B275C0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9C23A7" w:rsidRPr="00B275C0">
        <w:rPr>
          <w:rFonts w:cs="Times New Roman" w:hAnsi="Times New Roman" w:ascii="Times New Roman"/>
          <w:sz w:val="24"/>
          <w:szCs w:val="24"/>
        </w:rPr>
        <w:t xml:space="preserve">dužnika </w:t>
      </w:r>
      <w:r w:rsidR="00B275C0" w:rsidRPr="00B275C0">
        <w:rPr>
          <w:rFonts w:cs="Times New Roman" w:hAnsi="Times New Roman" w:ascii="Times New Roman"/>
          <w:sz w:val="24"/>
          <w:szCs w:val="24"/>
        </w:rPr>
        <w:t xml:space="preserve">INTERKING d.o.o. Čakovec "u stečaju", Nikole Pavića 4, MBS: 070009874, OIB: 66035941830, zastupanom po stečajnoj upraviteljici Nevenki Golubić iz Trnovca Bartolovečkog, Štefanec Marof 27, </w:t>
      </w:r>
      <w:r w:rsidR="00A072CA" w:rsidRPr="00B275C0">
        <w:rPr>
          <w:rFonts w:cs="Times New Roman" w:hAnsi="Times New Roman" w:ascii="Times New Roman"/>
          <w:sz w:val="24"/>
          <w:szCs w:val="24"/>
        </w:rPr>
        <w:t>22</w:t>
      </w:r>
      <w:r w:rsidR="00856524" w:rsidRPr="00B275C0">
        <w:rPr>
          <w:rFonts w:cs="Times New Roman" w:hAnsi="Times New Roman" w:ascii="Times New Roman"/>
          <w:sz w:val="24"/>
          <w:szCs w:val="24"/>
        </w:rPr>
        <w:t xml:space="preserve">. </w:t>
      </w:r>
      <w:r w:rsidR="00A072CA" w:rsidRPr="00B275C0">
        <w:rPr>
          <w:rFonts w:cs="Times New Roman" w:hAnsi="Times New Roman" w:ascii="Times New Roman"/>
          <w:sz w:val="24"/>
          <w:szCs w:val="24"/>
        </w:rPr>
        <w:t>svib</w:t>
      </w:r>
      <w:r w:rsidR="00856524" w:rsidRPr="00B275C0">
        <w:rPr>
          <w:rFonts w:cs="Times New Roman" w:hAnsi="Times New Roman" w:ascii="Times New Roman"/>
          <w:sz w:val="24"/>
          <w:szCs w:val="24"/>
        </w:rPr>
        <w:t>nja 2018</w:t>
      </w:r>
      <w:r w:rsidR="00E521E6" w:rsidRPr="00B275C0">
        <w:rPr>
          <w:rFonts w:cs="Times New Roman" w:hAnsi="Times New Roman" w:ascii="Times New Roman"/>
          <w:sz w:val="24"/>
          <w:szCs w:val="24"/>
        </w:rPr>
        <w:t>.</w:t>
      </w:r>
    </w:p>
    <w:p w:rsidRDefault="00B275C0" w:rsidP="009C23A7" w:rsidR="00B275C0" w:rsidRPr="00B275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5599B" w:rsidP="009C23A7" w:rsidR="0035599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B275C0" w:rsidR="004F3E41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45AEF" w:rsidP="00345AEF" w:rsidR="00345AE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C0" w:rsidP="00345AEF" w:rsidR="00B275C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66D5" w:rsidP="0091334F" w:rsidR="007966D5" w:rsidRPr="009133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334F">
        <w:rPr>
          <w:rFonts w:cs="Times New Roman" w:hAnsi="Times New Roman" w:ascii="Times New Roman"/>
          <w:sz w:val="24"/>
          <w:szCs w:val="24"/>
        </w:rPr>
        <w:t>Nalaže se sudskom registru ovoga suda da u sudski registar izvrši upis stečajne mase dužnika</w:t>
      </w:r>
      <w:r w:rsidR="00856524" w:rsidRPr="0091334F">
        <w:rPr>
          <w:rFonts w:cs="Times New Roman" w:hAnsi="Times New Roman" w:ascii="Times New Roman"/>
          <w:sz w:val="24"/>
          <w:szCs w:val="24"/>
        </w:rPr>
        <w:t xml:space="preserve"> </w:t>
      </w:r>
      <w:r w:rsidR="00B275C0" w:rsidRPr="00B275C0">
        <w:rPr>
          <w:rFonts w:cs="Times New Roman" w:hAnsi="Times New Roman" w:ascii="Times New Roman"/>
          <w:sz w:val="24"/>
          <w:szCs w:val="24"/>
        </w:rPr>
        <w:t xml:space="preserve">INTERKING d.o.o. Čakovec "u stečaju", Nikole Pavića 4, MBS: 070009874, OIB: 66035941830 </w:t>
      </w:r>
      <w:r w:rsidRPr="00B275C0">
        <w:rPr>
          <w:rFonts w:cs="Times New Roman" w:hAnsi="Times New Roman" w:ascii="Times New Roman"/>
          <w:sz w:val="24"/>
          <w:szCs w:val="24"/>
        </w:rPr>
        <w:t>sa imenom i prezimenom stečajnog upravitelja</w:t>
      </w:r>
      <w:r w:rsidR="00856524" w:rsidRPr="00B275C0">
        <w:rPr>
          <w:rFonts w:cs="Times New Roman" w:hAnsi="Times New Roman" w:ascii="Times New Roman"/>
          <w:sz w:val="24"/>
          <w:szCs w:val="24"/>
        </w:rPr>
        <w:t xml:space="preserve"> </w:t>
      </w:r>
      <w:r w:rsidR="00B275C0" w:rsidRPr="00B275C0">
        <w:rPr>
          <w:rFonts w:cs="Times New Roman" w:hAnsi="Times New Roman" w:ascii="Times New Roman"/>
          <w:sz w:val="24"/>
          <w:szCs w:val="24"/>
        </w:rPr>
        <w:t>Nevenke Golubić, Štefanec Marof 27, Trnovec Bartolovečki, OIB: 84663367442</w:t>
      </w:r>
      <w:r w:rsidRPr="00B275C0"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</w:p>
    <w:p w:rsidRDefault="00856524" w:rsidP="00B275C0" w:rsidR="00856524" w:rsidRPr="00B275C0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646D69" w:rsidP="007966D5" w:rsidR="00646D69" w:rsidRPr="007966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E1026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Obrazloženje</w:t>
      </w:r>
    </w:p>
    <w:p w:rsidRDefault="0035599B" w:rsidP="009C23A7" w:rsidR="0035599B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6106CB" w:rsidRPr="00377B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</w:r>
      <w:r w:rsidRPr="00377B21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8B3CA2" w:rsidRPr="00377B21">
        <w:rPr>
          <w:rFonts w:cs="Times New Roman" w:hAnsi="Times New Roman" w:ascii="Times New Roman"/>
          <w:sz w:val="24"/>
          <w:szCs w:val="24"/>
        </w:rPr>
        <w:t>St-</w:t>
      </w:r>
      <w:r w:rsidR="0091334F">
        <w:rPr>
          <w:rFonts w:cs="Times New Roman" w:hAnsi="Times New Roman" w:ascii="Times New Roman"/>
          <w:sz w:val="24"/>
          <w:szCs w:val="24"/>
        </w:rPr>
        <w:t>39/13-71</w:t>
      </w:r>
      <w:r w:rsidR="00646D69" w:rsidRPr="00377B21">
        <w:rPr>
          <w:rFonts w:cs="Times New Roman" w:hAnsi="Times New Roman" w:ascii="Times New Roman"/>
          <w:sz w:val="24"/>
          <w:szCs w:val="24"/>
        </w:rPr>
        <w:t xml:space="preserve"> </w:t>
      </w:r>
      <w:r w:rsidRPr="00377B21">
        <w:rPr>
          <w:rFonts w:cs="Times New Roman" w:hAnsi="Times New Roman" w:ascii="Times New Roman"/>
          <w:sz w:val="24"/>
          <w:szCs w:val="24"/>
        </w:rPr>
        <w:t xml:space="preserve">od </w:t>
      </w:r>
      <w:r w:rsidR="0091334F">
        <w:rPr>
          <w:rFonts w:cs="Times New Roman" w:hAnsi="Times New Roman" w:ascii="Times New Roman"/>
          <w:sz w:val="24"/>
          <w:szCs w:val="24"/>
        </w:rPr>
        <w:t>10</w:t>
      </w:r>
      <w:r w:rsidR="00856524">
        <w:rPr>
          <w:rFonts w:cs="Times New Roman" w:hAnsi="Times New Roman" w:ascii="Times New Roman"/>
          <w:sz w:val="24"/>
          <w:szCs w:val="24"/>
        </w:rPr>
        <w:t xml:space="preserve">. </w:t>
      </w:r>
      <w:r w:rsidR="0091334F">
        <w:rPr>
          <w:rFonts w:cs="Times New Roman" w:hAnsi="Times New Roman" w:ascii="Times New Roman"/>
          <w:sz w:val="24"/>
          <w:szCs w:val="24"/>
        </w:rPr>
        <w:t>lipnja 2013</w:t>
      </w:r>
      <w:r w:rsidR="00377B21" w:rsidRPr="0061391F">
        <w:rPr>
          <w:rFonts w:cs="Times New Roman" w:hAnsi="Times New Roman" w:ascii="Times New Roman"/>
          <w:sz w:val="24"/>
          <w:szCs w:val="24"/>
        </w:rPr>
        <w:t>.</w:t>
      </w:r>
      <w:r w:rsidRPr="0061391F">
        <w:rPr>
          <w:rFonts w:cs="Times New Roman" w:hAnsi="Times New Roman" w:ascii="Times New Roman"/>
          <w:sz w:val="24"/>
          <w:szCs w:val="24"/>
        </w:rPr>
        <w:t>,</w:t>
      </w:r>
      <w:r w:rsidR="00DB2945" w:rsidRPr="0061391F">
        <w:rPr>
          <w:rFonts w:cs="Times New Roman" w:hAnsi="Times New Roman" w:ascii="Times New Roman"/>
          <w:sz w:val="24"/>
          <w:szCs w:val="24"/>
        </w:rPr>
        <w:t xml:space="preserve"> </w:t>
      </w:r>
      <w:r w:rsidR="0091334F">
        <w:rPr>
          <w:rFonts w:cs="Times New Roman" w:hAnsi="Times New Roman" w:ascii="Times New Roman"/>
          <w:sz w:val="24"/>
          <w:szCs w:val="24"/>
        </w:rPr>
        <w:t>određen je nastavak stečajnog postupka radi naknadne diobe jer se pronašla imovina koja ulazi u stečajnu masu</w:t>
      </w:r>
      <w:r w:rsidR="00856524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6106CB" w:rsidP="009C23A7" w:rsidR="006106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3648" w:rsidP="00A93648" w:rsidR="003D7D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46D69" w:rsidRPr="005A4F70">
        <w:rPr>
          <w:rFonts w:cs="Times New Roman" w:hAnsi="Times New Roman" w:ascii="Times New Roman"/>
          <w:sz w:val="24"/>
          <w:szCs w:val="24"/>
        </w:rPr>
        <w:t>Podneskom</w:t>
      </w:r>
      <w:r w:rsidR="004C0EB6" w:rsidRPr="005A4F70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6. veljače</w:t>
      </w:r>
      <w:r w:rsidR="00856524">
        <w:rPr>
          <w:rFonts w:cs="Times New Roman" w:hAnsi="Times New Roman" w:ascii="Times New Roman"/>
          <w:sz w:val="24"/>
          <w:szCs w:val="24"/>
        </w:rPr>
        <w:t xml:space="preserve"> 2018</w:t>
      </w:r>
      <w:r w:rsidR="004C0EB6" w:rsidRPr="005A4F70">
        <w:rPr>
          <w:rFonts w:cs="Times New Roman" w:hAnsi="Times New Roman" w:ascii="Times New Roman"/>
          <w:sz w:val="24"/>
          <w:szCs w:val="24"/>
        </w:rPr>
        <w:t xml:space="preserve">. </w:t>
      </w:r>
      <w:r w:rsidR="00856524">
        <w:rPr>
          <w:rFonts w:cs="Times New Roman" w:hAnsi="Times New Roman" w:ascii="Times New Roman"/>
          <w:sz w:val="24"/>
          <w:szCs w:val="24"/>
        </w:rPr>
        <w:t>stečajna</w:t>
      </w:r>
      <w:r w:rsidR="005A083C" w:rsidRPr="00881E4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56524">
        <w:rPr>
          <w:rFonts w:cs="Times New Roman" w:hAnsi="Times New Roman" w:ascii="Times New Roman"/>
          <w:sz w:val="24"/>
          <w:szCs w:val="24"/>
        </w:rPr>
        <w:t>ica</w:t>
      </w:r>
      <w:r w:rsidR="005A083C" w:rsidRPr="00881E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podnijela je sudu zahtjev sudu za upis u sudski registar stečajne mase iza Interking d.o.o. u stečaju, a kako bi se mogao podnijeti FINA-i za izravnu naplatu na novčanim sredstvima </w:t>
      </w:r>
      <w:r w:rsidR="000C135F">
        <w:rPr>
          <w:rFonts w:cs="Times New Roman" w:hAnsi="Times New Roman" w:ascii="Times New Roman"/>
          <w:sz w:val="24"/>
          <w:szCs w:val="24"/>
        </w:rPr>
        <w:t>ovršenika</w:t>
      </w:r>
      <w:r w:rsidR="0061391F" w:rsidRPr="0061391F">
        <w:rPr>
          <w:rFonts w:cs="Times New Roman" w:hAnsi="Times New Roman" w:ascii="Times New Roman"/>
          <w:sz w:val="24"/>
          <w:szCs w:val="24"/>
        </w:rPr>
        <w:t>.</w:t>
      </w:r>
    </w:p>
    <w:p w:rsidRDefault="000C135F" w:rsidP="00A93648" w:rsidR="000C135F" w:rsidRPr="006139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135F" w:rsidP="00E3493E" w:rsidR="00E3493E" w:rsidRPr="006139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je u ovom predmetu određen</w:t>
      </w:r>
      <w:r w:rsidR="00545ED0" w:rsidRPr="0061391F">
        <w:rPr>
          <w:rFonts w:cs="Times New Roman" w:hAnsi="Times New Roman" w:ascii="Times New Roman"/>
          <w:sz w:val="24"/>
          <w:szCs w:val="24"/>
        </w:rPr>
        <w:t xml:space="preserve"> nastavak postupka</w:t>
      </w:r>
      <w:r>
        <w:rPr>
          <w:rFonts w:cs="Times New Roman" w:hAnsi="Times New Roman" w:ascii="Times New Roman"/>
          <w:sz w:val="24"/>
          <w:szCs w:val="24"/>
        </w:rPr>
        <w:t xml:space="preserve"> radi naknadne diobe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</w:t>
      </w:r>
      <w:r w:rsidR="00545ED0" w:rsidRPr="0061391F">
        <w:rPr>
          <w:rFonts w:cs="Times New Roman" w:hAnsi="Times New Roman" w:ascii="Times New Roman"/>
          <w:sz w:val="24"/>
          <w:szCs w:val="24"/>
        </w:rPr>
        <w:t>jer je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pronađe</w:t>
      </w:r>
      <w:r w:rsidR="00545ED0" w:rsidRPr="0061391F">
        <w:rPr>
          <w:rFonts w:cs="Times New Roman" w:hAnsi="Times New Roman" w:ascii="Times New Roman"/>
          <w:sz w:val="24"/>
          <w:szCs w:val="24"/>
        </w:rPr>
        <w:t>na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imovina koja ulazi u stečajnu masu, </w:t>
      </w:r>
      <w:r>
        <w:rPr>
          <w:rFonts w:cs="Times New Roman" w:hAnsi="Times New Roman" w:ascii="Times New Roman"/>
          <w:sz w:val="24"/>
          <w:szCs w:val="24"/>
        </w:rPr>
        <w:t>valjalo je u smislu odredbe čl. 438. Stečajnog zakona (NN 71/15, 104/17)</w:t>
      </w:r>
      <w:r w:rsidR="00B275C0">
        <w:rPr>
          <w:rFonts w:cs="Times New Roman" w:hAnsi="Times New Roman" w:ascii="Times New Roman"/>
          <w:sz w:val="24"/>
          <w:szCs w:val="24"/>
        </w:rPr>
        <w:t xml:space="preserve"> naložiti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upis stečajne mase</w:t>
      </w:r>
      <w:r w:rsidR="00B275C0">
        <w:rPr>
          <w:rFonts w:cs="Times New Roman" w:hAnsi="Times New Roman" w:ascii="Times New Roman"/>
          <w:sz w:val="24"/>
          <w:szCs w:val="24"/>
        </w:rPr>
        <w:t xml:space="preserve"> sudskom registru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u skladu s čl. 438. SZ.</w:t>
      </w:r>
    </w:p>
    <w:p w:rsidRDefault="00E3493E" w:rsidP="00545ED0" w:rsidR="0035599B" w:rsidRPr="005A4F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77B21">
        <w:rPr>
          <w:rFonts w:cs="Times New Roman" w:hAnsi="Times New Roman" w:ascii="Times New Roman"/>
          <w:color w:val="FF0000"/>
          <w:sz w:val="24"/>
          <w:szCs w:val="24"/>
        </w:rPr>
        <w:tab/>
      </w:r>
      <w:r w:rsidR="00545ED0">
        <w:rPr>
          <w:rFonts w:cs="Times New Roman" w:hAnsi="Times New Roman" w:ascii="Times New Roman"/>
          <w:sz w:val="24"/>
          <w:szCs w:val="24"/>
        </w:rPr>
        <w:t>Slijedom iznijetog odlučeno je kao u izreci ovog rješenja</w:t>
      </w:r>
      <w:r w:rsidR="0035599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275C0" w:rsidP="009C23A7" w:rsidR="00DB2945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FE2034" w:rsidRPr="005A4F70">
        <w:rPr>
          <w:rFonts w:cs="Times New Roman" w:hAnsi="Times New Roman" w:ascii="Times New Roman"/>
          <w:sz w:val="24"/>
          <w:szCs w:val="24"/>
        </w:rPr>
        <w:t xml:space="preserve"> </w:t>
      </w:r>
      <w:r w:rsidR="00F66C88">
        <w:rPr>
          <w:rFonts w:cs="Times New Roman" w:hAnsi="Times New Roman" w:ascii="Times New Roman"/>
          <w:sz w:val="24"/>
          <w:szCs w:val="24"/>
        </w:rPr>
        <w:t>22</w:t>
      </w:r>
      <w:r w:rsidR="005C3A29">
        <w:rPr>
          <w:rFonts w:cs="Times New Roman" w:hAnsi="Times New Roman" w:ascii="Times New Roman"/>
          <w:sz w:val="24"/>
          <w:szCs w:val="24"/>
        </w:rPr>
        <w:t xml:space="preserve">. </w:t>
      </w:r>
      <w:r w:rsidR="00F66C88">
        <w:rPr>
          <w:rFonts w:cs="Times New Roman" w:hAnsi="Times New Roman" w:ascii="Times New Roman"/>
          <w:sz w:val="24"/>
          <w:szCs w:val="24"/>
        </w:rPr>
        <w:t>svibnja</w:t>
      </w:r>
      <w:r w:rsidR="005C3A29">
        <w:rPr>
          <w:rFonts w:cs="Times New Roman" w:hAnsi="Times New Roman" w:ascii="Times New Roman"/>
          <w:sz w:val="24"/>
          <w:szCs w:val="24"/>
        </w:rPr>
        <w:t xml:space="preserve"> 2018</w:t>
      </w:r>
      <w:r w:rsidR="00E804A4" w:rsidRPr="005A4F70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601C12" w:rsidR="0035599B" w:rsidRPr="005A4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3646" w:rsidP="00B13A42" w:rsidR="006106CB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SUDAC</w:t>
      </w:r>
    </w:p>
    <w:p w:rsidRDefault="00A73E96" w:rsidP="00B13A42" w:rsidR="00A73E96" w:rsidRPr="005A4F7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60C7E" w:rsidP="00A73E96" w:rsidR="00B022A4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Iris Hatvalić Nemec</w:t>
      </w:r>
      <w:r w:rsidR="00B022A4" w:rsidRPr="005A4F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5599B" w:rsidP="009C23A7" w:rsidR="003559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C0" w:rsidP="009C23A7" w:rsidR="006C503C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UPUTA</w:t>
      </w:r>
      <w:r w:rsidR="00906501" w:rsidRPr="005A4F70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6C503C" w:rsidP="009C23A7" w:rsidR="006C503C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 w:rsidRPr="005A4F70">
        <w:rPr>
          <w:rFonts w:cs="Times New Roman" w:hAnsi="Times New Roman" w:ascii="Times New Roman"/>
          <w:sz w:val="24"/>
          <w:szCs w:val="24"/>
        </w:rPr>
        <w:t>nezadovoljna stranka</w:t>
      </w:r>
      <w:r w:rsidRPr="005A4F70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</w:t>
      </w:r>
      <w:r w:rsidR="00571759">
        <w:rPr>
          <w:rFonts w:cs="Times New Roman" w:hAnsi="Times New Roman" w:ascii="Times New Roman"/>
          <w:sz w:val="24"/>
          <w:szCs w:val="24"/>
        </w:rPr>
        <w:t>tri</w:t>
      </w:r>
      <w:r w:rsidRPr="005A4F70">
        <w:rPr>
          <w:rFonts w:cs="Times New Roman" w:hAnsi="Times New Roman" w:ascii="Times New Roman"/>
          <w:sz w:val="24"/>
          <w:szCs w:val="24"/>
        </w:rPr>
        <w:t xml:space="preserve"> primjerka, a o žalbi odlučuje Visoki trgovački sud Republike Hrvatske u Zagrebu.</w:t>
      </w:r>
    </w:p>
    <w:p w:rsidRDefault="00AB3646" w:rsidP="009C23A7" w:rsidR="00AB3646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906501" w:rsidRPr="00B275C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>DNA:</w:t>
      </w:r>
    </w:p>
    <w:p w:rsidRDefault="005C3A29" w:rsidP="005A4F70" w:rsidR="005A4F70" w:rsidRPr="00B275C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75C0">
        <w:rPr>
          <w:rFonts w:cs="Times New Roman" w:hAnsi="Times New Roman" w:ascii="Times New Roman"/>
          <w:sz w:val="24"/>
          <w:szCs w:val="24"/>
        </w:rPr>
        <w:t>Stečajna upraviteljica</w:t>
      </w:r>
      <w:r w:rsidR="00B275C0" w:rsidRPr="00B275C0">
        <w:rPr>
          <w:rFonts w:cs="Times New Roman" w:hAnsi="Times New Roman" w:ascii="Times New Roman"/>
          <w:sz w:val="24"/>
          <w:szCs w:val="24"/>
        </w:rPr>
        <w:t xml:space="preserve"> Nevenka Golubić, Štefanec Marof 27, Trnovec Bartolovečki, </w:t>
      </w:r>
    </w:p>
    <w:p w:rsidRDefault="0061391F" w:rsidP="009C23A7" w:rsidR="00EB74CA" w:rsidRPr="00B275C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75C0">
        <w:rPr>
          <w:rFonts w:cs="Times New Roman" w:hAnsi="Times New Roman" w:ascii="Times New Roman"/>
          <w:sz w:val="24"/>
          <w:szCs w:val="24"/>
        </w:rPr>
        <w:t>Sudski registar ovoga suda</w:t>
      </w:r>
    </w:p>
    <w:p w:rsidRDefault="007966D5" w:rsidP="009C23A7" w:rsidR="004F3E41" w:rsidRPr="00B275C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75C0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C23A7" w:rsidP="009C23A7" w:rsidR="009C23A7" w:rsidRPr="005A4F70">
      <w:pPr>
        <w:rPr>
          <w:rFonts w:cs="Times New Roman" w:hAnsi="Times New Roman" w:ascii="Times New Roman"/>
          <w:sz w:val="24"/>
          <w:szCs w:val="24"/>
          <w:lang w:eastAsia="hr-HR"/>
        </w:rPr>
      </w:pPr>
    </w:p>
    <w:sectPr w:rsidSect="00601C12" w:rsidR="009C23A7" w:rsidRPr="005A4F70">
      <w:headerReference w:type="default" r:id="rId11"/>
      <w:headerReference w:type="first" r:id="rId12"/>
      <w:pgSz w:h="16838" w:w="11906"/>
      <w:pgMar w:gutter="0" w:footer="708" w:header="426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303" w:rsidP="00E521E6" w:rsidR="00EB6303">
      <w:pPr>
        <w:spacing w:lineRule="auto" w:line="240" w:after="0"/>
      </w:pPr>
      <w:r>
        <w:separator/>
      </w:r>
    </w:p>
  </w:endnote>
  <w:end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303" w:rsidP="00E521E6" w:rsidR="00EB6303">
      <w:pPr>
        <w:spacing w:lineRule="auto" w:line="240" w:after="0"/>
      </w:pPr>
      <w:r>
        <w:separator/>
      </w:r>
    </w:p>
  </w:footnote>
  <w:foot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 w:rsidRPr="007966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966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A19E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521E6" w:rsidP="00E521E6" w:rsidR="008B3CA2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</w:p>
      <w:p w:rsidRDefault="008B3CA2" w:rsidP="00E521E6" w:rsidR="00E521E6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="00356F82" w:rsidRPr="00E521E6">
          <w:rPr>
            <w:rFonts w:cs="Times New Roman" w:hAnsi="Times New Roman" w:ascii="Times New Roman"/>
            <w:sz w:val="24"/>
            <w:szCs w:val="24"/>
          </w:rPr>
          <w:t xml:space="preserve">Poslovni broj: </w:t>
        </w:r>
        <w:r w:rsidR="00356F82">
          <w:rPr>
            <w:rFonts w:cs="Times New Roman" w:hAnsi="Times New Roman" w:ascii="Times New Roman"/>
            <w:sz w:val="24"/>
            <w:szCs w:val="24"/>
          </w:rPr>
          <w:t>4</w:t>
        </w:r>
        <w:r w:rsidR="00356F82" w:rsidRPr="00E521E6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047B37">
          <w:rPr>
            <w:rFonts w:cs="Times New Roman" w:hAnsi="Times New Roman" w:ascii="Times New Roman"/>
            <w:sz w:val="24"/>
            <w:szCs w:val="24"/>
          </w:rPr>
          <w:t>39/13</w:t>
        </w:r>
        <w:r w:rsidR="005C3A29">
          <w:rPr>
            <w:rFonts w:cs="Times New Roman" w:hAnsi="Times New Roman" w:ascii="Times New Roman"/>
            <w:sz w:val="24"/>
            <w:szCs w:val="24"/>
          </w:rPr>
          <w:t>-</w:t>
        </w:r>
        <w:r w:rsidR="00B275C0">
          <w:rPr>
            <w:rFonts w:cs="Times New Roman" w:hAnsi="Times New Roman" w:ascii="Times New Roman"/>
            <w:sz w:val="24"/>
            <w:szCs w:val="24"/>
          </w:rPr>
          <w:t>39</w:t>
        </w:r>
      </w:p>
      <w:p w:rsidRDefault="000A19EE" w:rsidP="00B022A4" w:rsidR="00E521E6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876575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6F82" w:rsidR="00356F82">
        <w:pPr>
          <w:pStyle w:val="Zaglavlje"/>
          <w:jc w:val="center"/>
        </w:pPr>
      </w:p>
      <w:p w:rsidRDefault="00356F82" w:rsidR="00356F82">
        <w:pPr>
          <w:pStyle w:val="Zaglavlje"/>
          <w:jc w:val="center"/>
        </w:pPr>
      </w:p>
      <w:p w:rsidRDefault="00356F82" w:rsidR="00356F82" w:rsidRPr="00356F8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56F8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6F8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A19E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56F82" w:rsidR="00356F8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E521E6">
      <w:rPr>
        <w:rFonts w:cs="Times New Roman" w:hAnsi="Times New Roman" w:ascii="Times New Roman"/>
        <w:sz w:val="24"/>
        <w:szCs w:val="24"/>
      </w:rPr>
      <w:t xml:space="preserve"> St-</w:t>
    </w:r>
    <w:r w:rsidR="00A072CA">
      <w:rPr>
        <w:rFonts w:cs="Times New Roman" w:hAnsi="Times New Roman" w:ascii="Times New Roman"/>
        <w:sz w:val="24"/>
        <w:szCs w:val="24"/>
      </w:rPr>
      <w:t>39/13</w:t>
    </w:r>
    <w:r w:rsidR="009353AD">
      <w:rPr>
        <w:rFonts w:cs="Times New Roman" w:hAnsi="Times New Roman" w:ascii="Times New Roman"/>
        <w:sz w:val="24"/>
        <w:szCs w:val="24"/>
      </w:rPr>
      <w:t>-</w:t>
    </w:r>
    <w:r w:rsidR="00B275C0">
      <w:rPr>
        <w:rFonts w:cs="Times New Roman" w:hAnsi="Times New Roman" w:ascii="Times New Roman"/>
        <w:sz w:val="24"/>
        <w:szCs w:val="24"/>
      </w:rPr>
      <w:t>39</w:t>
    </w:r>
  </w:p>
  <w:p w:rsidRDefault="00356F82" w:rsidR="00356F82" w:rsidRPr="00E521E6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8A1FCC"/>
    <w:multiLevelType w:val="hybridMultilevel"/>
    <w:tmpl w:val="6396DD52"/>
    <w:lvl w:tplc="041A000F" w:ilvl="0">
      <w:start w:val="1"/>
      <w:numFmt w:val="decimal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33518"/>
    <w:rsid w:val="00047B37"/>
    <w:rsid w:val="00074547"/>
    <w:rsid w:val="000A0A60"/>
    <w:rsid w:val="000A19EE"/>
    <w:rsid w:val="000C135F"/>
    <w:rsid w:val="001318EE"/>
    <w:rsid w:val="0015017C"/>
    <w:rsid w:val="001557D5"/>
    <w:rsid w:val="002353D5"/>
    <w:rsid w:val="002A7732"/>
    <w:rsid w:val="00324358"/>
    <w:rsid w:val="00335B8D"/>
    <w:rsid w:val="00345AEF"/>
    <w:rsid w:val="0035571A"/>
    <w:rsid w:val="0035599B"/>
    <w:rsid w:val="00356F82"/>
    <w:rsid w:val="00377B21"/>
    <w:rsid w:val="003872A5"/>
    <w:rsid w:val="003A00DD"/>
    <w:rsid w:val="003D7DAE"/>
    <w:rsid w:val="00404CA5"/>
    <w:rsid w:val="00407E7C"/>
    <w:rsid w:val="00414EFF"/>
    <w:rsid w:val="00495A40"/>
    <w:rsid w:val="004C0EB6"/>
    <w:rsid w:val="004F3E41"/>
    <w:rsid w:val="005037BC"/>
    <w:rsid w:val="00513280"/>
    <w:rsid w:val="00545ED0"/>
    <w:rsid w:val="00565233"/>
    <w:rsid w:val="00571759"/>
    <w:rsid w:val="005A083C"/>
    <w:rsid w:val="005A4F70"/>
    <w:rsid w:val="005C3A29"/>
    <w:rsid w:val="005E78E9"/>
    <w:rsid w:val="00601C12"/>
    <w:rsid w:val="006106CB"/>
    <w:rsid w:val="0061391F"/>
    <w:rsid w:val="00641604"/>
    <w:rsid w:val="00646D69"/>
    <w:rsid w:val="006C503C"/>
    <w:rsid w:val="006F794B"/>
    <w:rsid w:val="00703A53"/>
    <w:rsid w:val="007966D5"/>
    <w:rsid w:val="007C736F"/>
    <w:rsid w:val="0083161F"/>
    <w:rsid w:val="00856524"/>
    <w:rsid w:val="0087246A"/>
    <w:rsid w:val="00881289"/>
    <w:rsid w:val="00881E4D"/>
    <w:rsid w:val="00887ECB"/>
    <w:rsid w:val="008B3CA2"/>
    <w:rsid w:val="008D603D"/>
    <w:rsid w:val="00906501"/>
    <w:rsid w:val="0091334F"/>
    <w:rsid w:val="009353AD"/>
    <w:rsid w:val="00965703"/>
    <w:rsid w:val="009B32B7"/>
    <w:rsid w:val="009C23A7"/>
    <w:rsid w:val="009E2760"/>
    <w:rsid w:val="009F2E63"/>
    <w:rsid w:val="009F7692"/>
    <w:rsid w:val="00A072CA"/>
    <w:rsid w:val="00A11CF7"/>
    <w:rsid w:val="00A50880"/>
    <w:rsid w:val="00A73206"/>
    <w:rsid w:val="00A73E96"/>
    <w:rsid w:val="00A93648"/>
    <w:rsid w:val="00A958B3"/>
    <w:rsid w:val="00AB3646"/>
    <w:rsid w:val="00AB3B59"/>
    <w:rsid w:val="00AB56B1"/>
    <w:rsid w:val="00B022A4"/>
    <w:rsid w:val="00B13A42"/>
    <w:rsid w:val="00B275C0"/>
    <w:rsid w:val="00B63468"/>
    <w:rsid w:val="00BA5656"/>
    <w:rsid w:val="00BD1103"/>
    <w:rsid w:val="00C15FA6"/>
    <w:rsid w:val="00C41E26"/>
    <w:rsid w:val="00C4686F"/>
    <w:rsid w:val="00C55F13"/>
    <w:rsid w:val="00CF0D95"/>
    <w:rsid w:val="00CF2FA2"/>
    <w:rsid w:val="00D2089F"/>
    <w:rsid w:val="00D30866"/>
    <w:rsid w:val="00D34367"/>
    <w:rsid w:val="00D85186"/>
    <w:rsid w:val="00DB2945"/>
    <w:rsid w:val="00DF1904"/>
    <w:rsid w:val="00E03850"/>
    <w:rsid w:val="00E10261"/>
    <w:rsid w:val="00E3493E"/>
    <w:rsid w:val="00E521E6"/>
    <w:rsid w:val="00E60C7E"/>
    <w:rsid w:val="00E804A4"/>
    <w:rsid w:val="00EB6303"/>
    <w:rsid w:val="00EB74CA"/>
    <w:rsid w:val="00ED4206"/>
    <w:rsid w:val="00EF5EB4"/>
    <w:rsid w:val="00F6276F"/>
    <w:rsid w:val="00F66C88"/>
    <w:rsid w:val="00F923A1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lineRule="auto" w:line="240" w:after="60" w:before="240"/>
      <w:outlineLvl w:val="2"/>
    </w:pPr>
    <w:rPr>
      <w:rFonts w:cs="Times New Roman" w:eastAsia="Times New Roman" w:hAnsi="Cambria" w:ascii="Cambria"/>
      <w:b/>
      <w:b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9C23A7"/>
    <w:rPr>
      <w:rFonts w:cs="Times New Roman" w:eastAsia="Times New Roman" w:hAnsi="Cambria" w:ascii="Cambria"/>
      <w:b/>
      <w:bCs/>
      <w:sz w:val="26"/>
      <w:szCs w:val="26"/>
      <w:lang w:eastAsia="hr-HR"/>
    </w:rPr>
  </w:style>
  <w:style w:customStyle="true" w:styleId="GrbRH" w:type="paragraph">
    <w:name w:val="GrbRH"/>
    <w:basedOn w:val="Normal"/>
    <w:rsid w:val="009C23A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lineRule="auto" w:line="240" w:after="480" w:before="480"/>
      <w:jc w:val="center"/>
    </w:pPr>
    <w:rPr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9C23A7"/>
    <w:pPr>
      <w:spacing w:lineRule="auto" w:line="240" w:after="0"/>
    </w:pPr>
    <w:rPr>
      <w:rFonts w:cs="Times New Roman" w:eastAsia="Calibr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C23A7"/>
    <w:pPr>
      <w:spacing w:lineRule="auto" w:line="240" w:after="120" w:before="360"/>
      <w:ind w:left="5387"/>
    </w:pPr>
    <w:rPr>
      <w:rFonts w:cs="Times New Roman" w:eastAsia="Calibr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9C23A7"/>
    <w:pPr>
      <w:spacing w:lineRule="auto" w:line="240" w:after="240"/>
      <w:ind w:firstLine="567"/>
      <w:jc w:val="both"/>
    </w:pPr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C23A7"/>
  </w:style>
  <w:style w:customStyle="true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A1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9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9E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9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9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after="60" w:before="240" w:line="240" w:lineRule="auto"/>
      <w:outlineLvl w:val="2"/>
    </w:pPr>
    <w:rPr>
      <w:rFonts w:ascii="Cambria" w:cs="Times New Roman" w:eastAsia="Times New Roman" w:hAnsi="Cambria"/>
      <w:b/>
      <w:b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9C23A7"/>
    <w:rPr>
      <w:rFonts w:ascii="Cambria" w:cs="Times New Roman" w:eastAsia="Times New Roman" w:hAnsi="Cambria"/>
      <w:b/>
      <w:bCs/>
      <w:sz w:val="26"/>
      <w:szCs w:val="26"/>
      <w:lang w:eastAsia="hr-HR"/>
    </w:rPr>
  </w:style>
  <w:style w:customStyle="1" w:styleId="GrbRH" w:type="paragraph">
    <w:name w:val="GrbRH"/>
    <w:basedOn w:val="Normal"/>
    <w:rsid w:val="009C23A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customStyle="1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after="480" w:before="480" w:line="240" w:lineRule="auto"/>
      <w:jc w:val="center"/>
    </w:pPr>
    <w:rPr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9C23A7"/>
    <w:pPr>
      <w:spacing w:after="0" w:line="240" w:lineRule="auto"/>
    </w:pPr>
    <w:rPr>
      <w:rFonts w:ascii="Times New Roman" w:cs="Times New Roman" w:eastAsia="Calibr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C23A7"/>
    <w:pPr>
      <w:spacing w:after="120" w:before="360" w:line="240" w:lineRule="auto"/>
      <w:ind w:left="5387"/>
    </w:pPr>
    <w:rPr>
      <w:rFonts w:ascii="Times New Roman" w:cs="Times New Roman" w:eastAsia="Calibri" w:hAnsi="Times New Roman"/>
      <w:noProof/>
      <w:sz w:val="24"/>
      <w:szCs w:val="24"/>
    </w:rPr>
  </w:style>
  <w:style w:customStyle="1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9C23A7"/>
    <w:pPr>
      <w:spacing w:after="240" w:line="240" w:lineRule="auto"/>
      <w:ind w:firstLine="567"/>
      <w:jc w:val="both"/>
    </w:pPr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C23A7"/>
  </w:style>
  <w:style w:customStyle="1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A1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9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9E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9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9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ROČIŠTA Ispitno i izvještajno ročište: 20.10.2005. godine. Rješenje o utvrđenim tražbinama od 4.1.2006.. br. St-43/05-29 (prijavljeno i priznato: 24.463.841.17 kn). Posebno ispitno ročište: 25.10.2007. godine. IN2 napomene: PREDMET Kretanje spisa:       29.3.2005. VI// 23.8.2007. VI, 18.9.2007. VI, R=25.10.2007., 24.10.2007. (od 22.1.2008. promijenjena oznaka suca VI u III); VI, R=30.12.2008., 30.12.2008. III, kal. 8.2.2009.; 5.3.2009. III; kal. 15.4.2009.; 9. 4. 2009. III; kal. 29.4.2009.; 21.5.2009. III; kal. 21.8.2009.; 10.11.2009. III; kal. 21.11.2009.; 11.1.2010. III; kal. 11.4.2010.; 11.5.2010. u ref. 3; kal. 19.6.2010.; 12.7.2010. u ref. 3; kal. 1.10.2010.; od dana 16.11.2010. spis je presigniran u ref. 2; spis 16.11.2010. na uvid OS-u Čk. na br. 2 K-541/10, pomoćni omot u kal. 16.1.2011.; spis vraćen s uvida 7.2.2011.; 8.2.2011. u ref. 2:; Povijest stečajnih upravitelja: 24.08.2005.- Nevenka Golubić;</izvorni_sadrzaj>
    <derivirana_varijabla naziv="DomainObject.Predmet.Opis_1">MIGRIRANO IZ IN2 IN2 napomene: ROČIŠTA Ispitno i izvještajno ročište: 20.10.2005. godine. Rješenje o utvrđenim tražbinama od 4.1.2006.. br. St-43/05-29 (prijavljeno i priznato: 24.463.841.17 kn). Posebno ispitno ročište: 25.10.2007. godine. IN2 napomene: PREDMET Kretanje spisa:       29.3.2005. VI// 23.8.2007. VI, 18.9.2007. VI, R=25.10.2007., 24.10.2007. (od 22.1.2008. promijenjena oznaka suca VI u III); VI, R=30.12.2008., 30.12.2008. III, kal. 8.2.2009.; 5.3.2009. III; kal. 15.4.2009.; 9. 4. 2009. III; kal. 29.4.2009.; 21.5.2009. III; kal. 21.8.2009.; 10.11.2009. III; kal. 21.11.2009.; 11.1.2010. III; kal. 11.4.2010.; 11.5.2010. u ref. 3; kal. 19.6.2010.; 12.7.2010. u ref. 3; kal. 1.10.2010.; od dana 16.11.2010. spis je presigniran u ref. 2; spis 16.11.2010. na uvid OS-u Čk. na br. 2 K-541/10, pomoćni omot u kal. 16.1.2011.; spis vraćen s uvida 7.2.2011.; 8.2.2011. u ref. 2:; Povijest stečajnih upravitelja: 24.08.2005.- Nevenka Golubić;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St-39/2013</izvorni_sadrzaj>
    <derivirana_varijabla naziv="DomainObject.Predmet.OznakaBroj_1">St-39/2013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Naknadno pronađena imovina</izvorni_sadrzaj>
    <derivirana_varijabla naziv="DomainObject.Predmet.PrimjedbaSuca_1">Naknadno pronađena imovina</derivirana_varijabla>
  </DomainObject.Predmet.PrimjedbaSuca>
  <DomainObject.Predmet.ProtustrankaFormated>
    <izvorni_sadrzaj>  INTERKING društvo s ograničenom odgovornošću za trgovinu i usluge ˝u stečaju˝</izvorni_sadrzaj>
    <derivirana_varijabla naziv="DomainObject.Predmet.ProtustrankaFormated_1">  INTERKING društvo s ograničenom odgovornošću za trgovinu i usluge ˝u stečaju˝</derivirana_varijabla>
  </DomainObject.Predmet.ProtustrankaFormated>
  <DomainObject.Predmet.ProtustrankaFormatedOIB>
    <izvorni_sadrzaj>  INTERKING društvo s ograničenom odgovornošću za trgovinu i usluge ˝u stečaju˝, OIB 66035941830</izvorni_sadrzaj>
    <derivirana_varijabla naziv="DomainObject.Predmet.ProtustrankaFormatedOIB_1">  INTERKING društvo s ograničenom odgovornošću za trgovinu i usluge ˝u stečaju˝, OIB 66035941830</derivirana_varijabla>
  </DomainObject.Predmet.ProtustrankaFormatedOIB>
  <DomainObject.Predmet.ProtustrankaFormatedWithAdress>
    <izvorni_sadrzaj> INTERKING društvo s ograničenom odgovornošću za trgovinu i usluge ˝u stečaju˝, Nikole Pavića 4, 40000 Čakovec</izvorni_sadrzaj>
    <derivirana_varijabla naziv="DomainObject.Predmet.ProtustrankaFormatedWithAdress_1"> INTERKING društvo s ograničenom odgovornošću za trgovinu i usluge ˝u stečaju˝, Nikole Pavića 4, 40000 Čakovec</derivirana_varijabla>
  </DomainObject.Predmet.ProtustrankaFormatedWithAdress>
  <DomainObject.Predmet.ProtustrankaFormatedWithAdressOIB>
    <izvorni_sadrzaj> INTERKING društvo s ograničenom odgovornošću za trgovinu i usluge ˝u stečaju˝, OIB 66035941830, Nikole Pavića 4, 40000 Čakovec</izvorni_sadrzaj>
    <derivirana_varijabla naziv="DomainObject.Predmet.ProtustrankaFormatedWithAdressOIB_1"> INTERKING društvo s ograničenom odgovornošću za trgovinu i usluge ˝u stečaju˝, OIB 66035941830, Nikole Pavića 4, 40000 Čakovec</derivirana_varijabla>
  </DomainObject.Predmet.ProtustrankaFormatedWithAdressOIB>
  <DomainObject.Predmet.ProtustrankaWithAdress>
    <izvorni_sadrzaj>INTERKING društvo s ograničenom odgovornošću za trgovinu i usluge ˝u stečaju˝ Nikole Pavića 4, 40000 Čakovec</izvorni_sadrzaj>
    <derivirana_varijabla naziv="DomainObject.Predmet.ProtustrankaWithAdress_1">INTERKING društvo s ograničenom odgovornošću za trgovinu i usluge ˝u stečaju˝ Nikole Pavića 4, 40000 Čakovec</derivirana_varijabla>
  </DomainObject.Predmet.ProtustrankaWithAdress>
  <DomainObject.Predmet.ProtustrankaWithAdressOIB>
    <izvorni_sadrzaj>INTERKING društvo s ograničenom odgovornošću za trgovinu i usluge ˝u stečaju˝, OIB 66035941830, Nikole Pavića 4, 40000 Čakovec</izvorni_sadrzaj>
    <derivirana_varijabla naziv="DomainObject.Predmet.ProtustrankaWithAdressOIB_1">INTERKING društvo s ograničenom odgovornošću za trgovinu i usluge ˝u stečaju˝, OIB 66035941830, Nikole Pavića 4, 40000 Čakovec</derivirana_varijabla>
  </DomainObject.Predmet.ProtustrankaWithAdressOIB>
  <DomainObject.Predmet.ProtustrankaNazivFormated>
    <izvorni_sadrzaj>INTERKING društvo s ograničenom odgovornošću za trgovinu i usluge ˝u stečaju˝</izvorni_sadrzaj>
    <derivirana_varijabla naziv="DomainObject.Predmet.ProtustrankaNazivFormated_1">INTERKING društvo s ograničenom odgovornošću za trgovinu i usluge ˝u stečaju˝</derivirana_varijabla>
  </DomainObject.Predmet.ProtustrankaNazivFormated>
  <DomainObject.Predmet.ProtustrankaNazivFormatedOIB>
    <izvorni_sadrzaj>INTERKING društvo s ograničenom odgovornošću za trgovinu i usluge ˝u stečaju˝, OIB 66035941830</izvorni_sadrzaj>
    <derivirana_varijabla naziv="DomainObject.Predmet.ProtustrankaNazivFormatedOIB_1">INTERKING društvo s ograničenom odgovornošću za trgovinu i usluge ˝u stečaju˝, OIB 66035941830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INTERKING društvo s ograničenom odgovornošću za trgovinu i usluge ˝u stečaju˝</izvorni_sadrzaj>
    <derivirana_varijabla naziv="DomainObject.Predmet.StrankaFormated_1">  INTERKING društvo s ograničenom odgovornošću za trgovinu i usluge ˝u stečaju˝</derivirana_varijabla>
  </DomainObject.Predmet.StrankaFormated>
  <DomainObject.Predmet.StrankaFormatedOIB>
    <izvorni_sadrzaj>  INTERKING društvo s ograničenom odgovornošću za trgovinu i usluge ˝u stečaju˝, OIB 66035941830</izvorni_sadrzaj>
    <derivirana_varijabla naziv="DomainObject.Predmet.StrankaFormatedOIB_1">  INTERKING društvo s ograničenom odgovornošću za trgovinu i usluge ˝u stečaju˝, OIB 66035941830</derivirana_varijabla>
  </DomainObject.Predmet.StrankaFormatedOIB>
  <DomainObject.Predmet.StrankaFormatedWithAdress>
    <izvorni_sadrzaj> INTERKING društvo s ograničenom odgovornošću za trgovinu i usluge ˝u stečaju˝, Nikole Pavića 4, 40000 Čakovec</izvorni_sadrzaj>
    <derivirana_varijabla naziv="DomainObject.Predmet.StrankaFormatedWithAdress_1"> INTERKING društvo s ograničenom odgovornošću za trgovinu i usluge ˝u stečaju˝, Nikole Pavića 4, 40000 Čakovec</derivirana_varijabla>
  </DomainObject.Predmet.StrankaFormatedWithAdress>
  <DomainObject.Predmet.StrankaFormatedWithAdressOIB>
    <izvorni_sadrzaj> INTERKING društvo s ograničenom odgovornošću za trgovinu i usluge ˝u stečaju˝, OIB 66035941830, Nikole Pavića 4, 40000 Čakovec</izvorni_sadrzaj>
    <derivirana_varijabla naziv="DomainObject.Predmet.StrankaFormatedWithAdressOIB_1"> INTERKING društvo s ograničenom odgovornošću za trgovinu i usluge ˝u stečaju˝, OIB 66035941830, Nikole Pavića 4, 40000 Čakovec</derivirana_varijabla>
  </DomainObject.Predmet.StrankaFormatedWithAdressOIB>
  <DomainObject.Predmet.StrankaWithAdress>
    <izvorni_sadrzaj>INTERKING društvo s ograničenom odgovornošću za trgovinu i usluge ˝u stečaju˝ Nikole Pavića 4,40000 Čakovec</izvorni_sadrzaj>
    <derivirana_varijabla naziv="DomainObject.Predmet.StrankaWithAdress_1">INTERKING društvo s ograničenom odgovornošću za trgovinu i usluge ˝u stečaju˝ Nikole Pavića 4,40000 Čakovec</derivirana_varijabla>
  </DomainObject.Predmet.StrankaWithAdress>
  <DomainObject.Predmet.StrankaWithAdressOIB>
    <izvorni_sadrzaj>INTERKING društvo s ograničenom odgovornošću za trgovinu i usluge ˝u stečaju˝, OIB 66035941830, Nikole Pavića 4,40000 Čakovec</izvorni_sadrzaj>
    <derivirana_varijabla naziv="DomainObject.Predmet.StrankaWithAdressOIB_1">INTERKING društvo s ograničenom odgovornošću za trgovinu i usluge ˝u stečaju˝, OIB 66035941830, Nikole Pavića 4,40000 Čakovec</derivirana_varijabla>
  </DomainObject.Predmet.StrankaWithAdressOIB>
  <DomainObject.Predmet.StrankaNazivFormated>
    <izvorni_sadrzaj>INTERKING društvo s ograničenom odgovornošću za trgovinu i usluge ˝u stečaju˝</izvorni_sadrzaj>
    <derivirana_varijabla naziv="DomainObject.Predmet.StrankaNazivFormated_1">INTERKING društvo s ograničenom odgovornošću za trgovinu i usluge ˝u stečaju˝</derivirana_varijabla>
  </DomainObject.Predmet.StrankaNazivFormated>
  <DomainObject.Predmet.StrankaNazivFormatedOIB>
    <izvorni_sadrzaj>INTERKING društvo s ograničenom odgovornošću za trgovinu i usluge ˝u stečaju˝, OIB 66035941830</izvorni_sadrzaj>
    <derivirana_varijabla naziv="DomainObject.Predmet.StrankaNazivFormatedOIB_1">INTERKING društvo s ograničenom odgovornošću za trgovinu i usluge ˝u stečaju˝, OIB 66035941830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INTERKING društvo s ograničenom odgovornošću za trgovinu i usluge ˝u stečaju˝</item>
    </izvorni_sadrzaj>
    <derivirana_varijabla naziv="DomainObject.Predmet.StrankaListFormated_1">
      <item>INTERKING društvo s ograničenom odgovornošću za trgovinu i usluge ˝u stečaju˝</item>
    </derivirana_varijabla>
  </DomainObject.Predmet.StrankaListFormated>
  <DomainObject.Predmet.StrankaListFormatedOIB>
    <izvorni_sadrzaj>
      <item>INTERKING društvo s ograničenom odgovornošću za trgovinu i usluge ˝u stečaju˝, OIB 66035941830</item>
    </izvorni_sadrzaj>
    <derivirana_varijabla naziv="DomainObject.Predmet.StrankaListFormatedOIB_1">
      <item>INTERKING društvo s ograničenom odgovornošću za trgovinu i usluge ˝u stečaju˝, OIB 66035941830</item>
    </derivirana_varijabla>
  </DomainObject.Predmet.StrankaListFormatedOIB>
  <DomainObject.Predmet.StrankaListFormatedWithAdress>
    <izvorni_sadrzaj>
      <item>INTERKING društvo s ograničenom odgovornošću za trgovinu i usluge ˝u stečaju˝, Nikole Pavića 4, 40000 Čakovec</item>
    </izvorni_sadrzaj>
    <derivirana_varijabla naziv="DomainObject.Predmet.StrankaListFormatedWithAdress_1">
      <item>INTERKING društvo s ograničenom odgovornošću za trgovinu i usluge ˝u stečaju˝, Nikole Pavića 4, 40000 Čakovec</item>
    </derivirana_varijabla>
  </DomainObject.Predmet.StrankaListFormatedWithAdress>
  <DomainObject.Predmet.StrankaListFormatedWithAdressOIB>
    <izvorni_sadrzaj>
      <item>INTERKING društvo s ograničenom odgovornošću za trgovinu i usluge ˝u stečaju˝, OIB 66035941830, Nikole Pavića 4, 40000 Čakovec</item>
    </izvorni_sadrzaj>
    <derivirana_varijabla naziv="DomainObject.Predmet.StrankaListFormatedWithAdressOIB_1">
      <item>INTERKING društvo s ograničenom odgovornošću za trgovinu i usluge ˝u stečaju˝, OIB 66035941830, Nikole Pavića 4, 40000 Čakovec</item>
    </derivirana_varijabla>
  </DomainObject.Predmet.StrankaListFormatedWithAdressOIB>
  <DomainObject.Predmet.StrankaListNazivFormated>
    <izvorni_sadrzaj>
      <item>INTERKING društvo s ograničenom odgovornošću za trgovinu i usluge ˝u stečaju˝</item>
    </izvorni_sadrzaj>
    <derivirana_varijabla naziv="DomainObject.Predmet.StrankaListNazivFormated_1">
      <item>INTERKING društvo s ograničenom odgovornošću za trgovinu i usluge ˝u stečaju˝</item>
    </derivirana_varijabla>
  </DomainObject.Predmet.StrankaListNazivFormated>
  <DomainObject.Predmet.StrankaListNazivFormatedOIB>
    <izvorni_sadrzaj>
      <item>INTERKING društvo s ograničenom odgovornošću za trgovinu i usluge ˝u stečaju˝, OIB 66035941830</item>
    </izvorni_sadrzaj>
    <derivirana_varijabla naziv="DomainObject.Predmet.StrankaListNazivFormatedOIB_1">
      <item>INTERKING društvo s ograničenom odgovornošću za trgovinu i usluge ˝u stečaju˝, OIB 66035941830</item>
    </derivirana_varijabla>
  </DomainObject.Predmet.StrankaListNazivFormatedOIB>
  <DomainObject.Predmet.ProtuStrankaListFormated>
    <izvorni_sadrzaj>
      <item>INTERKING društvo s ograničenom odgovornošću za trgovinu i usluge ˝u stečaju˝</item>
    </izvorni_sadrzaj>
    <derivirana_varijabla naziv="DomainObject.Predmet.ProtuStrankaListFormated_1">
      <item>INTERKING društvo s ograničenom odgovornošću za trgovinu i usluge ˝u stečaju˝</item>
    </derivirana_varijabla>
  </DomainObject.Predmet.ProtuStrankaListFormated>
  <DomainObject.Predmet.ProtuStrankaListFormatedOIB>
    <izvorni_sadrzaj>
      <item>INTERKING društvo s ograničenom odgovornošću za trgovinu i usluge ˝u stečaju˝, OIB 66035941830</item>
    </izvorni_sadrzaj>
    <derivirana_varijabla naziv="DomainObject.Predmet.ProtuStrankaListFormatedOIB_1">
      <item>INTERKING društvo s ograničenom odgovornošću za trgovinu i usluge ˝u stečaju˝, OIB 66035941830</item>
    </derivirana_varijabla>
  </DomainObject.Predmet.ProtuStrankaListFormatedOIB>
  <DomainObject.Predmet.ProtuStrankaListFormatedWithAdress>
    <izvorni_sadrzaj>
      <item>INTERKING društvo s ograničenom odgovornošću za trgovinu i usluge ˝u stečaju˝, Nikole Pavića 4, 40000 Čakovec</item>
    </izvorni_sadrzaj>
    <derivirana_varijabla naziv="DomainObject.Predmet.ProtuStrankaListFormatedWithAdress_1">
      <item>INTERKING društvo s ograničenom odgovornošću za trgovinu i usluge ˝u stečaju˝, Nikole Pavića 4, 40000 Čakovec</item>
    </derivirana_varijabla>
  </DomainObject.Predmet.ProtuStrankaListFormatedWithAdress>
  <DomainObject.Predmet.ProtuStrankaListFormatedWithAdressOIB>
    <izvorni_sadrzaj>
      <item>INTERKING društvo s ograničenom odgovornošću za trgovinu i usluge ˝u stečaju˝, OIB 66035941830, Nikole Pavića 4, 40000 Čakovec</item>
    </izvorni_sadrzaj>
    <derivirana_varijabla naziv="DomainObject.Predmet.ProtuStrankaListFormatedWithAdressOIB_1">
      <item>INTERKING društvo s ograničenom odgovornošću za trgovinu i usluge ˝u stečaju˝, OIB 66035941830, Nikole Pavića 4, 40000 Čakovec</item>
    </derivirana_varijabla>
  </DomainObject.Predmet.ProtuStrankaListFormatedWithAdressOIB>
  <DomainObject.Predmet.ProtuStrankaListNazivFormated>
    <izvorni_sadrzaj>
      <item>INTERKING društvo s ograničenom odgovornošću za trgovinu i usluge ˝u stečaju˝</item>
    </izvorni_sadrzaj>
    <derivirana_varijabla naziv="DomainObject.Predmet.ProtuStrankaListNazivFormated_1">
      <item>INTERKING društvo s ograničenom odgovornošću za trgovinu i usluge ˝u stečaju˝</item>
    </derivirana_varijabla>
  </DomainObject.Predmet.ProtuStrankaListNazivFormated>
  <DomainObject.Predmet.ProtuStrankaListNazivFormatedOIB>
    <izvorni_sadrzaj>
      <item>INTERKING društvo s ograničenom odgovornošću za trgovinu i usluge ˝u stečaju˝, OIB 66035941830</item>
    </izvorni_sadrzaj>
    <derivirana_varijabla naziv="DomainObject.Predmet.ProtuStrankaListNazivFormatedOIB_1">
      <item>INTERKING društvo s ograničenom odgovornošću za trgovinu i usluge ˝u stečaju˝, OIB 66035941830</item>
    </derivirana_varijabla>
  </DomainObject.Predmet.ProtuStrankaListNazivFormatedOIB>
  <DomainObject.Predmet.OstaliListFormated>
    <izvorni_sadrzaj>
      <item>Željko Cecelja</item>
      <item>Nevenka Golubić</item>
      <item>Antun Vlahek</item>
    </izvorni_sadrzaj>
    <derivirana_varijabla naziv="DomainObject.Predmet.OstaliListFormated_1">
      <item>Željko Cecelja</item>
      <item>Nevenka Golubić</item>
      <item>Antun Vlahek</item>
    </derivirana_varijabla>
  </DomainObject.Predmet.OstaliListFormated>
  <DomainObject.Predmet.OstaliListFormatedOIB>
    <izvorni_sadrzaj>
      <item>Željko Cecelja</item>
      <item>Nevenka Golubić, OIB 84663367442</item>
      <item>Antun Vlahek, OIB 40394255648</item>
    </izvorni_sadrzaj>
    <derivirana_varijabla naziv="DomainObject.Predmet.OstaliListFormatedOIB_1">
      <item>Željko Cecelja</item>
      <item>Nevenka Golubić, OIB 84663367442</item>
      <item>Antun Vlahek, OIB 40394255648</item>
    </derivirana_varijabla>
  </DomainObject.Predmet.OstaliListFormatedOIB>
  <DomainObject.Predmet.OstaliListFormatedWithAdress>
    <izvorni_sadrzaj>
      <item>Željko Cecelja, V. Lisinskog 4, 42000 Varaždin</item>
      <item>Nevenka Golubić, Štefanec Marof 27, 42202 Trnovec</item>
      <item>Antun Vlahek, Ivana Rabara 29, 10000 Zagreb</item>
    </izvorni_sadrzaj>
    <derivirana_varijabla naziv="DomainObject.Predmet.OstaliListFormatedWithAdress_1">
      <item>Željko Cecelja, V. Lisinskog 4, 42000 Varaždin</item>
      <item>Nevenka Golubić, Štefanec Marof 27, 42202 Trnovec</item>
      <item>Antun Vlahek, Ivana Rabara 29, 10000 Zagreb</item>
    </derivirana_varijabla>
  </DomainObject.Predmet.OstaliListFormatedWithAdress>
  <DomainObject.Predmet.OstaliListFormatedWithAdressOIB>
    <izvorni_sadrzaj>
      <item>Željko Cecelja, V. Lisinskog 4, 42000 Varaždin</item>
      <item>Nevenka Golubić, OIB 84663367442, Štefanec Marof 27, 42202 Trnovec</item>
      <item>Antun Vlahek, OIB 40394255648, Ivana Rabara 29, 10000 Zagreb</item>
    </izvorni_sadrzaj>
    <derivirana_varijabla naziv="DomainObject.Predmet.OstaliListFormatedWithAdressOIB_1">
      <item>Željko Cecelja, V. Lisinskog 4, 42000 Varaždin</item>
      <item>Nevenka Golubić, OIB 84663367442, Štefanec Marof 27, 42202 Trnovec</item>
      <item>Antun Vlahek, OIB 40394255648, Ivana Rabara 29, 10000 Zagreb</item>
    </derivirana_varijabla>
  </DomainObject.Predmet.OstaliListFormatedWithAdressOIB>
  <DomainObject.Predmet.OstaliListNazivFormated>
    <izvorni_sadrzaj>
      <item>Željko Cecelja</item>
      <item>Nevenka Golubić</item>
      <item>Antun Vlahek</item>
    </izvorni_sadrzaj>
    <derivirana_varijabla naziv="DomainObject.Predmet.OstaliListNazivFormated_1">
      <item>Željko Cecelja</item>
      <item>Nevenka Golubić</item>
      <item>Antun Vlahek</item>
    </derivirana_varijabla>
  </DomainObject.Predmet.OstaliListNazivFormated>
  <DomainObject.Predmet.OstaliListNazivFormatedOIB>
    <izvorni_sadrzaj>
      <item>Željko Cecelja</item>
      <item>Nevenka Golubić, OIB 84663367442</item>
      <item>Antun Vlahek, OIB 40394255648</item>
    </izvorni_sadrzaj>
    <derivirana_varijabla naziv="DomainObject.Predmet.OstaliListNazivFormatedOIB_1">
      <item>Željko Cecelja</item>
      <item>Nevenka Golubić, OIB 84663367442</item>
      <item>Antun Vlahek, OIB 40394255648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INTERKING društvo s ograničenom odgovornošću za trgovinu i usluge ˝u stečaju˝</izvorni_sadrzaj>
    <derivirana_varijabla naziv="DomainObject.Predmet.StrankaIDrugi_1">INTERKING društvo s ograničenom odgovornošću za trgovinu i usluge ˝u stečaju˝</derivirana_varijabla>
  </DomainObject.Predmet.StrankaIDrugi>
  <DomainObject.Predmet.ProtustrankaIDrugi>
    <izvorni_sadrzaj>INTERKING društvo s ograničenom odgovornošću za trgovinu i usluge ˝u stečaju˝</izvorni_sadrzaj>
    <derivirana_varijabla naziv="DomainObject.Predmet.ProtustrankaIDrugi_1">INTERKING društvo s ograničenom odgovornošću za trgovinu i usluge ˝u stečaju˝</derivirana_varijabla>
  </DomainObject.Predmet.ProtustrankaIDrugi>
  <DomainObject.Predmet.StrankaIDrugiAdressOIB>
    <izvorni_sadrzaj>INTERKING društvo s ograničenom odgovornošću za trgovinu i usluge ˝u stečaju˝, OIB 66035941830, Nikole Pavića 4, 40000 Čakovec</izvorni_sadrzaj>
    <derivirana_varijabla naziv="DomainObject.Predmet.StrankaIDrugiAdressOIB_1">INTERKING društvo s ograničenom odgovornošću za trgovinu i usluge ˝u stečaju˝, OIB 66035941830, Nikole Pavića 4, 40000 Čakovec</derivirana_varijabla>
  </DomainObject.Predmet.StrankaIDrugiAdressOIB>
  <DomainObject.Predmet.ProtustrankaIDrugiAdressOIB>
    <izvorni_sadrzaj>INTERKING društvo s ograničenom odgovornošću za trgovinu i usluge ˝u stečaju˝, OIB 66035941830, Nikole Pavića 4, 40000 Čakovec</izvorni_sadrzaj>
    <derivirana_varijabla naziv="DomainObject.Predmet.ProtustrankaIDrugiAdressOIB_1">INTERKING društvo s ograničenom odgovornošću za trgovinu i usluge ˝u stečaju˝, OIB 66035941830, Nikole Pavića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INTERKING društvo s ograničenom odgovornošću za trgovinu i usluge ˝u stečaju˝</item>
      <item>INTERKING društvo s ograničenom odgovornošću za trgovinu i usluge ˝u stečaju˝</item>
      <item>Željko Cecelja</item>
      <item>Nevenka Golubić</item>
      <item>Antun Vlahek</item>
    </izvorni_sadrzaj>
    <derivirana_varijabla naziv="DomainObject.Predmet.SudioniciListNaziv_1">
      <item>INTERKING društvo s ograničenom odgovornošću za trgovinu i usluge ˝u stečaju˝</item>
      <item>INTERKING društvo s ograničenom odgovornošću za trgovinu i usluge ˝u stečaju˝</item>
      <item>Željko Cecelja</item>
      <item>Nevenka Golubić</item>
      <item>Antun Vlahek</item>
    </derivirana_varijabla>
  </DomainObject.Predmet.SudioniciListNaziv>
  <DomainObject.Predmet.SudioniciListAdressOIB>
    <izvorni_sadrzaj>
      <item>INTERKING društvo s ograničenom odgovornošću za trgovinu i usluge ˝u stečaju˝, OIB 66035941830, Nikole Pavića 4,40000 Čakovec</item>
      <item>INTERKING društvo s ograničenom odgovornošću za trgovinu i usluge ˝u stečaju˝, OIB 66035941830, Nikole Pavića 4,40000 Čakovec</item>
      <item>Željko Cecelja, V. Lisinskog 4,42000 Varaždin</item>
      <item>Nevenka Golubić, OIB 84663367442, Štefanec Marof 27,42202 Trnovec</item>
      <item>Antun Vlahek, OIB 40394255648, Ivana Rabara 29,10000 Zagreb</item>
    </izvorni_sadrzaj>
    <derivirana_varijabla naziv="DomainObject.Predmet.SudioniciListAdressOIB_1">
      <item>INTERKING društvo s ograničenom odgovornošću za trgovinu i usluge ˝u stečaju˝, OIB 66035941830, Nikole Pavića 4,40000 Čakovec</item>
      <item>INTERKING društvo s ograničenom odgovornošću za trgovinu i usluge ˝u stečaju˝, OIB 66035941830, Nikole Pavića 4,40000 Čakovec</item>
      <item>Željko Cecelja, V. Lisinskog 4,42000 Varaždin</item>
      <item>Nevenka Golubić, OIB 84663367442, Štefanec Marof 27,42202 Trnovec</item>
      <item>Antun Vlahek, OIB 40394255648, Ivana Rabara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66035941830</item>
      <item>, OIB 66035941830</item>
      <item>, OIB null</item>
      <item>, OIB 84663367442</item>
      <item>, OIB 40394255648</item>
    </izvorni_sadrzaj>
    <derivirana_varijabla naziv="DomainObject.Predmet.SudioniciListNazivOIB_1">
      <item>, OIB 66035941830</item>
      <item>, OIB 66035941830</item>
      <item>, OIB null</item>
      <item>, OIB 84663367442</item>
      <item>, OIB 40394255648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584F8-73F6-4FF6-BA5E-B2A2D0345F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1892</properties:Characters>
  <properties:Lines>57</properties:Lines>
  <properties:Paragraphs>22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2018-05-22T09:44:00Z</dcterms:created>
  <dc:creator>Ksenija Flack Makitan</dc:creator>
  <cp:lastModifiedBy>Tihana Martinez</cp:lastModifiedBy>
  <cp:lastPrinted>2018-05-22T11:19:00Z</cp:lastPrinted>
  <dcterms:modified xmlns:xsi="http://www.w3.org/2001/XMLSchema-instance" xsi:type="dcterms:W3CDTF">2018-05-22T11:20:00Z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(St-39-13-39-Interking upis stečajne mase u SR -22.5.18..docx)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