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d3e9" w14:paraId="73cd3e9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569C3" w:rsidRPr="008569C3">
        <w:rPr>
          <w:lang w:val="hr-HR"/>
        </w:rPr>
        <w:t>PARADOKS d.o.o. Split, Kroz Srmdečac 39, OIB: 66947224475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25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8569C3" w:rsidRPr="008569C3">
        <w:rPr>
          <w:lang w:val="hr-HR"/>
        </w:rPr>
        <w:t>PARADOKS d.o.o. Split, Kroz Srmdečac 39, OIB: 66947224475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25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8569C3">
        <w:rPr>
          <w:lang w:val="hr-HR"/>
        </w:rPr>
        <w:t>Ivan Gjurašić iz Zagreba, Petrinjska 28,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8569C3" w:rsidRPr="008569C3">
        <w:rPr>
          <w:lang w:val="hr-HR"/>
        </w:rPr>
        <w:t>PARADOKS d.o.o. Split, Kroz Srmdečac 39, OIB: 66947224475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C56C50" w:rsidRPr="009E0E12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8569C3" w:rsidRPr="008569C3">
        <w:rPr>
          <w:lang w:val="hr-HR"/>
        </w:rPr>
        <w:t>PARADOKS d.o.o. Split, Kroz Srmdečac 39, OIB: 66947224475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8569C3">
        <w:rPr>
          <w:lang w:val="hr-HR"/>
        </w:rPr>
        <w:t xml:space="preserve">1367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8569C3">
        <w:rPr>
          <w:lang w:val="hr-HR"/>
        </w:rPr>
        <w:t>52.031,88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6D7EF3">
        <w:rPr>
          <w:lang w:val="hr-HR"/>
        </w:rPr>
        <w:t>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2C2F0C">
        <w:rPr>
          <w:lang w:val="hr-HR"/>
        </w:rPr>
        <w:t>5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DE1888">
      <w:t>10</w:t>
    </w:r>
    <w:r w:rsidR="008569C3">
      <w:t>28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6D7EF3">
      <w:t>10</w:t>
    </w:r>
    <w:r w:rsidR="008569C3">
      <w:t>28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01D4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PARADOKS d.o.o. za ugostiteljstvo, turizam, trgovinu i usluge</izvorni_sadrzaj>
    <derivirana_varijabla naziv="DomainObject.Predmet.ProtustrankaFormated_1">  PARADOKS d.o.o. za ugostiteljstvo, turizam, trgovinu i usluge</derivirana_varijabla>
  </DomainObject.Predmet.ProtustrankaFormated>
  <DomainObject.Predmet.ProtustrankaFormatedOIB>
    <izvorni_sadrzaj>  PARADOKS d.o.o. za ugostiteljstvo, turizam, trgovinu i usluge, OIB 66947224475</izvorni_sadrzaj>
    <derivirana_varijabla naziv="DomainObject.Predmet.ProtustrankaFormatedOIB_1">  PARADOKS d.o.o. za ugostiteljstvo, turizam, trgovinu i usluge, OIB 66947224475</derivirana_varijabla>
  </DomainObject.Predmet.ProtustrankaFormatedOIB>
  <DomainObject.Predmet.ProtustrankaFormatedWithAdress>
    <izvorni_sadrzaj> PARADOKS d.o.o. za ugostiteljstvo, turizam, trgovinu i usluge, Kroz Smrdečac 39, 21000 Split</izvorni_sadrzaj>
    <derivirana_varijabla naziv="DomainObject.Predmet.ProtustrankaFormatedWithAdress_1"> PARADOKS d.o.o. za ugostiteljstvo, turizam, trgovinu i usluge, Kroz Smrdečac 39, 21000 Split</derivirana_varijabla>
  </DomainObject.Predmet.ProtustrankaFormatedWithAdress>
  <DomainObject.Predmet.ProtustrankaFormatedWithAdressOIB>
    <izvorni_sadrzaj> PARADOKS d.o.o. za ugostiteljstvo, turizam, trgovinu i usluge, OIB 66947224475, Kroz Smrdečac 39, 21000 Split</izvorni_sadrzaj>
    <derivirana_varijabla naziv="DomainObject.Predmet.ProtustrankaFormatedWithAdressOIB_1"> PARADOKS d.o.o. za ugostiteljstvo, turizam, trgovinu i usluge, OIB 66947224475, Kroz Smrdečac 39, 21000 Split</derivirana_varijabla>
  </DomainObject.Predmet.ProtustrankaFormatedWithAdressOIB>
  <DomainObject.Predmet.ProtustrankaWithAdress>
    <izvorni_sadrzaj>PARADOKS d.o.o. za ugostiteljstvo, turizam, trgovinu i usluge Kroz Smrdečac 39, 21000 Split</izvorni_sadrzaj>
    <derivirana_varijabla naziv="DomainObject.Predmet.ProtustrankaWithAdress_1">PARADOKS d.o.o. za ugostiteljstvo, turizam, trgovinu i usluge Kroz Smrdečac 39, 21000 Split</derivirana_varijabla>
  </DomainObject.Predmet.ProtustrankaWithAdress>
  <DomainObject.Predmet.ProtustrankaWithAdressOIB>
    <izvorni_sadrzaj>PARADOKS d.o.o. za ugostiteljstvo, turizam, trgovinu i usluge, OIB 66947224475, Kroz Smrdečac 39, 21000 Split</izvorni_sadrzaj>
    <derivirana_varijabla naziv="DomainObject.Predmet.ProtustrankaWithAdressOIB_1">PARADOKS d.o.o. za ugostiteljstvo, turizam, trgovinu i usluge, OIB 66947224475, Kroz Smrdečac 39, 21000 Split</derivirana_varijabla>
  </DomainObject.Predmet.ProtustrankaWithAdressOIB>
  <DomainObject.Predmet.ProtustrankaNazivFormated>
    <izvorni_sadrzaj>PARADOKS d.o.o. za ugostiteljstvo, turizam, trgovinu i usluge</izvorni_sadrzaj>
    <derivirana_varijabla naziv="DomainObject.Predmet.ProtustrankaNazivFormated_1">PARADOKS d.o.o. za ugostiteljstvo, turizam, trgovinu i usluge</derivirana_varijabla>
  </DomainObject.Predmet.ProtustrankaNazivFormated>
  <DomainObject.Predmet.ProtustrankaNazivFormatedOIB>
    <izvorni_sadrzaj>PARADOKS d.o.o. za ugostiteljstvo, turizam, trgovinu i usluge, OIB 66947224475</izvorni_sadrzaj>
    <derivirana_varijabla naziv="DomainObject.Predmet.ProtustrankaNazivFormatedOIB_1">PARADOKS d.o.o. za ugostiteljstvo, turizam, trgovinu i usluge, OIB 66947224475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52031.88</izvorni_sadrzaj>
    <derivirana_varijabla naziv="DomainObject.Predmet.TrenutnaVrijednost_1">52031.88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PARADOKS d.o.o. za ugostiteljstvo, turizam, trgovinu i usluge</item>
    </izvorni_sadrzaj>
    <derivirana_varijabla naziv="DomainObject.Predmet.ProtuStrankaListFormated_1">
      <item>PARADOKS d.o.o. za ugostiteljstvo, turizam, trgovinu i usluge</item>
    </derivirana_varijabla>
  </DomainObject.Predmet.ProtuStrankaListFormated>
  <DomainObject.Predmet.ProtuStrankaListFormatedOIB>
    <izvorni_sadrzaj>
      <item>PARADOKS d.o.o. za ugostiteljstvo, turizam, trgovinu i usluge, OIB 66947224475</item>
    </izvorni_sadrzaj>
    <derivirana_varijabla naziv="DomainObject.Predmet.ProtuStrankaListFormatedOIB_1">
      <item>PARADOKS d.o.o. za ugostiteljstvo, turizam, trgovinu i usluge, OIB 66947224475</item>
    </derivirana_varijabla>
  </DomainObject.Predmet.ProtuStrankaListFormatedOIB>
  <DomainObject.Predmet.ProtuStrankaListFormatedWithAdress>
    <izvorni_sadrzaj>
      <item>PARADOKS d.o.o. za ugostiteljstvo, turizam, trgovinu i usluge, Kroz Smrdečac 39, 21000 Split</item>
    </izvorni_sadrzaj>
    <derivirana_varijabla naziv="DomainObject.Predmet.ProtuStrankaListFormatedWithAdress_1">
      <item>PARADOKS d.o.o. za ugostiteljstvo, turizam, trgovinu i usluge, Kroz Smrdečac 39, 21000 Split</item>
    </derivirana_varijabla>
  </DomainObject.Predmet.ProtuStrankaListFormatedWithAdress>
  <DomainObject.Predmet.ProtuStrankaListFormatedWithAdressOIB>
    <izvorni_sadrzaj>
      <item>PARADOKS d.o.o. za ugostiteljstvo, turizam, trgovinu i usluge, OIB 66947224475, Kroz Smrdečac 39, 21000 Split</item>
    </izvorni_sadrzaj>
    <derivirana_varijabla naziv="DomainObject.Predmet.ProtuStrankaListFormatedWithAdressOIB_1">
      <item>PARADOKS d.o.o. za ugostiteljstvo, turizam, trgovinu i usluge, OIB 66947224475, Kroz Smrdečac 39, 21000 Split</item>
    </derivirana_varijabla>
  </DomainObject.Predmet.ProtuStrankaListFormatedWithAdressOIB>
  <DomainObject.Predmet.ProtuStrankaListNazivFormated>
    <izvorni_sadrzaj>
      <item>PARADOKS d.o.o. za ugostiteljstvo, turizam, trgovinu i usluge</item>
    </izvorni_sadrzaj>
    <derivirana_varijabla naziv="DomainObject.Predmet.ProtuStrankaListNazivFormated_1">
      <item>PARADOKS d.o.o. za ugostiteljstvo, turizam, trgovinu i usluge</item>
    </derivirana_varijabla>
  </DomainObject.Predmet.ProtuStrankaListNazivFormated>
  <DomainObject.Predmet.ProtuStrankaListNazivFormatedOIB>
    <izvorni_sadrzaj>
      <item>PARADOKS d.o.o. za ugostiteljstvo, turizam, trgovinu i usluge, OIB 66947224475</item>
    </izvorni_sadrzaj>
    <derivirana_varijabla naziv="DomainObject.Predmet.ProtuStrankaListNazivFormatedOIB_1">
      <item>PARADOKS d.o.o. za ugostiteljstvo, turizam, trgovinu i usluge, OIB 66947224475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PARADOKS d.o.o. za ugostiteljstvo, turizam, trgovinu i usluge</izvorni_sadrzaj>
    <derivirana_varijabla naziv="DomainObject.Predmet.ProtustrankaIDrugi_1">PARADOKS d.o.o. za ugostiteljstvo,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PARADOKS d.o.o. za ugostiteljstvo, turizam, trgovinu i usluge, OIB 66947224475, Kroz Smrdečac 39, 21000 Split</izvorni_sadrzaj>
    <derivirana_varijabla naziv="DomainObject.Predmet.ProtustrankaIDrugiAdressOIB_1">PARADOKS d.o.o. za ugostiteljstvo, turizam, trgovinu i usluge, OIB 66947224475, Kroz Smrdečac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PARADOKS d.o.o. za ugostiteljstvo, turizam, trgovinu i usluge</item>
      <item>FINANCIJSKA AGENCIJA, RC SPLIT</item>
    </izvorni_sadrzaj>
    <derivirana_varijabla naziv="DomainObject.Predmet.SudioniciListNaziv_1">
      <item>PARADOKS d.o.o. za ugostiteljstvo, turizam, trgovinu i usluge</item>
      <item>FINANCIJSKA AGENCIJA, RC SPLIT</item>
    </derivirana_varijabla>
  </DomainObject.Predmet.SudioniciListNaziv>
  <DomainObject.Predmet.SudioniciListAdressOIB>
    <izvorni_sadrzaj>
      <item>PARADOKS d.o.o. za ugostiteljstvo, turizam, trgovinu i usluge, OIB 66947224475, Kroz Smrdečac 39,21000 Split</item>
      <item>FINANCIJSKA AGENCIJA, RC SPLIT, OIB 85821130368, Mažuranićevo šetalište 24 b,21000 Split</item>
    </izvorni_sadrzaj>
    <derivirana_varijabla naziv="DomainObject.Predmet.SudioniciListAdressOIB_1">
      <item>PARADOKS d.o.o. za ugostiteljstvo, turizam, trgovinu i usluge, OIB 66947224475, Kroz Smrdečac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66947224475</item>
      <item>, OIB 85821130368</item>
    </izvorni_sadrzaj>
    <derivirana_varijabla naziv="DomainObject.Predmet.SudioniciListNazivOIB_1">
      <item>, OIB 66947224475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138A5-4F40-4B62-9332-18DAD9C8C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4099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2016-04-25T08:47:00Z</cp:lastPrinted>
  <dcterms:modified xmlns:xsi="http://www.w3.org/2001/XMLSchema-instance" xsi:type="dcterms:W3CDTF">2016-04-25T10:09:00Z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