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8e60" w14:paraId="23e8e60" w:rsidRDefault="00C97158" w:rsidP="00C97158" w:rsidR="00C97158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C97158" w:rsidP="00C97158" w:rsidR="00C97158" w:rsidRPr="00E21579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</w:p>
    <w:p w:rsidRDefault="00C97158" w:rsidP="00C97158" w:rsidR="00C97158" w:rsidRPr="00E21579">
      <w:r w:rsidRPr="00E21579">
        <w:t>TRGOVAČKI SUD U PAZINU</w:t>
      </w:r>
    </w:p>
    <w:p w:rsidRDefault="00C97158" w:rsidP="00C97158" w:rsidR="00C97158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St-401</w:t>
      </w:r>
      <w:r w:rsidRPr="00E21579">
        <w:t>/</w:t>
      </w:r>
      <w:r w:rsidRPr="00324429">
        <w:t>1</w:t>
      </w:r>
      <w:r w:rsidRPr="008E7123">
        <w:t>7-</w:t>
      </w:r>
      <w:r>
        <w:t>8</w:t>
      </w:r>
    </w:p>
    <w:p w:rsidRDefault="00C97158" w:rsidP="00C97158" w:rsidR="00C97158" w:rsidRPr="00E21579">
      <w:pPr>
        <w:jc w:val="both"/>
      </w:pPr>
      <w:r w:rsidRPr="00E21579">
        <w:tab/>
      </w:r>
    </w:p>
    <w:p w:rsidRDefault="00C97158" w:rsidP="00C97158" w:rsidR="00C97158">
      <w:pPr>
        <w:jc w:val="center"/>
        <w:rPr>
          <w:color w:val="FF0000"/>
        </w:rPr>
      </w:pPr>
    </w:p>
    <w:p w:rsidRDefault="00C97158" w:rsidP="00C97158" w:rsidR="00C97158" w:rsidRPr="00E21579">
      <w:pPr>
        <w:jc w:val="center"/>
      </w:pPr>
      <w:r w:rsidRPr="00E21579">
        <w:t>R E P U B L I K A  H R V A T S K A</w:t>
      </w:r>
    </w:p>
    <w:p w:rsidRDefault="00C97158" w:rsidP="00C97158" w:rsidR="00C97158" w:rsidRPr="00E21579"/>
    <w:p w:rsidRDefault="00C97158" w:rsidP="00C97158" w:rsidR="00C97158">
      <w:pPr>
        <w:jc w:val="center"/>
      </w:pPr>
      <w:r w:rsidRPr="00E21579">
        <w:t>R J E Š E NJ E</w:t>
      </w:r>
    </w:p>
    <w:p w:rsidRDefault="00C97158" w:rsidP="00C97158" w:rsidR="00C97158" w:rsidRPr="00E21579"/>
    <w:p w:rsidRDefault="00C97158" w:rsidP="00C97158" w:rsidR="00C97158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MOTORS – VRSAR j.d.o.o., Poreč, Ročka 17, OIB: 94182365794</w:t>
      </w:r>
      <w:r w:rsidRPr="008E7123">
        <w:t xml:space="preserve">, </w:t>
      </w:r>
      <w:r>
        <w:t>6. rujna</w:t>
      </w:r>
      <w:r w:rsidRPr="008E7123">
        <w:t xml:space="preserve"> 2017.</w:t>
      </w:r>
      <w:r w:rsidRPr="00E21579">
        <w:t xml:space="preserve"> </w:t>
      </w:r>
    </w:p>
    <w:p w:rsidRDefault="00C97158" w:rsidP="00C97158" w:rsidR="00C97158" w:rsidRPr="00E21579">
      <w:pPr>
        <w:jc w:val="both"/>
      </w:pPr>
    </w:p>
    <w:p w:rsidRDefault="00C97158" w:rsidP="00C97158" w:rsidR="00C97158">
      <w:pPr>
        <w:jc w:val="center"/>
      </w:pPr>
      <w:r w:rsidRPr="00E21579">
        <w:t>r i j e š i o    j e</w:t>
      </w:r>
    </w:p>
    <w:p w:rsidRDefault="00C97158" w:rsidP="00C97158" w:rsidR="00C97158" w:rsidRPr="00E21579">
      <w:pPr>
        <w:jc w:val="both"/>
      </w:pPr>
    </w:p>
    <w:p w:rsidRDefault="00C97158" w:rsidP="00C97158" w:rsidR="00C97158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MOTORS – VRSAR j.d.o.o., Poreč, Ročka 17, OIB: 94182365794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401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C97158" w:rsidP="00C97158" w:rsidR="00C97158" w:rsidRPr="00E21579">
      <w:pPr>
        <w:jc w:val="both"/>
      </w:pPr>
    </w:p>
    <w:p w:rsidRDefault="00C97158" w:rsidP="00C97158" w:rsidR="00C97158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97158" w:rsidP="00C97158" w:rsidR="00C97158" w:rsidRPr="00E21579">
      <w:pPr>
        <w:jc w:val="both"/>
        <w:rPr>
          <w:bCs w:val="false"/>
        </w:rPr>
      </w:pPr>
    </w:p>
    <w:p w:rsidRDefault="00C97158" w:rsidP="00C97158" w:rsidR="00C97158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C97158" w:rsidP="00C97158" w:rsidR="00C97158" w:rsidRPr="00E21579">
      <w:pPr>
        <w:jc w:val="both"/>
        <w:rPr>
          <w:lang w:val="pl-PL"/>
        </w:rPr>
      </w:pPr>
    </w:p>
    <w:p w:rsidRDefault="00C97158" w:rsidP="00C97158" w:rsidR="00C97158" w:rsidRPr="00E21579">
      <w:pPr>
        <w:jc w:val="both"/>
      </w:pPr>
      <w:r w:rsidRPr="00E21579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C97158" w:rsidP="00C97158" w:rsidR="00C97158" w:rsidRPr="00E21579">
      <w:pPr>
        <w:ind w:firstLine="708"/>
        <w:jc w:val="both"/>
      </w:pPr>
      <w:r w:rsidRPr="00E21579">
        <w:t xml:space="preserve">Iz prijedloga za otvaranje </w:t>
      </w:r>
      <w:r w:rsidR="00730D50">
        <w:t xml:space="preserve">skraćenog </w:t>
      </w:r>
      <w:r w:rsidRPr="00E21579">
        <w:t>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C97158" w:rsidP="00C97158" w:rsidR="00C97158" w:rsidRPr="008E7123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</w:t>
      </w:r>
      <w:r w:rsidRPr="008E7123">
        <w:t xml:space="preserve">stečajnoga postupka. </w:t>
      </w:r>
    </w:p>
    <w:p w:rsidRDefault="00C97158" w:rsidP="00C97158" w:rsidR="00C97158" w:rsidRPr="008E7123">
      <w:pPr>
        <w:jc w:val="both"/>
      </w:pPr>
      <w:r w:rsidRPr="008E7123">
        <w:tab/>
        <w:t xml:space="preserve">Iz prijedloga FINA-e za otvaranje </w:t>
      </w:r>
      <w:r w:rsidR="00730D50">
        <w:t xml:space="preserve">skraćenog </w:t>
      </w:r>
      <w:r w:rsidRPr="008E7123">
        <w:t>stečajnog postupka proizlazi da na temelju čl. 112. st. 5. SZ-a na računu dužnika nisu zaplijenjena novčana sredstva.</w:t>
      </w:r>
    </w:p>
    <w:p w:rsidRDefault="00C97158" w:rsidP="00C97158" w:rsidR="00C97158" w:rsidRPr="00324429">
      <w:pPr>
        <w:jc w:val="both"/>
      </w:pPr>
      <w:r w:rsidRPr="008E7123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</w:t>
      </w:r>
      <w:r w:rsidRPr="00324429">
        <w:t>za koje je potrebno barem 11.000,00 kn.</w:t>
      </w:r>
    </w:p>
    <w:p w:rsidRDefault="00C97158" w:rsidP="00C97158" w:rsidR="00C97158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C97158" w:rsidP="00C97158" w:rsidR="00C97158" w:rsidRPr="00324429"/>
    <w:p w:rsidRDefault="00C97158" w:rsidP="00C97158" w:rsidR="00C97158" w:rsidRPr="00324429"/>
    <w:p w:rsidRDefault="00C97158" w:rsidP="00C97158" w:rsidR="00C97158" w:rsidRPr="00324429">
      <w:pPr>
        <w:jc w:val="center"/>
      </w:pPr>
      <w:r w:rsidRPr="00324429">
        <w:t>U Pazi</w:t>
      </w:r>
      <w:r w:rsidRPr="008E7123">
        <w:t xml:space="preserve">nu </w:t>
      </w:r>
      <w:r>
        <w:t>6. rujna</w:t>
      </w:r>
      <w:r w:rsidRPr="008E7123">
        <w:t xml:space="preserve"> 20</w:t>
      </w:r>
      <w:r w:rsidRPr="00324429">
        <w:t>17.</w:t>
      </w:r>
    </w:p>
    <w:p w:rsidRDefault="00C97158" w:rsidP="00C97158" w:rsidR="00C97158" w:rsidRPr="00324429">
      <w:pPr>
        <w:ind w:firstLine="720" w:left="2880"/>
        <w:jc w:val="both"/>
      </w:pPr>
    </w:p>
    <w:p w:rsidRDefault="00C97158" w:rsidP="00C97158" w:rsidR="00C97158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C97158" w:rsidP="00C97158" w:rsidR="00C97158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C97158" w:rsidP="00C97158" w:rsidR="00C97158" w:rsidRPr="00E21579">
      <w:pPr>
        <w:jc w:val="both"/>
      </w:pPr>
    </w:p>
    <w:p w:rsidRDefault="00C97158" w:rsidP="00C97158" w:rsidR="00C97158">
      <w:pPr>
        <w:jc w:val="both"/>
      </w:pPr>
    </w:p>
    <w:p w:rsidRDefault="00C97158" w:rsidP="00C97158" w:rsidR="00C97158" w:rsidRPr="00E21579">
      <w:pPr>
        <w:jc w:val="both"/>
      </w:pPr>
    </w:p>
    <w:p w:rsidRDefault="00C97158" w:rsidP="00C97158" w:rsidR="00C97158" w:rsidRPr="00E21579">
      <w:pPr>
        <w:jc w:val="both"/>
      </w:pPr>
      <w:r w:rsidRPr="00E21579">
        <w:t>UPUTA O PRAVNOM LIJEKU:</w:t>
      </w:r>
    </w:p>
    <w:p w:rsidRDefault="00C97158" w:rsidP="00C97158" w:rsidR="00C97158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C97158" w:rsidP="00C97158" w:rsidR="00C97158" w:rsidRPr="00E21579"/>
    <w:p w:rsidRDefault="00C97158" w:rsidP="00C97158" w:rsidR="00C97158" w:rsidRPr="00E21579">
      <w:pPr>
        <w:jc w:val="both"/>
      </w:pPr>
      <w:r w:rsidRPr="00E21579">
        <w:t>DNA:</w:t>
      </w:r>
    </w:p>
    <w:p w:rsidRDefault="00C97158" w:rsidP="00C97158" w:rsidR="00C97158" w:rsidRPr="00E21579">
      <w:pPr>
        <w:jc w:val="both"/>
      </w:pPr>
      <w:r w:rsidRPr="00E21579">
        <w:t>- e-Oglasna ploča</w:t>
      </w:r>
      <w:r w:rsidRPr="00324429">
        <w:t xml:space="preserve"> suda </w:t>
      </w:r>
      <w:r>
        <w:t>6. rujna</w:t>
      </w:r>
      <w:r w:rsidRPr="008E7123">
        <w:t xml:space="preserve"> 2017. (čl. 132.</w:t>
      </w:r>
      <w:r w:rsidRPr="00324429">
        <w:t xml:space="preserve"> st. </w:t>
      </w:r>
      <w:r w:rsidRPr="00E21579">
        <w:t>3. SZ-a)</w:t>
      </w:r>
    </w:p>
    <w:p w:rsidRDefault="00C97158" w:rsidP="00C97158" w:rsidR="00C97158" w:rsidRPr="00E21579">
      <w:pPr>
        <w:jc w:val="both"/>
      </w:pPr>
    </w:p>
    <w:p w:rsidRDefault="00C97158" w:rsidP="00C97158" w:rsidR="00C97158" w:rsidRPr="00E21579">
      <w:pPr>
        <w:ind w:left="360"/>
        <w:jc w:val="both"/>
      </w:pPr>
    </w:p>
    <w:p w:rsidRDefault="00C97158" w:rsidP="00C97158" w:rsidR="00C97158" w:rsidRPr="00E21579">
      <w:pPr>
        <w:jc w:val="both"/>
      </w:pPr>
    </w:p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 w:rsidRPr="00E21579"/>
    <w:p w:rsidRDefault="00C97158" w:rsidP="00C97158" w:rsidR="00C97158"/>
    <w:p w:rsidRDefault="00C97158" w:rsidP="00C97158" w:rsidR="00C97158"/>
    <w:p w:rsidRDefault="00C97158" w:rsidP="00C97158" w:rsidR="00C97158"/>
    <w:p w:rsidRDefault="00813874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158" w:rsidP="00C97158" w:rsidR="00C97158">
      <w:r>
        <w:separator/>
      </w:r>
    </w:p>
  </w:endnote>
  <w:endnote w:id="0" w:type="continuationSeparator">
    <w:p w:rsidRDefault="00C97158" w:rsidP="00C97158" w:rsidR="00C97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158" w:rsidP="00C97158" w:rsidR="00C97158">
      <w:r>
        <w:separator/>
      </w:r>
    </w:p>
  </w:footnote>
  <w:footnote w:id="0" w:type="continuationSeparator">
    <w:p w:rsidRDefault="00C97158" w:rsidP="00C97158" w:rsidR="00C97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30D5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13874">
          <w:rPr>
            <w:noProof/>
          </w:rPr>
          <w:t>2</w:t>
        </w:r>
        <w:r>
          <w:fldChar w:fldCharType="end"/>
        </w:r>
        <w:r>
          <w:tab/>
        </w:r>
        <w:r w:rsidR="00C97158">
          <w:t>Posl.br.: 2 St-401</w:t>
        </w:r>
        <w:r w:rsidR="00C97158" w:rsidRPr="00E21579">
          <w:t>/</w:t>
        </w:r>
        <w:r w:rsidR="00C97158" w:rsidRPr="00324429">
          <w:t>1</w:t>
        </w:r>
        <w:r w:rsidR="00C97158" w:rsidRPr="008E7123">
          <w:t>7-</w:t>
        </w:r>
        <w:r w:rsidR="00C97158">
          <w:t>8</w:t>
        </w:r>
      </w:p>
    </w:sdtContent>
  </w:sdt>
  <w:p w:rsidRDefault="0081387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D5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158"/>
    <w:rsid w:val="00554328"/>
    <w:rsid w:val="00730D50"/>
    <w:rsid w:val="00813874"/>
    <w:rsid w:val="00985388"/>
    <w:rsid w:val="00C9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715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1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715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1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715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1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715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715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1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715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1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715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1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715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MOTORS - VRSAR j.d.o.o. POREČ</izvorni_sadrzaj>
    <derivirana_varijabla naziv="DomainObject.Predmet.ProtustrankaFormated_1">  MOTORS - VRSAR j.d.o.o. POREČ</derivirana_varijabla>
  </DomainObject.Predmet.ProtustrankaFormated>
  <DomainObject.Predmet.ProtustrankaFormatedOIB>
    <izvorni_sadrzaj>  MOTORS - VRSAR j.d.o.o. POREČ, OIB 94182365794</izvorni_sadrzaj>
    <derivirana_varijabla naziv="DomainObject.Predmet.ProtustrankaFormatedOIB_1">  MOTORS - VRSAR j.d.o.o. POREČ, OIB 94182365794</derivirana_varijabla>
  </DomainObject.Predmet.ProtustrankaFormatedOIB>
  <DomainObject.Predmet.ProtustrankaFormatedWithAdress>
    <izvorni_sadrzaj> MOTORS - VRSAR j.d.o.o. POREČ, Ročka 17, 52440 Poreč</izvorni_sadrzaj>
    <derivirana_varijabla naziv="DomainObject.Predmet.ProtustrankaFormatedWithAdress_1"> MOTORS - VRSAR j.d.o.o. POREČ, Ročka 17, 52440 Poreč</derivirana_varijabla>
  </DomainObject.Predmet.ProtustrankaFormatedWithAdress>
  <DomainObject.Predmet.ProtustrankaFormatedWithAdressOIB>
    <izvorni_sadrzaj> MOTORS - VRSAR j.d.o.o. POREČ, OIB 94182365794, Ročka 17, 52440 Poreč</izvorni_sadrzaj>
    <derivirana_varijabla naziv="DomainObject.Predmet.ProtustrankaFormatedWithAdressOIB_1"> MOTORS - VRSAR j.d.o.o. POREČ, OIB 94182365794, Ročka 17, 52440 Poreč</derivirana_varijabla>
  </DomainObject.Predmet.ProtustrankaFormatedWithAdressOIB>
  <DomainObject.Predmet.ProtustrankaWithAdress>
    <izvorni_sadrzaj>MOTORS - VRSAR j.d.o.o. POREČ Ročka 17, 52440 Poreč</izvorni_sadrzaj>
    <derivirana_varijabla naziv="DomainObject.Predmet.ProtustrankaWithAdress_1">MOTORS - VRSAR j.d.o.o. POREČ Ročka 17, 52440 Poreč</derivirana_varijabla>
  </DomainObject.Predmet.ProtustrankaWithAdress>
  <DomainObject.Predmet.ProtustrankaWithAdressOIB>
    <izvorni_sadrzaj>MOTORS - VRSAR j.d.o.o. POREČ, OIB 94182365794, Ročka 17, 52440 Poreč</izvorni_sadrzaj>
    <derivirana_varijabla naziv="DomainObject.Predmet.ProtustrankaWithAdressOIB_1">MOTORS - VRSAR j.d.o.o. POREČ, OIB 94182365794, Ročka 17, 52440 Poreč</derivirana_varijabla>
  </DomainObject.Predmet.ProtustrankaWithAdressOIB>
  <DomainObject.Predmet.ProtustrankaNazivFormated>
    <izvorni_sadrzaj>MOTORS - VRSAR j.d.o.o. POREČ</izvorni_sadrzaj>
    <derivirana_varijabla naziv="DomainObject.Predmet.ProtustrankaNazivFormated_1">MOTORS - VRSAR j.d.o.o. POREČ</derivirana_varijabla>
  </DomainObject.Predmet.ProtustrankaNazivFormated>
  <DomainObject.Predmet.ProtustrankaNazivFormatedOIB>
    <izvorni_sadrzaj>MOTORS - VRSAR j.d.o.o. POREČ, OIB 94182365794</izvorni_sadrzaj>
    <derivirana_varijabla naziv="DomainObject.Predmet.ProtustrankaNazivFormatedOIB_1">MOTORS - VRSAR j.d.o.o. POREČ, OIB 94182365794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21499.90</izvorni_sadrzaj>
    <derivirana_varijabla naziv="DomainObject.Predmet.TrenutnaVrijednost_1">21499.90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MOTORS - VRSAR j.d.o.o. POREČ</item>
    </izvorni_sadrzaj>
    <derivirana_varijabla naziv="DomainObject.Predmet.ProtuStrankaListFormated_1">
      <item>MOTORS - VRSAR j.d.o.o. POREČ</item>
    </derivirana_varijabla>
  </DomainObject.Predmet.ProtuStrankaListFormated>
  <DomainObject.Predmet.ProtuStrankaListFormatedOIB>
    <izvorni_sadrzaj>
      <item>MOTORS - VRSAR j.d.o.o. POREČ, OIB 94182365794</item>
    </izvorni_sadrzaj>
    <derivirana_varijabla naziv="DomainObject.Predmet.ProtuStrankaListFormatedOIB_1">
      <item>MOTORS - VRSAR j.d.o.o. POREČ, OIB 94182365794</item>
    </derivirana_varijabla>
  </DomainObject.Predmet.ProtuStrankaListFormatedOIB>
  <DomainObject.Predmet.ProtuStrankaListFormatedWithAdress>
    <izvorni_sadrzaj>
      <item>MOTORS - VRSAR j.d.o.o. POREČ, Ročka 17, 52440 Poreč</item>
    </izvorni_sadrzaj>
    <derivirana_varijabla naziv="DomainObject.Predmet.ProtuStrankaListFormatedWithAdress_1">
      <item>MOTORS - VRSAR j.d.o.o. POREČ, Ročka 17, 52440 Poreč</item>
    </derivirana_varijabla>
  </DomainObject.Predmet.ProtuStrankaListFormatedWithAdress>
  <DomainObject.Predmet.ProtuStrankaListFormatedWithAdressOIB>
    <izvorni_sadrzaj>
      <item>MOTORS - VRSAR j.d.o.o. POREČ, OIB 94182365794, Ročka 17, 52440 Poreč</item>
    </izvorni_sadrzaj>
    <derivirana_varijabla naziv="DomainObject.Predmet.ProtuStrankaListFormatedWithAdressOIB_1">
      <item>MOTORS - VRSAR j.d.o.o. POREČ, OIB 94182365794, Ročka 17, 52440 Poreč</item>
    </derivirana_varijabla>
  </DomainObject.Predmet.ProtuStrankaListFormatedWithAdressOIB>
  <DomainObject.Predmet.ProtuStrankaListNazivFormated>
    <izvorni_sadrzaj>
      <item>MOTORS - VRSAR j.d.o.o. POREČ</item>
    </izvorni_sadrzaj>
    <derivirana_varijabla naziv="DomainObject.Predmet.ProtuStrankaListNazivFormated_1">
      <item>MOTORS - VRSAR j.d.o.o. POREČ</item>
    </derivirana_varijabla>
  </DomainObject.Predmet.ProtuStrankaListNazivFormated>
  <DomainObject.Predmet.ProtuStrankaListNazivFormatedOIB>
    <izvorni_sadrzaj>
      <item>MOTORS - VRSAR j.d.o.o. POREČ, OIB 94182365794</item>
    </izvorni_sadrzaj>
    <derivirana_varijabla naziv="DomainObject.Predmet.ProtuStrankaListNazivFormatedOIB_1">
      <item>MOTORS - VRSAR j.d.o.o. POREČ, OIB 94182365794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MOTORS - VRSAR j.d.o.o. POREČ</izvorni_sadrzaj>
    <derivirana_varijabla naziv="DomainObject.Predmet.ProtustrankaIDrugi_1">MOTORS - VRSAR j.d.o.o. POREČ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MOTORS - VRSAR j.d.o.o. POREČ, OIB 94182365794, Ročka 17, 52440 Poreč</izvorni_sadrzaj>
    <derivirana_varijabla naziv="DomainObject.Predmet.ProtustrankaIDrugiAdressOIB_1">MOTORS - VRSAR j.d.o.o. POREČ, OIB 94182365794,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MOTORS - VRSAR j.d.o.o. POREČ</item>
      <item>Fond za zaštitu okoliša i energetsku učinkovitost, ZAGREB</item>
    </izvorni_sadrzaj>
    <derivirana_varijabla naziv="DomainObject.Predmet.SudioniciListNaziv_1">
      <item>MOTORS - VRSAR j.d.o.o. POREČ</item>
      <item>Fond za zaštitu okoliša i energetsku učinkovitost, ZAGREB</item>
    </derivirana_varijabla>
  </DomainObject.Predmet.SudioniciListNaziv>
  <DomainObject.Predmet.SudioniciListAdressOIB>
    <izvorni_sadrzaj>
      <item>MOTORS - VRSAR j.d.o.o. POREČ, OIB 94182365794, Ročka 17,52440 Poreč</item>
      <item>Fond za zaštitu okoliša i energetsku učinkovitost, ZAGREB, OIB 85828625994, Radnička cesta 80,10000 Zagreb</item>
    </izvorni_sadrzaj>
    <derivirana_varijabla naziv="DomainObject.Predmet.SudioniciListAdressOIB_1">
      <item>MOTORS - VRSAR j.d.o.o. POREČ, OIB 94182365794, Ročka 17,52440 Poreč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94182365794</item>
      <item>, OIB 85828625994</item>
    </izvorni_sadrzaj>
    <derivirana_varijabla naziv="DomainObject.Predmet.SudioniciListNazivOIB_1">
      <item>, OIB 94182365794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2680</properties:Characters>
  <properties:Lines>87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2017-09-06T08:50:00Z</dcterms:created>
  <dc:creator>Jasmina Matika</dc:creator>
  <cp:lastModifiedBy>Jasmina Matika</cp:lastModifiedBy>
  <dcterms:modified xmlns:xsi="http://www.w3.org/2001/XMLSchema-instance" xsi:type="dcterms:W3CDTF">2017-09-06T08:56:00Z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