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16fe" w14:paraId="c7016fe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F8C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60F8C"/>
    <w:rsid w:val="001F7D0E"/>
    <w:rsid w:val="00206EF3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St-1136/2016</izvorni_sadrzaj>
    <derivirana_varijabla naziv="DomainObject.Predmet.OznakaBroj_1">St-1136/2016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CONCEPTUS d.o.o. za trgovinu i usluge zastupanog po punomoćniku Odvjetničko društvo Plevnjak &amp; Labaš javno trgovačko društvo</izvorni_sadrzaj>
    <derivirana_varijabla naziv="DomainObject.Predmet.ProtustrankaFormated_1">  CONCEPTUS d.o.o. za trgovinu i usluge zastupanog po punomoćniku Odvjetničko društvo Plevnjak &amp; Labaš javno trgovačko društvo</derivirana_varijabla>
  </DomainObject.Predmet.ProtustrankaFormated>
  <DomainObject.Predmet.ProtustrankaFormatedOIB>
    <izvorni_sadrzaj>  CONCEPTUS d.o.o. za trgovinu i usluge, OIB 21682814103 zastupanog po punomoćniku Odvjetničko društvo Plevnjak &amp; Labaš javno trgovačko društvo</izvorni_sadrzaj>
    <derivirana_varijabla naziv="DomainObject.Predmet.ProtustrankaFormatedOIB_1">  CONCEPTUS d.o.o. za trgovinu i usluge, OIB 21682814103 zastupanog po punomoćniku Odvjetničko društvo Plevnjak &amp; Labaš javno trgovačko društvo</derivirana_varijabla>
  </DomainObject.Predmet.ProtustrankaFormatedOIB>
  <DomainObject.Predmet.ProtustrankaFormatedWithAdress>
    <izvorni_sadrzaj> CONCEPTUS d.o.o. za trgovinu i usluge, Ulica Ivana Mažuranića 80, 42000 Varaždin zastupanog po punomoćniku Odvjetničko društvo Plevnjak &amp; Labaš javno trgovačko društvo</izvorni_sadrzaj>
    <derivirana_varijabla naziv="DomainObject.Predmet.ProtustrankaFormatedWithAdress_1"> CONCEPTUS d.o.o. za trgovinu i usluge, Ulica Ivana Mažuranića 80, 42000 Varaždin zastupanog po punomoćniku Odvjetničko društvo Plevnjak &amp; Labaš javno trgovačko društvo</derivirana_varijabla>
  </DomainObject.Predmet.ProtustrankaFormatedWithAdress>
  <DomainObject.Predmet.ProtustrankaFormatedWithAdressOIB>
    <izvorni_sadrzaj> CONCEPTUS d.o.o. za trgovinu i usluge, OIB 21682814103, Ulica Ivana Mažuranića 80, 42000 Varaždin zastupanog po punomoćniku Odvjetničko društvo Plevnjak &amp; Labaš javno trgovačko društvo</izvorni_sadrzaj>
    <derivirana_varijabla naziv="DomainObject.Predmet.ProtustrankaFormatedWithAdressOIB_1"> CONCEPTUS d.o.o. za trgovinu i usluge, OIB 21682814103, Ulica Ivana Mažuranića 80, 42000 Varaždin zastupanog po punomoćniku Odvjetničko društvo Plevnjak &amp; Labaš javno trgovačko društvo</derivirana_varijabla>
  </DomainObject.Predmet.ProtustrankaFormatedWithAdressOIB>
  <DomainObject.Predmet.ProtustrankaWithAdress>
    <izvorni_sadrzaj>CONCEPTUS d.o.o. za trgovinu i usluge Ulica Ivana Mažuranića 80, 42000 Varaždin</izvorni_sadrzaj>
    <derivirana_varijabla naziv="DomainObject.Predmet.ProtustrankaWithAdress_1">CONCEPTUS d.o.o. za trgovinu i usluge Ulica Ivana Mažuranića 80, 42000 Varaždin</derivirana_varijabla>
  </DomainObject.Predmet.ProtustrankaWithAdress>
  <DomainObject.Predmet.ProtustrankaWithAdressOIB>
    <izvorni_sadrzaj>CONCEPTUS d.o.o. za trgovinu i usluge, OIB 21682814103, Ulica Ivana Mažuranića 80, 42000 Varaždin</izvorni_sadrzaj>
    <derivirana_varijabla naziv="DomainObject.Predmet.ProtustrankaWithAdressOIB_1">CONCEPTUS d.o.o. za trgovinu i usluge, OIB 21682814103, Ulica Ivana Mažuranića 80, 42000 Varaždin</derivirana_varijabla>
  </DomainObject.Predmet.ProtustrankaWithAdressOIB>
  <DomainObject.Predmet.ProtustrankaNazivFormated>
    <izvorni_sadrzaj>CONCEPTUS d.o.o. za trgovinu i usluge</izvorni_sadrzaj>
    <derivirana_varijabla naziv="DomainObject.Predmet.ProtustrankaNazivFormated_1">CONCEPTUS d.o.o. za trgovinu i usluge</derivirana_varijabla>
  </DomainObject.Predmet.ProtustrankaNazivFormated>
  <DomainObject.Predmet.ProtustrankaNazivFormatedOIB>
    <izvorni_sadrzaj>CONCEPTUS d.o.o. za trgovinu i usluge, OIB 21682814103</izvorni_sadrzaj>
    <derivirana_varijabla naziv="DomainObject.Predmet.ProtustrankaNazivFormatedOIB_1">CONCEPTUS d.o.o. za trgovinu i usluge, OIB 21682814103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15059.38</izvorni_sadrzaj>
    <derivirana_varijabla naziv="DomainObject.Predmet.TrenutnaVrijednost_1">15059.38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CONCEPTUS d.o.o. za trgovinu i usluge zastupanog po punomoćniku Odvjetničko društvo Plevnjak &amp; Labaš javno trgovačko društvo</item>
    </izvorni_sadrzaj>
    <derivirana_varijabla naziv="DomainObject.Predmet.ProtuStrankaListFormated_1">
      <item>CONCEPTUS d.o.o. za trgovinu i usluge zastupanog po punomoćniku Odvjetničko društvo Plevnjak &amp; Labaš javno trgovačko društvo</item>
    </derivirana_varijabla>
  </DomainObject.Predmet.ProtuStrankaListFormated>
  <DomainObject.Predmet.ProtuStrankaListFormatedOIB>
    <izvorni_sadrzaj>
      <item>CONCEPTUS d.o.o. za trgovinu i usluge, OIB 21682814103 zastupanog po punomoćniku Odvjetničko društvo Plevnjak &amp; Labaš javno trgovačko društvo</item>
    </izvorni_sadrzaj>
    <derivirana_varijabla naziv="DomainObject.Predmet.ProtuStrankaListFormatedOIB_1">
      <item>CONCEPTUS d.o.o. za trgovinu i usluge, OIB 21682814103 zastupanog po punomoćniku Odvjetničko društvo Plevnjak &amp; Labaš javno trgovačko društvo</item>
    </derivirana_varijabla>
  </DomainObject.Predmet.ProtuStrankaListFormatedOIB>
  <DomainObject.Predmet.ProtuStrankaListFormatedWithAdress>
    <izvorni_sadrzaj>
      <item>CONCEPTUS d.o.o. za trgovinu i usluge, Ulica Ivana Mažuranića 80, 42000 Varaždin zastupanog po punomoćniku Odvjetničko društvo Plevnjak &amp; Labaš javno trgovačko društvo</item>
    </izvorni_sadrzaj>
    <derivirana_varijabla naziv="DomainObject.Predmet.ProtuStrankaListFormatedWithAdress_1">
      <item>CONCEPTUS d.o.o. za trgovinu i usluge, Ulica Ivana Mažuranića 80, 42000 Varaždin zastupanog po punomoćniku Odvjetničko društvo Plevnjak &amp; Labaš javno trgovačko društvo</item>
    </derivirana_varijabla>
  </DomainObject.Predmet.ProtuStrankaListFormatedWithAdress>
  <DomainObject.Predmet.ProtuStrankaListFormatedWithAdressOIB>
    <izvorni_sadrzaj>
      <item>CONCEPTUS d.o.o. za trgovinu i usluge, OIB 21682814103, Ulica Ivana Mažuranića 80, 42000 Varaždin zastupanog po punomoćniku Odvjetničko društvo Plevnjak &amp; Labaš javno trgovačko društvo</item>
    </izvorni_sadrzaj>
    <derivirana_varijabla naziv="DomainObject.Predmet.ProtuStrankaListFormatedWithAdressOIB_1">
      <item>CONCEPTUS d.o.o. za trgovinu i usluge, OIB 21682814103, Ulica Ivana Mažuranića 80, 42000 Varaždin zastupanog po punomoćniku Odvjetničko društvo Plevnjak &amp; Labaš javno trgovačko društvo</item>
    </derivirana_varijabla>
  </DomainObject.Predmet.ProtuStrankaListFormatedWithAdressOIB>
  <DomainObject.Predmet.ProtuStrankaListNazivFormated>
    <izvorni_sadrzaj>
      <item>CONCEPTUS d.o.o. za trgovinu i usluge</item>
    </izvorni_sadrzaj>
    <derivirana_varijabla naziv="DomainObject.Predmet.ProtuStrankaListNazivFormated_1">
      <item>CONCEPTUS d.o.o. za trgovinu i usluge</item>
    </derivirana_varijabla>
  </DomainObject.Predmet.ProtuStrankaListNazivFormated>
  <DomainObject.Predmet.ProtuStrankaListNazivFormatedOIB>
    <izvorni_sadrzaj>
      <item>CONCEPTUS d.o.o. za trgovinu i usluge, OIB 21682814103</item>
    </izvorni_sadrzaj>
    <derivirana_varijabla naziv="DomainObject.Predmet.ProtuStrankaListNazivFormatedOIB_1">
      <item>CONCEPTUS d.o.o. za trgovinu i usluge, OIB 21682814103</item>
    </derivirana_varijabla>
  </DomainObject.Predmet.ProtuStrankaListNazivFormatedOIB>
  <DomainObject.Predmet.OstaliListFormated>
    <izvorni_sadrzaj>
      <item>Sudski registar</item>
      <item>e-oglasna ploča</item>
      <item>Odvjetničko društvo Plevnjak &amp; Labaš javno trgovačko društvo punomoćnik sudionika u postupku CONCEPTUS d.o.o. za trgovinu i usluge</item>
    </izvorni_sadrzaj>
    <derivirana_varijabla naziv="DomainObject.Predmet.OstaliListFormated_1">
      <item>Sudski registar</item>
      <item>e-oglasna ploča</item>
      <item>Odvjetničko društvo Plevnjak &amp; Labaš javno trgovačko društvo punomoćnik sudionika u postupku CONCEPTUS d.o.o. za trgovinu i usluge</item>
    </derivirana_varijabla>
  </DomainObject.Predmet.OstaliListFormated>
  <DomainObject.Predmet.OstaliListFormatedOIB>
    <izvorni_sadrzaj>
      <item>Sudski registar</item>
      <item>e-oglasna ploča</item>
      <item>Odvjetničko društvo Plevnjak &amp; Labaš javno trgovačko društvo, OIB 73882255023 punomoćnik sudionika u postupku CONCEPTUS d.o.o. za trgovinu i usluge</item>
    </izvorni_sadrzaj>
    <derivirana_varijabla naziv="DomainObject.Predmet.OstaliListFormatedOIB_1">
      <item>Sudski registar</item>
      <item>e-oglasna ploča</item>
      <item>Odvjetničko društvo Plevnjak &amp; Labaš javno trgovačko društvo, OIB 73882255023 punomoćnik sudionika u postupku CONCEPTUS d.o.o. za trgovinu i usluge</item>
    </derivirana_varijabla>
  </DomainObject.Predmet.OstaliListFormatedOIB>
  <DomainObject.Predmet.OstaliListFormatedWithAdress>
    <izvorni_sadrzaj>
      <item>Sudski registar</item>
      <item>e-oglasna ploča</item>
      <item>Odvjetničko društvo Plevnjak &amp; Labaš javno trgovačko društvo, Ruđera Boškovića 28, 40000 Čakovec punomoćnik sudionika u postupku CONCEPTUS d.o.o. za trgovinu i usluge</item>
    </izvorni_sadrzaj>
    <derivirana_varijabla naziv="DomainObject.Predmet.OstaliListFormatedWithAdress_1">
      <item>Sudski registar</item>
      <item>e-oglasna ploča</item>
      <item>Odvjetničko društvo Plevnjak &amp; Labaš javno trgovačko društvo, Ruđera Boškovića 28, 40000 Čakovec punomoćnik sudionika u postupku CONCEPTUS d.o.o. za trgovinu i usluge</item>
    </derivirana_varijabla>
  </DomainObject.Predmet.OstaliListFormatedWithAdress>
  <DomainObject.Predmet.OstaliListFormatedWithAdressOIB>
    <izvorni_sadrzaj>
      <item>Sudski registar</item>
      <item>e-oglasna ploča</item>
      <item>Odvjetničko društvo Plevnjak &amp; Labaš javno trgovačko društvo, OIB 73882255023, Ruđera Boškovića 28, 40000 Čakovec punomoćnik sudionika u postupku CONCEPTUS d.o.o. za trgovinu i usluge</item>
    </izvorni_sadrzaj>
    <derivirana_varijabla naziv="DomainObject.Predmet.OstaliListFormatedWithAdressOIB_1">
      <item>Sudski registar</item>
      <item>e-oglasna ploča</item>
      <item>Odvjetničko društvo Plevnjak &amp; Labaš javno trgovačko društvo, OIB 73882255023, Ruđera Boškovića 28, 40000 Čakovec punomoćnik sudionika u postupku CONCEPTUS d.o.o. za trgovinu i usluge</item>
    </derivirana_varijabla>
  </DomainObject.Predmet.OstaliListFormatedWithAdressOIB>
  <DomainObject.Predmet.OstaliListNazivFormated>
    <izvorni_sadrzaj>
      <item>Sudski registar</item>
      <item>e-oglasna ploča</item>
      <item>Odvjetničko društvo Plevnjak &amp; Labaš javno trgovačko društvo</item>
    </izvorni_sadrzaj>
    <derivirana_varijabla naziv="DomainObject.Predmet.OstaliListNazivFormated_1">
      <item>Sudski registar</item>
      <item>e-oglasna ploča</item>
      <item>Odvjetničko društvo Plevnjak &amp; Labaš javno trgovačko društvo</item>
    </derivirana_varijabla>
  </DomainObject.Predmet.OstaliListNazivFormated>
  <DomainObject.Predmet.OstaliListNazivFormatedOIB>
    <izvorni_sadrzaj>
      <item>Sudski registar</item>
      <item>e-oglasna ploča</item>
      <item>Odvjetničko društvo Plevnjak &amp; Labaš javno trgovačko društvo, OIB 73882255023</item>
    </izvorni_sadrzaj>
    <derivirana_varijabla naziv="DomainObject.Predmet.OstaliListNazivFormatedOIB_1">
      <item>Sudski registar</item>
      <item>e-oglasna ploča</item>
      <item>Odvjetničko društvo Plevnjak &amp; Labaš javno trgovačko društvo, OIB 73882255023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CONCEPTUS d.o.o. za trgovinu i usluge</izvorni_sadrzaj>
    <derivirana_varijabla naziv="DomainObject.Predmet.ProtustrankaIDrugi_1">CONCEPTUS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CONCEPTUS d.o.o. za trgovinu i usluge, OIB 21682814103, Ulica Ivana Mažuranića 80, 42000 Varaždin</izvorni_sadrzaj>
    <derivirana_varijabla naziv="DomainObject.Predmet.ProtustrankaIDrugiAdressOIB_1">CONCEPTUS d.o.o. za trgovinu i usluge, OIB 21682814103, Ulica Ivana Mažuranića 80,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CONCEPTUS d.o.o. za trgovinu i usluge</item>
      <item>Sudski registar</item>
      <item>e-oglasna ploča</item>
      <item>Odvjetničko društvo Plevnjak &amp; Labaš javno trgovačko društvo</item>
    </izvorni_sadrzaj>
    <derivirana_varijabla naziv="DomainObject.Predmet.SudioniciListNaziv_1">
      <item>Financijska agencija</item>
      <item>CONCEPTUS d.o.o. za trgovinu i usluge</item>
      <item>Sudski registar</item>
      <item>e-oglasna ploča</item>
      <item>Odvjetničko društvo Plevnjak &amp; Labaš javno trgovačko društvo</item>
    </derivirana_varijabla>
  </DomainObject.Predmet.SudioniciListNaziv>
  <DomainObject.Predmet.SudioniciListAdressOIB>
    <izvorni_sadrzaj>
      <item>Financijska agencija, OIB 85821130368, Ulica grada Vukovara 70,10000 Zagreb</item>
      <item>CONCEPTUS d.o.o. za trgovinu i usluge, OIB 21682814103, Ulica Ivana Mažuranića 80,42000 Varaždin</item>
      <item>Sudski registar</item>
      <item>e-oglasna ploča</item>
      <item>Odvjetničko društvo Plevnjak &amp; Labaš javno trgovačko društvo, OIB 73882255023, Ruđera Boškovića 28,40000 Čakovec</item>
    </izvorni_sadrzaj>
    <derivirana_varijabla naziv="DomainObject.Predmet.SudioniciListAdressOIB_1">
      <item>Financijska agencija, OIB 85821130368, Ulica grada Vukovara 70,10000 Zagreb</item>
      <item>CONCEPTUS d.o.o. za trgovinu i usluge, OIB 21682814103, Ulica Ivana Mažuranića 80,42000 Varaždin</item>
      <item>Sudski registar</item>
      <item>e-oglasna ploča</item>
      <item>Odvjetničko društvo Plevnjak &amp; Labaš javno trgovačko društvo, OIB 73882255023, Ruđera Boškovića 28,40000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21682814103</item>
      <item>, OIB null</item>
      <item>, OIB 73882255023</item>
    </izvorni_sadrzaj>
    <derivirana_varijabla naziv="DomainObject.Predmet.SudioniciListNazivOIB_1">
      <item>, OIB null</item>
      <item>, OIB 85821130368</item>
      <item>, OIB 21682814103</item>
      <item>, OIB null</item>
      <item>, OIB 73882255023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2017-05-31T12:28:00Z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