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b657" w14:paraId="236b657" w:rsidRDefault="00CC469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4695" w:rsidP="00CC4695" w:rsidR="00AE649C">
      <w:pPr>
        <w:pStyle w:val="Bezproreda"/>
      </w:pPr>
      <w:r>
        <w:t xml:space="preserve">    Republika Hrvatska</w:t>
      </w:r>
    </w:p>
    <w:p w:rsidRDefault="00CC4695" w:rsidP="00CC4695" w:rsidR="00CC4695">
      <w:pPr>
        <w:pStyle w:val="Bezproreda"/>
      </w:pPr>
      <w:r>
        <w:t>Trgovački sud u Bjelovaru</w:t>
      </w:r>
    </w:p>
    <w:p w:rsidRDefault="00CC4695" w:rsidP="00CC4695" w:rsidR="00CC469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C4695" w:rsidP="00CC4695" w:rsidR="00CC4695">
      <w:pPr>
        <w:pStyle w:val="Bezproreda"/>
      </w:pPr>
    </w:p>
    <w:p w:rsidRDefault="00CC4695" w:rsidP="00CC4695" w:rsidR="00CC4695">
      <w:pPr>
        <w:pStyle w:val="Bezproreda"/>
        <w:ind w:firstLine="708" w:left="4956"/>
      </w:pPr>
      <w:r>
        <w:t>Poslovni broj: 1 St-418/2019-4</w:t>
      </w:r>
    </w:p>
    <w:p w:rsidRDefault="00CC4695" w:rsidP="00CC4695" w:rsidR="00CC4695">
      <w:pPr>
        <w:pStyle w:val="Bezproreda"/>
      </w:pPr>
    </w:p>
    <w:p w:rsidRDefault="00CC4695" w:rsidP="00CC4695" w:rsidR="00CC4695">
      <w:pPr>
        <w:pStyle w:val="Bezproreda"/>
        <w:jc w:val="center"/>
      </w:pPr>
      <w:r>
        <w:t>U    I M E    R E P U B L I K E     H R V A T S K E</w:t>
      </w:r>
    </w:p>
    <w:p w:rsidRDefault="00CC4695" w:rsidP="00CC4695" w:rsidR="00CC4695">
      <w:pPr>
        <w:pStyle w:val="Bezproreda"/>
        <w:jc w:val="center"/>
      </w:pPr>
    </w:p>
    <w:p w:rsidRDefault="00CC4695" w:rsidP="00CC4695" w:rsidR="00CC4695">
      <w:pPr>
        <w:pStyle w:val="Bezproreda"/>
        <w:jc w:val="center"/>
      </w:pPr>
      <w:r>
        <w:t>R J E Š E NJ E</w:t>
      </w:r>
    </w:p>
    <w:p w:rsidRDefault="00CC4695" w:rsidP="00CC4695" w:rsidR="00CC4695">
      <w:pPr>
        <w:pStyle w:val="Bezproreda"/>
      </w:pPr>
    </w:p>
    <w:p w:rsidRDefault="00CC4695" w:rsidP="00CC4695" w:rsidR="00CC4695">
      <w:pPr>
        <w:pStyle w:val="Bezproreda"/>
      </w:pPr>
      <w:r>
        <w:tab/>
        <w:t>Trgovački sud u Bjelovaru, po sucu toga suda Branki Pleskalt, u stečajnom predmetu povodom prijedloga predlagatelja FINA Regionalni centar Zagreb, za otvaranje stečajnog postupka nad dužnikom ENTUZIJAST j.d.o.o. za usluge Zagreb, Ulica Grge Tuškana 26, OIB: 99388242374, 17. svibnja 2019.</w:t>
      </w:r>
    </w:p>
    <w:p w:rsidRDefault="00CC4695" w:rsidP="00CC4695" w:rsidR="00CC4695">
      <w:pPr>
        <w:pStyle w:val="Bezproreda"/>
      </w:pPr>
    </w:p>
    <w:p w:rsidRDefault="00CC4695" w:rsidP="00CC4695" w:rsidR="00CC4695">
      <w:pPr>
        <w:pStyle w:val="Bezproreda"/>
        <w:jc w:val="center"/>
      </w:pPr>
      <w:r>
        <w:t>r i j e š i o    j e</w:t>
      </w:r>
    </w:p>
    <w:p w:rsidRDefault="00CC4695" w:rsidP="00CC4695" w:rsidR="00CC4695">
      <w:pPr>
        <w:pStyle w:val="Bezproreda"/>
      </w:pPr>
    </w:p>
    <w:p w:rsidRDefault="00CC4695" w:rsidP="00CC4695" w:rsidR="00CC4695">
      <w:pPr>
        <w:pStyle w:val="Bezproreda"/>
        <w:ind w:firstLine="708"/>
      </w:pPr>
      <w:r>
        <w:t>Obustavlja se postupak za otvaranje stečajnog postupka nad dužnikom ENTUZIJAST j.d.o.o. za usluge Zagreb, Ulica Grge Tuškana 26, OIB: 99388242374.</w:t>
      </w:r>
    </w:p>
    <w:p w:rsidRDefault="00CC4695" w:rsidP="00CC4695" w:rsidR="00CC4695">
      <w:pPr>
        <w:pStyle w:val="Bezproreda"/>
        <w:ind w:firstLine="708"/>
      </w:pPr>
    </w:p>
    <w:p w:rsidRDefault="00CC4695" w:rsidP="00CC4695" w:rsidR="00CC4695">
      <w:pPr>
        <w:pStyle w:val="Bezproreda"/>
        <w:ind w:firstLine="708"/>
        <w:jc w:val="center"/>
      </w:pPr>
      <w:r>
        <w:t>Obrazloženje</w:t>
      </w:r>
    </w:p>
    <w:p w:rsidRDefault="00CC4695" w:rsidP="00CC4695" w:rsidR="00CC4695">
      <w:pPr>
        <w:pStyle w:val="Bezproreda"/>
      </w:pPr>
    </w:p>
    <w:p w:rsidRDefault="00CC4695" w:rsidP="00CC4695" w:rsidR="00CC4695">
      <w:pPr>
        <w:pStyle w:val="Bezproreda"/>
        <w:ind w:firstLine="708"/>
      </w:pPr>
      <w:r>
        <w:t>FINA RC Zagreb, je dana 8. studenog 2018. godine  podnijela  sudu prijedlog za otvaranje stečajnog postupka nad dužnikom ENTUZIJAST j.d.o.o. za usluge Zagreb, Ulica Grge Tuškana 26, OIB: 99388242374, budući dužnik na dan 5. studenog 2018. godine u Očevidniku redoslijeda osnova za plaćanje ima evidentirane neizvršene osnove za plaćanje u neprekidnom razdoblju od 120 dana u ukupnom iznosu od 6.065,58 kuna.</w:t>
      </w:r>
    </w:p>
    <w:p w:rsidRDefault="00CC4695" w:rsidP="00CC4695" w:rsidR="00CC4695">
      <w:pPr>
        <w:pStyle w:val="Bezproreda"/>
        <w:ind w:firstLine="708"/>
      </w:pPr>
    </w:p>
    <w:p w:rsidRDefault="00CC4695" w:rsidP="00CC4695" w:rsidR="00CC4695">
      <w:pPr>
        <w:pStyle w:val="Bezproreda"/>
        <w:ind w:firstLine="708"/>
      </w:pPr>
      <w:r>
        <w:t>Dana 17. svibnja 2019. godine  FINA Zagreb, dostavila je na spis potvrdu da dužnik nije više  nesposoban za plaćanje i da nema nepodmirene obveze  (Potvrda FINE list 11 spisa).</w:t>
      </w:r>
    </w:p>
    <w:p w:rsidRDefault="00CC4695" w:rsidP="00CC4695" w:rsidR="00CC4695">
      <w:pPr>
        <w:pStyle w:val="Bezproreda"/>
      </w:pPr>
    </w:p>
    <w:p w:rsidRDefault="00CC4695" w:rsidP="00CC4695" w:rsidR="00CC4695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CC4695" w:rsidP="00CC4695" w:rsidR="00CC4695">
      <w:pPr>
        <w:pStyle w:val="Bezproreda"/>
      </w:pPr>
    </w:p>
    <w:p w:rsidRDefault="00CC4695" w:rsidP="00CC4695" w:rsidR="00CC4695">
      <w:pPr>
        <w:pStyle w:val="Bezproreda"/>
        <w:ind w:firstLine="708"/>
      </w:pPr>
      <w:r>
        <w:t>U Bjelovaru 17.  svibnja 2019.</w:t>
      </w:r>
      <w:r>
        <w:tab/>
      </w:r>
      <w:r>
        <w:tab/>
      </w:r>
      <w:r>
        <w:tab/>
      </w:r>
    </w:p>
    <w:p w:rsidRDefault="00CC4695" w:rsidP="00CC4695" w:rsidR="00CC469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C4695" w:rsidP="00CC4695" w:rsidR="00CC469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CC4695" w:rsidP="00CC4695" w:rsidR="00CC469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CC4695" w:rsidP="00CC4695" w:rsidR="00CC469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CC4695" w:rsidP="00CC4695" w:rsidR="00CC4695">
      <w:pPr>
        <w:pStyle w:val="Bezproreda"/>
      </w:pPr>
    </w:p>
    <w:p w:rsidRDefault="00CC4695" w:rsidP="00CC4695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3FA9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695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218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St-418/2019-4</izvorni_sadrzaj>
    <derivirana_varijabla naziv="DomainObject.Oznaka_1">St-418/2019-4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St-418/2019</izvorni_sadrzaj>
    <derivirana_varijabla naziv="DomainObject.Predmet.OznakaBroj_1">St-418/2019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ENTUZIJAST, jednostavno društvo s ograničenom odgovornošću za usluge</izvorni_sadrzaj>
    <derivirana_varijabla naziv="DomainObject.Predmet.ProtustrankaFormated_1">  ENTUZIJAST, jednostavno društvo s ograničenom odgovornošću za usluge</derivirana_varijabla>
  </DomainObject.Predmet.ProtustrankaFormated>
  <DomainObject.Predmet.ProtustrankaFormatedOIB>
    <izvorni_sadrzaj>  ENTUZIJAST, jednostavno društvo s ograničenom odgovornošću za usluge, OIB 99388242374</izvorni_sadrzaj>
    <derivirana_varijabla naziv="DomainObject.Predmet.ProtustrankaFormatedOIB_1">  ENTUZIJAST, jednostavno društvo s ograničenom odgovornošću za usluge, OIB 99388242374</derivirana_varijabla>
  </DomainObject.Predmet.ProtustrankaFormatedOIB>
  <DomainObject.Predmet.ProtustrankaFormatedWithAdress>
    <izvorni_sadrzaj> ENTUZIJAST, jednostavno društvo s ograničenom odgovornošću za usluge, Ulica Grge Tuškana 26, 10000 Zagreb</izvorni_sadrzaj>
    <derivirana_varijabla naziv="DomainObject.Predmet.ProtustrankaFormatedWithAdress_1"> ENTUZIJAST, jednostavno društvo s ograničenom odgovornošću za usluge, Ulica Grge Tuškana 26, 10000 Zagreb</derivirana_varijabla>
  </DomainObject.Predmet.ProtustrankaFormatedWithAdress>
  <DomainObject.Predmet.ProtustrankaFormatedWithAdressOIB>
    <izvorni_sadrzaj> ENTUZIJAST, jednostavno društvo s ograničenom odgovornošću za usluge, OIB 99388242374, Ulica Grge Tuškana 26, 10000 Zagreb</izvorni_sadrzaj>
    <derivirana_varijabla naziv="DomainObject.Predmet.ProtustrankaFormatedWithAdressOIB_1"> ENTUZIJAST, jednostavno društvo s ograničenom odgovornošću za usluge, OIB 99388242374, Ulica Grge Tuškana 26, 10000 Zagreb</derivirana_varijabla>
  </DomainObject.Predmet.ProtustrankaFormatedWithAdressOIB>
  <DomainObject.Predmet.ProtustrankaWithAdress>
    <izvorni_sadrzaj>ENTUZIJAST, jednostavno društvo s ograničenom odgovornošću za usluge Ulica Grge Tuškana 26, 10000 Zagreb</izvorni_sadrzaj>
    <derivirana_varijabla naziv="DomainObject.Predmet.ProtustrankaWithAdress_1">ENTUZIJAST, jednostavno društvo s ograničenom odgovornošću za usluge Ulica Grge Tuškana 26, 10000 Zagreb</derivirana_varijabla>
  </DomainObject.Predmet.ProtustrankaWithAdress>
  <DomainObject.Predmet.ProtustrankaWithAdressOIB>
    <izvorni_sadrzaj>ENTUZIJAST, jednostavno društvo s ograničenom odgovornošću za usluge, OIB 99388242374, Ulica Grge Tuškana 26, 10000 Zagreb</izvorni_sadrzaj>
    <derivirana_varijabla naziv="DomainObject.Predmet.ProtustrankaWithAdressOIB_1">ENTUZIJAST, jednostavno društvo s ograničenom odgovornošću za usluge, OIB 99388242374, Ulica Grge Tuškana 26, 10000 Zagreb</derivirana_varijabla>
  </DomainObject.Predmet.ProtustrankaWithAdressOIB>
  <DomainObject.Predmet.ProtustrankaNazivFormated>
    <izvorni_sadrzaj>ENTUZIJAST, jednostavno društvo s ograničenom odgovornošću za usluge</izvorni_sadrzaj>
    <derivirana_varijabla naziv="DomainObject.Predmet.ProtustrankaNazivFormated_1">ENTUZIJAST, jednostavno društvo s ograničenom odgovornošću za usluge</derivirana_varijabla>
  </DomainObject.Predmet.ProtustrankaNazivFormated>
  <DomainObject.Predmet.ProtustrankaNazivFormatedOIB>
    <izvorni_sadrzaj>ENTUZIJAST, jednostavno društvo s ograničenom odgovornošću za usluge, OIB 99388242374</izvorni_sadrzaj>
    <derivirana_varijabla naziv="DomainObject.Predmet.ProtustrankaNazivFormatedOIB_1">ENTUZIJAST, jednostavno društvo s ograničenom odgovornošću za usluge, OIB 99388242374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ENTUZIJAST, jednostavno društvo s ograničenom odgovornošću za usluge</item>
    </izvorni_sadrzaj>
    <derivirana_varijabla naziv="DomainObject.Predmet.ProtuStrankaListFormated_1">
      <item>ENTUZIJAST, jednostavno društvo s ograničenom odgovornošću za usluge</item>
    </derivirana_varijabla>
  </DomainObject.Predmet.ProtuStrankaListFormated>
  <DomainObject.Predmet.ProtuStrankaListFormatedOIB>
    <izvorni_sadrzaj>
      <item>ENTUZIJAST, jednostavno društvo s ograničenom odgovornošću za usluge, OIB 99388242374</item>
    </izvorni_sadrzaj>
    <derivirana_varijabla naziv="DomainObject.Predmet.ProtuStrankaListFormatedOIB_1">
      <item>ENTUZIJAST, jednostavno društvo s ograničenom odgovornošću za usluge, OIB 99388242374</item>
    </derivirana_varijabla>
  </DomainObject.Predmet.ProtuStrankaListFormatedOIB>
  <DomainObject.Predmet.ProtuStrankaListFormatedWithAdress>
    <izvorni_sadrzaj>
      <item>ENTUZIJAST, jednostavno društvo s ograničenom odgovornošću za usluge, Ulica Grge Tuškana 26, 10000 Zagreb</item>
    </izvorni_sadrzaj>
    <derivirana_varijabla naziv="DomainObject.Predmet.ProtuStrankaListFormatedWithAdress_1">
      <item>ENTUZIJAST, jednostavno društvo s ograničenom odgovornošću za usluge, Ulica Grge Tuškana 26, 10000 Zagreb</item>
    </derivirana_varijabla>
  </DomainObject.Predmet.ProtuStrankaListFormatedWithAdress>
  <DomainObject.Predmet.ProtuStrankaListFormatedWithAdressOIB>
    <izvorni_sadrzaj>
      <item>ENTUZIJAST, jednostavno društvo s ograničenom odgovornošću za usluge, OIB 99388242374, Ulica Grge Tuškana 26, 10000 Zagreb</item>
    </izvorni_sadrzaj>
    <derivirana_varijabla naziv="DomainObject.Predmet.ProtuStrankaListFormatedWithAdressOIB_1">
      <item>ENTUZIJAST, jednostavno društvo s ograničenom odgovornošću za usluge, OIB 99388242374, Ulica Grge Tuškana 26, 10000 Zagreb</item>
    </derivirana_varijabla>
  </DomainObject.Predmet.ProtuStrankaListFormatedWithAdressOIB>
  <DomainObject.Predmet.ProtuStrankaListNazivFormated>
    <izvorni_sadrzaj>
      <item>ENTUZIJAST, jednostavno društvo s ograničenom odgovornošću za usluge</item>
    </izvorni_sadrzaj>
    <derivirana_varijabla naziv="DomainObject.Predmet.ProtuStrankaListNazivFormated_1">
      <item>ENTUZIJAST, jednostavno društvo s ograničenom odgovornošću za usluge</item>
    </derivirana_varijabla>
  </DomainObject.Predmet.ProtuStrankaListNazivFormated>
  <DomainObject.Predmet.ProtuStrankaListNazivFormatedOIB>
    <izvorni_sadrzaj>
      <item>ENTUZIJAST, jednostavno društvo s ograničenom odgovornošću za usluge, OIB 99388242374</item>
    </izvorni_sadrzaj>
    <derivirana_varijabla naziv="DomainObject.Predmet.ProtuStrankaListNazivFormatedOIB_1">
      <item>ENTUZIJAST, jednostavno društvo s ograničenom odgovornošću za usluge, OIB 99388242374</item>
    </derivirana_varijabla>
  </DomainObject.Predmet.ProtuStrankaListNazivFormatedOIB>
  <DomainObject.Predmet.OstaliListFormated>
    <izvorni_sadrzaj>
      <item>Tomaž Dimnik</item>
    </izvorni_sadrzaj>
    <derivirana_varijabla naziv="DomainObject.Predmet.OstaliListFormated_1">
      <item>Tomaž Dimnik</item>
    </derivirana_varijabla>
  </DomainObject.Predmet.OstaliListFormated>
  <DomainObject.Predmet.OstaliListFormatedOIB>
    <izvorni_sadrzaj>
      <item>Tomaž Dimnik, OIB 42520380574</item>
    </izvorni_sadrzaj>
    <derivirana_varijabla naziv="DomainObject.Predmet.OstaliListFormatedOIB_1">
      <item>Tomaž Dimnik, OIB 42520380574</item>
    </derivirana_varijabla>
  </DomainObject.Predmet.OstaliListFormatedOIB>
  <DomainObject.Predmet.OstaliListFormatedWithAdress>
    <izvorni_sadrzaj>
      <item>Tomaž Dimnik, Ulica Grge Tuškana 26., 10000 Zagreb</item>
    </izvorni_sadrzaj>
    <derivirana_varijabla naziv="DomainObject.Predmet.OstaliListFormatedWithAdress_1">
      <item>Tomaž Dimnik, Ulica Grge Tuškana 26., 10000 Zagreb</item>
    </derivirana_varijabla>
  </DomainObject.Predmet.OstaliListFormatedWithAdress>
  <DomainObject.Predmet.OstaliListFormatedWithAdressOIB>
    <izvorni_sadrzaj>
      <item>Tomaž Dimnik, OIB 42520380574, Ulica Grge Tuškana 26., 10000 Zagreb</item>
    </izvorni_sadrzaj>
    <derivirana_varijabla naziv="DomainObject.Predmet.OstaliListFormatedWithAdressOIB_1">
      <item>Tomaž Dimnik, OIB 42520380574, Ulica Grge Tuškana 26., 10000 Zagreb</item>
    </derivirana_varijabla>
  </DomainObject.Predmet.OstaliListFormatedWithAdressOIB>
  <DomainObject.Predmet.OstaliListNazivFormated>
    <izvorni_sadrzaj>
      <item>Tomaž Dimnik</item>
    </izvorni_sadrzaj>
    <derivirana_varijabla naziv="DomainObject.Predmet.OstaliListNazivFormated_1">
      <item>Tomaž Dimnik</item>
    </derivirana_varijabla>
  </DomainObject.Predmet.OstaliListNazivFormated>
  <DomainObject.Predmet.OstaliListNazivFormatedOIB>
    <izvorni_sadrzaj>
      <item>Tomaž Dimnik, OIB 42520380574</item>
    </izvorni_sadrzaj>
    <derivirana_varijabla naziv="DomainObject.Predmet.OstaliListNazivFormatedOIB_1">
      <item>Tomaž Dimnik, OIB 42520380574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St-418/2019-4</izvorni_sadrzaj>
    <derivirana_varijabla naziv="DomainObject.PoslovniBrojDokumenta_1">St-418/2019-4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ENTUZIJAST, jednostavno društvo s ograničenom odgovornošću za usluge</izvorni_sadrzaj>
    <derivirana_varijabla naziv="DomainObject.Predmet.ProtustrankaIDrugi_1">ENTUZIJAST,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ENTUZIJAST, jednostavno društvo s ograničenom odgovornošću za usluge, OIB 99388242374, Ulica Grge Tuškana 26, 10000 Zagreb</izvorni_sadrzaj>
    <derivirana_varijabla naziv="DomainObject.Predmet.ProtustrankaIDrugiAdressOIB_1">ENTUZIJAST, jednostavno društvo s ograničenom odgovornošću za usluge, OIB 99388242374, Ulica Grge Tuškana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ENTUZIJAST, jednostavno društvo s ograničenom odgovornošću za usluge</item>
      <item>FINA Regionalni centar Zagreb</item>
      <item>Tomaž Dimnik</item>
    </izvorni_sadrzaj>
    <derivirana_varijabla naziv="DomainObject.Predmet.SudioniciListNaziv_1">
      <item>ENTUZIJAST, jednostavno društvo s ograničenom odgovornošću za usluge</item>
      <item>FINA Regionalni centar Zagreb</item>
      <item>Tomaž Dimnik</item>
    </derivirana_varijabla>
  </DomainObject.Predmet.SudioniciListNaziv>
  <DomainObject.Predmet.SudioniciListAdressOIB>
    <izvorni_sadrzaj>
      <item>ENTUZIJAST, jednostavno društvo s ograničenom odgovornošću za usluge, OIB 99388242374, Ulica Grge Tuškana 26,10000 Zagreb</item>
      <item>FINA Regionalni centar Zagreb, OIB 85821130368, Trg svibanjskih žrtava 1995. 1,10000 Zagreb</item>
      <item>Tomaž Dimnik, OIB 42520380574, Ulica Grge Tuškana 26.,10000 Zagreb</item>
    </izvorni_sadrzaj>
    <derivirana_varijabla naziv="DomainObject.Predmet.SudioniciListAdressOIB_1">
      <item>ENTUZIJAST, jednostavno društvo s ograničenom odgovornošću za usluge, OIB 99388242374, Ulica Grge Tuškana 26,10000 Zagreb</item>
      <item>FINA Regionalni centar Zagreb, OIB 85821130368, Trg svibanjskih žrtava 1995. 1,10000 Zagreb</item>
      <item>Tomaž Dimnik, OIB 42520380574, Ulica Grge Tuškana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647E9-4620-49C0-9896-92FDDB34B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1518</properties:Characters>
  <properties:Lines>47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2019-05-17T11:29:00Z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St-418/2019-4 / Odluka - Rješenje - obustava postupka (odluka_St-418_2019-4.docx)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