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ca5c" w14:paraId="750ca5c" w:rsidRDefault="006F0AB6" w:rsidP="006F0AB6" w:rsidR="006F0AB6" w:rsidRPr="006F0AB6">
      <w:pPr>
        <w:pStyle w:val="SudNaziv"/>
        <w:ind w:firstLine="708" w:left="4956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F0AB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St-249/15-19</w:t>
      </w:r>
    </w:p>
    <w:p w:rsidRDefault="006F0AB6" w:rsidP="006F0AB6" w:rsidR="006F0AB6">
      <w:pPr>
        <w:spacing w:after="0"/>
        <w:ind w:firstLine="720"/>
        <w:rPr>
          <w:rFonts w:cs="Times New Roman"/>
          <w:b/>
        </w:rPr>
      </w:pPr>
    </w:p>
    <w:p w:rsidRDefault="006F0AB6" w:rsidP="006F0AB6" w:rsidR="006F0AB6">
      <w:pPr>
        <w:spacing w:after="0"/>
        <w:ind w:firstLine="720"/>
        <w:rPr>
          <w:rFonts w:cs="Times New Roman"/>
          <w:b/>
        </w:rPr>
      </w:pPr>
    </w:p>
    <w:p w:rsidRDefault="006F0AB6" w:rsidP="006F0AB6" w:rsidR="006F0AB6">
      <w:pPr>
        <w:spacing w:after="0"/>
        <w:ind w:firstLine="720"/>
        <w:rPr>
          <w:rFonts w:cs="Times New Roman"/>
          <w:b/>
        </w:rPr>
      </w:pPr>
    </w:p>
    <w:p w:rsidRDefault="006F0AB6" w:rsidP="006F0AB6" w:rsidR="006F0AB6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6F0AB6" w:rsidP="006F0AB6" w:rsidR="006F0AB6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6F0AB6" w:rsidP="006F0AB6" w:rsidR="006F0AB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6F0AB6" w:rsidP="006F0AB6" w:rsidR="006F0AB6">
      <w:pPr>
        <w:spacing w:after="0"/>
        <w:rPr>
          <w:rFonts w:cs="Times New Roman"/>
        </w:rPr>
      </w:pPr>
    </w:p>
    <w:p w:rsidRDefault="006F0AB6" w:rsidP="006F0AB6" w:rsidR="006F0AB6">
      <w:pPr>
        <w:spacing w:after="0"/>
        <w:rPr>
          <w:rFonts w:cs="Times New Roman"/>
        </w:rPr>
      </w:pPr>
    </w:p>
    <w:p w:rsidRDefault="006F0AB6" w:rsidP="006F0AB6" w:rsidR="006F0AB6">
      <w:pPr>
        <w:spacing w:after="0"/>
        <w:rPr>
          <w:rFonts w:cs="Times New Roman"/>
        </w:rPr>
      </w:pPr>
    </w:p>
    <w:p w:rsidRDefault="006F0AB6" w:rsidP="006F0AB6" w:rsidR="006F0AB6">
      <w:pPr>
        <w:spacing w:after="0"/>
        <w:jc w:val="center"/>
        <w:rPr>
          <w:rFonts w:cs="Times New Roman"/>
          <w:lang w:val="en-AU"/>
        </w:rPr>
      </w:pPr>
      <w:r>
        <w:rPr>
          <w:rFonts w:cs="Times New Roman"/>
        </w:rPr>
        <w:t>R E P U B L I K A    H R V A T S K A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F0AB6" w:rsidP="006F0AB6" w:rsidR="006F0AB6">
      <w:pPr>
        <w:spacing w:after="0"/>
        <w:rPr>
          <w:sz w:val="22"/>
          <w:szCs w:val="22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u stečajnom  predmetu povodom prijedloga predlagatelja Financijske agencije,  Regionalni centar Zagreb, Podružnica Varaždin, Augusta Cesarca 2, Varaždin,  za otvaranje stečajnog postupka nad dužnikom BETA PLUS d.o.o., Juraja Habdelića 4, Varaždin, OIB: 53535806541, 25. veljače 2016.</w:t>
      </w:r>
    </w:p>
    <w:p w:rsidRDefault="006F0AB6" w:rsidP="006F0AB6" w:rsidR="006F0AB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o pretpostavkama za otvaranje stečajnog postupka zakazuje se za</w:t>
      </w:r>
    </w:p>
    <w:p w:rsidRDefault="006F0AB6" w:rsidP="006F0AB6" w:rsidR="006F0AB6">
      <w:pPr>
        <w:spacing w:after="0"/>
        <w:ind w:left="1440"/>
        <w:jc w:val="both"/>
        <w:rPr>
          <w:rFonts w:cs="Times New Roman"/>
        </w:rPr>
      </w:pPr>
    </w:p>
    <w:p w:rsidRDefault="006F0AB6" w:rsidP="006F0AB6" w:rsidR="006F0AB6">
      <w:pPr>
        <w:spacing w:after="0"/>
        <w:ind w:left="1440"/>
        <w:jc w:val="center"/>
        <w:rPr>
          <w:rFonts w:cs="Times New Roman"/>
        </w:rPr>
      </w:pPr>
      <w:r>
        <w:rPr>
          <w:rFonts w:cs="Times New Roman"/>
          <w:b/>
          <w:u w:val="single"/>
        </w:rPr>
        <w:t>22. ožujka 2016. u 9,00 sati</w:t>
      </w:r>
      <w:r>
        <w:rPr>
          <w:rFonts w:cs="Times New Roman"/>
        </w:rPr>
        <w:t xml:space="preserve"> </w:t>
      </w:r>
    </w:p>
    <w:p w:rsidRDefault="006F0AB6" w:rsidP="006F0AB6" w:rsidR="006F0AB6">
      <w:pPr>
        <w:spacing w:after="0"/>
        <w:ind w:left="1440"/>
        <w:jc w:val="center"/>
        <w:rPr>
          <w:rFonts w:cs="Times New Roman"/>
        </w:rPr>
      </w:pPr>
      <w:r>
        <w:rPr>
          <w:rFonts w:cs="Times New Roman"/>
        </w:rPr>
        <w:t>kod Trgovačkog suda u Varaždinu, Braće Radić 2, sudnica broj 230/II kat,</w:t>
      </w:r>
    </w:p>
    <w:p w:rsidRDefault="006F0AB6" w:rsidP="006F0AB6" w:rsidR="006F0AB6">
      <w:pPr>
        <w:spacing w:after="0"/>
        <w:jc w:val="both"/>
        <w:rPr>
          <w:rFonts w:cs="Times New Roman"/>
        </w:rPr>
      </w:pPr>
      <w:r>
        <w:rPr>
          <w:rFonts w:cs="Times New Roman"/>
        </w:rPr>
        <w:t>a na koje se dostavom ovoga rješenja pozivaju: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Augusta Cesarca 2, Varaždin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dužnik, BETA PLUS d.o.o., Juraja Habdelića 4, Varaždin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direktor dužnika, Renata Šobak iz Varaždina, Slavenska 12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Raiffeisenbank Austria d.d., </w:t>
      </w:r>
      <w:r>
        <w:rPr>
          <w:rStyle w:val="xbe"/>
          <w:rFonts w:cs="Times New Roman"/>
        </w:rPr>
        <w:t>Petrinjska ul. 59, 10000 Zagreb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Hrvatska poštanska banka d.d., </w:t>
      </w:r>
      <w:r>
        <w:rPr>
          <w:rStyle w:val="st1"/>
          <w:rFonts w:cs="Times New Roman"/>
        </w:rPr>
        <w:t>Jurišićeva 4, 10000 Zagreb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veljače 2016.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6F0AB6" w:rsidP="006F0AB6" w:rsidR="006F0AB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</w:p>
    <w:p w:rsidRDefault="006F0AB6" w:rsidP="006F0AB6" w:rsidR="006F0AB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Augusta Cesarca 2, Varaždin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dužnik, BETA PLUS d.o.o., Juraja Habdelića 4, Varaždin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direktor dužnika, Renata Šobak iz Varaždina, Slavenska 12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Raiffeisenbank Austria d.d., </w:t>
      </w:r>
      <w:r>
        <w:rPr>
          <w:rStyle w:val="xbe"/>
          <w:rFonts w:cs="Times New Roman"/>
        </w:rPr>
        <w:t>Petrinjska ul. 59, 10000 Zagreb</w:t>
      </w:r>
    </w:p>
    <w:p w:rsidRDefault="006F0AB6" w:rsidP="006F0AB6" w:rsidR="006F0AB6">
      <w:pPr>
        <w:numPr>
          <w:ilvl w:val="0"/>
          <w:numId w:val="48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Hrvatska poštanska banka d.d., </w:t>
      </w:r>
      <w:r>
        <w:rPr>
          <w:rStyle w:val="st1"/>
          <w:rFonts w:cs="Times New Roman"/>
        </w:rPr>
        <w:t>Jurišićeva 4, 10000 Zagreb</w:t>
      </w:r>
    </w:p>
    <w:p w:rsidRDefault="006F0AB6" w:rsidP="006F0AB6" w:rsidR="006F0AB6">
      <w:pPr>
        <w:spacing w:after="0"/>
        <w:rPr>
          <w:rFonts w:cs="Times New Roman"/>
        </w:rPr>
      </w:pPr>
    </w:p>
    <w:p w:rsidRDefault="00CB0EA4" w:rsidP="006F0AB6" w:rsidR="00CB0EA4">
      <w:pPr>
        <w:pStyle w:val="Naslovdokumenta"/>
        <w:spacing w:after="0"/>
      </w:pPr>
    </w:p>
    <w:p w:rsidRDefault="0071688E" w:rsidP="006F0AB6" w:rsidR="0071688E">
      <w:pPr>
        <w:pStyle w:val="Poetniodjeljak"/>
        <w:spacing w:after="0"/>
      </w:pPr>
    </w:p>
    <w:p w:rsidRDefault="00A21F0D" w:rsidP="006F0AB6" w:rsidR="00A21F0D">
      <w:pPr>
        <w:pStyle w:val="NormaleSPIS"/>
        <w:spacing w:after="0"/>
        <w:rPr>
          <w:noProof/>
        </w:rPr>
      </w:pPr>
    </w:p>
    <w:p w:rsidRDefault="00DA0242" w:rsidP="006F0AB6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C85AA606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46" w:val="num"/>
        </w:tabs>
        <w:ind w:hanging="495" w:left="134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AB6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6F0AB6"/>
  </w:style>
  <w:style w:customStyle="true" w:styleId="st1" w:type="character">
    <w:name w:val="st1"/>
    <w:rsid w:val="006F0AB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6F0AB6"/>
  </w:style>
  <w:style w:customStyle="1" w:styleId="st1" w:type="character">
    <w:name w:val="st1"/>
    <w:rsid w:val="006F0AB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84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>St-249/2015-19</izvorni_sadrzaj>
    <derivirana_varijabla naziv="DomainObject.Oznaka_1">St-249/2015-19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PLUS društvo s ograničenom odgovornošću za trgovinu i usluge zastupanog po punomoćniku Renata Šobak</izvorni_sadrzaj>
    <derivirana_varijabla naziv="DomainObject.Predmet.ProtustrankaFormated_1">  BETA PLUS društvo s ograničenom odgovornošću za trgovinu i usluge zastupanog po punomoćniku Renata Šobak</derivirana_varijabla>
  </DomainObject.Predmet.ProtustrankaFormated>
  <DomainObject.Predmet.ProtustrankaFormatedOIB>
    <izvorni_sadrzaj>  BETA PLUS društvo s ograničenom odgovornošću za trgovinu i usluge, OIB 53535806541 zastupanog po punomoćniku Renata Šobak</izvorni_sadrzaj>
    <derivirana_varijabla naziv="DomainObject.Predmet.ProtustrankaFormatedOIB_1">  BETA PLUS društvo s ograničenom odgovornošću za trgovinu i usluge, OIB 53535806541 zastupanog po punomoćniku Renata Šobak</derivirana_varijabla>
  </DomainObject.Predmet.ProtustrankaFormatedOIB>
  <DomainObject.Predmet.ProtustrankaFormatedWithAdress>
    <izvorni_sadrzaj> BETA PLUS društvo s ograničenom odgovornošću za trgovinu i usluge, Juraja Habdelića 4, 42000 Varaždin zastupanog po punomoćniku Renata Šobak</izvorni_sadrzaj>
    <derivirana_varijabla naziv="DomainObject.Predmet.ProtustrankaFormatedWithAdress_1"> BETA PLUS društvo s ograničenom odgovornošću za trgovinu i usluge, Juraja Habdelića 4, 42000 Varaždin zastupanog po punomoćniku Renata Šobak</derivirana_varijabla>
  </DomainObject.Predmet.ProtustrankaFormatedWithAdress>
  <DomainObject.Predmet.ProtustrankaFormatedWithAdressOIB>
    <izvorni_sadrzaj> BETA PLUS društvo s ograničenom odgovornošću za trgovinu i usluge, OIB 53535806541, Juraja Habdelića 4, 42000 Varaždin zastupanog po punomoćniku Renata Šobak</izvorni_sadrzaj>
    <derivirana_varijabla naziv="DomainObject.Predmet.ProtustrankaFormatedWithAdressOIB_1"> BETA PLUS društvo s ograničenom odgovornošću za trgovinu i usluge, OIB 53535806541, Juraja Habdelića 4, 42000 Varaždin zastupanog po punomoćniku Renata Šobak</derivirana_varijabla>
  </DomainObject.Predmet.ProtustrankaFormatedWithAdressOIB>
  <DomainObject.Predmet.ProtustrankaWithAdress>
    <izvorni_sadrzaj>BETA PLUS društvo s ograničenom odgovornošću za trgovinu i usluge Juraja Habdelića 4, 42000 Varaždin</izvorni_sadrzaj>
    <derivirana_varijabla naziv="DomainObject.Predmet.ProtustrankaWithAdress_1">BETA PLUS društvo s ograničenom odgovornošću za trgovinu i usluge Juraja Habdelića 4, 42000 Varaždin</derivirana_varijabla>
  </DomainObject.Predmet.ProtustrankaWithAdress>
  <DomainObject.Predmet.ProtustrankaWithAdressOIB>
    <izvorni_sadrzaj>BETA PLUS društvo s ograničenom odgovornošću za trgovinu i usluge, OIB 53535806541, Juraja Habdelića 4, 42000 Varaždin</izvorni_sadrzaj>
    <derivirana_varijabla naziv="DomainObject.Predmet.ProtustrankaWithAdressOIB_1">BETA PLUS društvo s ograničenom odgovornošću za trgovinu i usluge, OIB 53535806541, Juraja Habdelića 4, 42000 Varaždin</derivirana_varijabla>
  </DomainObject.Predmet.ProtustrankaWithAdressOIB>
  <DomainObject.Predmet.ProtustrankaNazivFormated>
    <izvorni_sadrzaj>BETA PLUS društvo s ograničenom odgovornošću za trgovinu i usluge</izvorni_sadrzaj>
    <derivirana_varijabla naziv="DomainObject.Predmet.ProtustrankaNazivFormated_1">BETA PLUS društvo s ograničenom odgovornošću za trgovinu i usluge</derivirana_varijabla>
  </DomainObject.Predmet.ProtustrankaNazivFormated>
  <DomainObject.Predmet.ProtustrankaNazivFormatedOIB>
    <izvorni_sadrzaj>BETA PLUS društvo s ograničenom odgovornošću za trgovinu i usluge, OIB 53535806541</izvorni_sadrzaj>
    <derivirana_varijabla naziv="DomainObject.Predmet.ProtustrankaNazivFormatedOIB_1">BETA PLUS društvo s ograničenom odgovornošću za trgovinu i usluge, OIB 53535806541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1116.67</izvorni_sadrzaj>
    <derivirana_varijabla naziv="DomainObject.Predmet.TrenutnaVrijednost_1">1116.67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BETA PLUS društvo s ograničenom odgovornošću za trgovinu i usluge zastupanog po punomoćniku Renata Šobak</item>
    </izvorni_sadrzaj>
    <derivirana_varijabla naziv="DomainObject.Predmet.ProtuStrankaListFormated_1">
      <item>BETA PLUS društvo s ograničenom odgovornošću za trgovinu i usluge zastupanog po punomoćniku Renata Šobak</item>
    </derivirana_varijabla>
  </DomainObject.Predmet.ProtuStrankaListFormated>
  <DomainObject.Predmet.ProtuStrankaListFormatedOIB>
    <izvorni_sadrzaj>
      <item>BETA PLUS društvo s ograničenom odgovornošću za trgovinu i usluge, OIB 53535806541 zastupanog po punomoćniku Renata Šobak</item>
    </izvorni_sadrzaj>
    <derivirana_varijabla naziv="DomainObject.Predmet.ProtuStrankaListFormatedOIB_1">
      <item>BETA PLUS društvo s ograničenom odgovornošću za trgovinu i usluge, OIB 53535806541 zastupanog po punomoćniku Renata Šobak</item>
    </derivirana_varijabla>
  </DomainObject.Predmet.ProtuStrankaListFormatedOIB>
  <DomainObject.Predmet.ProtuStrankaListFormatedWithAdress>
    <izvorni_sadrzaj>
      <item>BETA PLUS društvo s ograničenom odgovornošću za trgovinu i usluge, Juraja Habdelića 4, 42000 Varaždin zastupanog po punomoćniku Renata Šobak</item>
    </izvorni_sadrzaj>
    <derivirana_varijabla naziv="DomainObject.Predmet.ProtuStrankaListFormatedWithAdress_1">
      <item>BETA PLUS društvo s ograničenom odgovornošću za trgovinu i usluge, Juraja Habdelića 4, 42000 Varaždin zastupanog po punomoćniku Renata Šobak</item>
    </derivirana_varijabla>
  </DomainObject.Predmet.ProtuStrankaListFormatedWithAdress>
  <DomainObject.Predmet.ProtuStrankaListFormatedWithAdressOIB>
    <izvorni_sadrzaj>
      <item>BETA PLUS društvo s ograničenom odgovornošću za trgovinu i usluge, OIB 53535806541, Juraja Habdelića 4, 42000 Varaždin zastupanog po punomoćniku Renata Šobak</item>
    </izvorni_sadrzaj>
    <derivirana_varijabla naziv="DomainObject.Predmet.ProtuStrankaListFormatedWithAdressOIB_1">
      <item>BETA PLUS društvo s ograničenom odgovornošću za trgovinu i usluge, OIB 53535806541, Juraja Habdelića 4, 42000 Varaždin zastupanog po punomoćniku Renata Šobak</item>
    </derivirana_varijabla>
  </DomainObject.Predmet.ProtuStrankaListFormatedWithAdressOIB>
  <DomainObject.Predmet.ProtuStrankaListNazivFormated>
    <izvorni_sadrzaj>
      <item>BETA PLUS društvo s ograničenom odgovornošću za trgovinu i usluge</item>
    </izvorni_sadrzaj>
    <derivirana_varijabla naziv="DomainObject.Predmet.ProtuStrankaListNazivFormated_1">
      <item>BETA PLUS društvo s ograničenom odgovornošću za trgovinu i usluge</item>
    </derivirana_varijabla>
  </DomainObject.Predmet.ProtuStrankaListNazivFormated>
  <DomainObject.Predmet.ProtuStrankaListNazivFormatedOIB>
    <izvorni_sadrzaj>
      <item>BETA PLUS društvo s ograničenom odgovornošću za trgovinu i usluge, OIB 53535806541</item>
    </izvorni_sadrzaj>
    <derivirana_varijabla naziv="DomainObject.Predmet.ProtuStrankaListNazivFormatedOIB_1">
      <item>BETA PLUS društvo s ograničenom odgovornošću za trgovinu i usluge, OIB 53535806541</item>
    </derivirana_varijabla>
  </DomainObject.Predmet.ProtuStrankaListNazivFormatedOIB>
  <DomainObject.Predmet.OstaliListFormated>
    <izvorni_sadrzaj>
      <item>Sudski registar</item>
      <item>Renata Šobak punomoćnik sudionika u postupku BETA PLUS društvo s ograničenom odgovornošću za trgovinu i usluge</item>
      <item>Raiffeisenbank Austria d.d.</item>
      <item>Hrvatska poštanska banka d.d.</item>
      <item>Županijsko državno odvjetništvo</item>
    </izvorni_sadrzaj>
    <derivirana_varijabla naziv="DomainObject.Predmet.OstaliListFormated_1">
      <item>Sudski registar</item>
      <item>Renata Šobak punomoćnik sudionika u postupku BETA PLUS društvo s ograničenom odgovornošću za trgovinu i usluge</item>
      <item>Raiffeisenbank Austria d.d.</item>
      <item>Hrvatska poštanska banka d.d.</item>
      <item>Županijsko državno odvjetništvo</item>
    </derivirana_varijabla>
  </DomainObject.Predmet.OstaliListFormated>
  <DomainObject.Predmet.OstaliListFormatedOIB>
    <izvorni_sadrzaj>
      <item>Sudski registar</item>
      <item>Renata Šobak, OIB 04935646025 punomoćnik sudionika u postupku BETA PLUS društvo s ograničenom odgovornošću za trgovinu i usluge</item>
      <item>Raiffeisenbank Austria d.d.</item>
      <item>Hrvatska poštanska banka d.d.</item>
      <item>Županijsko državno odvjetništvo</item>
    </izvorni_sadrzaj>
    <derivirana_varijabla naziv="DomainObject.Predmet.OstaliListFormatedOIB_1">
      <item>Sudski registar</item>
      <item>Renata Šobak, OIB 04935646025 punomoćnik sudionika u postupku BETA PLUS društvo s ograničenom odgovornošću za trgovinu i usluge</item>
      <item>Raiffeisenbank Austria d.d.</item>
      <item>Hrvatska poštanska banka d.d.</item>
      <item>Županijsko državno odvjetništvo</item>
    </derivirana_varijabla>
  </DomainObject.Predmet.OstaliListFormatedOIB>
  <DomainObject.Predmet.OstaliListFormatedWithAdress>
    <izvorni_sadrzaj>
      <item>Sudski registar</item>
      <item>Renata Šobak, Slavenska 12,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izvorni_sadrzaj>
    <derivirana_varijabla naziv="DomainObject.Predmet.OstaliListFormatedWithAdress_1">
      <item>Sudski registar</item>
      <item>Renata Šobak, Slavenska 12,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derivirana_varijabla>
  </DomainObject.Predmet.OstaliListFormatedWithAdress>
  <DomainObject.Predmet.OstaliListFormatedWithAdressOIB>
    <izvorni_sadrzaj>
      <item>Sudski registar</item>
      <item>Renata Šobak, OIB 04935646025, Slavenska 12,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izvorni_sadrzaj>
    <derivirana_varijabla naziv="DomainObject.Predmet.OstaliListFormatedWithAdressOIB_1">
      <item>Sudski registar</item>
      <item>Renata Šobak, OIB 04935646025, Slavenska 12,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derivirana_varijabla>
  </DomainObject.Predmet.OstaliListFormatedWithAdressOIB>
  <DomainObject.Predmet.OstaliListNazivFormated>
    <izvorni_sadrzaj>
      <item>Sudski registar</item>
      <item>Renata Šobak</item>
      <item>Raiffeisenbank Austria d.d.</item>
      <item>Hrvatska poštanska banka d.d.</item>
      <item>Županijsko državno odvjetništvo</item>
    </izvorni_sadrzaj>
    <derivirana_varijabla naziv="DomainObject.Predmet.OstaliListNazivFormated_1">
      <item>Sudski registar</item>
      <item>Renata Šobak</item>
      <item>Raiffeisenbank Austria d.d.</item>
      <item>Hrvatska poštanska banka d.d.</item>
      <item>Županijsko državno odvjetništvo</item>
    </derivirana_varijabla>
  </DomainObject.Predmet.OstaliListNazivFormated>
  <DomainObject.Predmet.OstaliListNazivFormatedOIB>
    <izvorni_sadrzaj>
      <item>Sudski registar</item>
      <item>Renata Šobak, OIB 04935646025</item>
      <item>Raiffeisenbank Austria d.d.</item>
      <item>Hrvatska poštanska banka d.d.</item>
      <item>Županijsko državno odvjetništvo</item>
    </izvorni_sadrzaj>
    <derivirana_varijabla naziv="DomainObject.Predmet.OstaliListNazivFormatedOIB_1">
      <item>Sudski registar</item>
      <item>Renata Šobak, OIB 04935646025</item>
      <item>Raiffeisenbank Austria d.d.</item>
      <item>Hrvatska poštanska banka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St-249/2015-19</izvorni_sadrzaj>
    <derivirana_varijabla naziv="DomainObject.PoslovniBrojDokumenta_1">St-249/2015-19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BETA PLUS društvo s ograničenom odgovornošću za trgovinu i usluge</izvorni_sadrzaj>
    <derivirana_varijabla naziv="DomainObject.Predmet.ProtustrankaIDrugi_1">BETA PLUS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BETA PLUS društvo s ograničenom odgovornošću za trgovinu i usluge, OIB 53535806541, Juraja Habdelića 4, 42000 Varaždin</izvorni_sadrzaj>
    <derivirana_varijabla naziv="DomainObject.Predmet.ProtustrankaIDrugiAdressOIB_1">BETA PLUS društvo s ograničenom odgovornošću za trgovinu i usluge, OIB 53535806541,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BETA PLUS društvo s ograničenom odgovornošću za trgovinu i usluge</item>
      <item>Sudski registar</item>
      <item>Renata Šobak</item>
      <item>Raiffeisenbank Austria d.d.</item>
      <item>Hrvatska poštanska banka d.d.</item>
      <item>Županijsko državno odvjetništvo</item>
    </izvorni_sadrzaj>
    <derivirana_varijabla naziv="DomainObject.Predmet.SudioniciListNaziv_1">
      <item>Financijska agencija, Regionalni centar Zagreb, Podružnica Varaždin</item>
      <item>BETA PLUS društvo s ograničenom odgovornošću za trgovinu i usluge</item>
      <item>Sudski registar</item>
      <item>Renata Šobak</item>
      <item>Raiffeisenbank Austria d.d.</item>
      <item>Hrvatska poštanska banka d.d.</item>
      <item>Županijsko državno odvjetništvo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  <item>Renata Šobak, OIB 04935646025, Slavenska 12,42000 Varaždin</item>
      <item>Raiffeisenbank Austria d.d., Petrinjska ulica 59,10000 Zagreb</item>
      <item>Hrvatska poštanska banka d.d., Jurišićeva 4,10000 Zagreb</item>
      <item>Županijsko državno odvjetništvo, Braće Radića 2,42000 Varaždin</item>
    </izvorni_sadrzaj>
    <derivirana_varijabla naziv="DomainObject.Predmet.SudioniciListAdressOIB_1"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  <item>Renata Šobak, OIB 04935646025, Slavenska 12,42000 Varaždin</item>
      <item>Raiffeisenbank Austria d.d., Petrinjska ulica 59,10000 Zagreb</item>
      <item>Hrvatska poštanska banka d.d., Jurišićeva 4,10000 Zagreb</item>
      <item>Županijsko državno odvjetništvo,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B90B5-A4C5-47E3-9A9B-282531BC5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1385</properties:Characters>
  <properties:Lines>66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2016-02-25T12:38:00Z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St-249/2015-19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