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6048" w14:paraId="67a6048" w:rsidRDefault="001C6345" w:rsidP="001C6345" w:rsidR="001C6345">
      <w:pPr>
        <w:spacing w:after="0"/>
        <w:jc w:val="right"/>
        <w15:collapsed w:val="false"/>
      </w:pPr>
      <w:bookmarkStart w:name="_GoBack" w:id="0"/>
      <w:bookmarkEnd w:id="0"/>
      <w:r>
        <w:t>Poslovni broj: 3 St-231/16-5</w:t>
      </w:r>
    </w:p>
    <w:p w:rsidRDefault="001C6345" w:rsidP="001C6345" w:rsidR="001C634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C6345" w:rsidP="001C6345" w:rsidR="001C634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C6345" w:rsidP="001C6345" w:rsidR="001C634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C6345" w:rsidP="001C6345" w:rsidR="001C634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C6345" w:rsidP="001C6345" w:rsidR="001C6345">
      <w:pPr>
        <w:spacing w:after="0"/>
        <w:rPr>
          <w:lang w:eastAsia="hr-HR"/>
        </w:rPr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center"/>
      </w:pPr>
      <w:r>
        <w:t>U  I M E  R E P U B L I K E  H R V A T S K E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center"/>
      </w:pPr>
      <w:r>
        <w:t>R J E Š E NJ E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PILANA FLIČ društvo s ograničenom odgovornošću za šumarstvo, preradu drva, trgovinu i usluge, skraćena tvrtka: PILANA FLIČ d.o.o. Koprivnica, Kolodvorska 15, MBS: 070109240, OIB: 69977044894, dana 14. travnja 2016. godine</w:t>
      </w:r>
    </w:p>
    <w:p w:rsidRDefault="001C6345" w:rsidP="001C6345" w:rsidR="001C6345">
      <w:pPr>
        <w:spacing w:after="0"/>
        <w:jc w:val="both"/>
      </w:pPr>
    </w:p>
    <w:p w:rsidRDefault="001C6345" w:rsidP="001C6345" w:rsidR="001C6345">
      <w:pPr>
        <w:spacing w:after="0"/>
        <w:jc w:val="center"/>
      </w:pPr>
      <w:r>
        <w:t>r i j e š i o  j e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both"/>
      </w:pPr>
      <w:r>
        <w:tab/>
        <w:t>I/ Otvara se stečajni postupak nad stečajnim dužnikom PILANA FLIČ društvo s ograničenom odgovornošću za šumarstvo, preradu drva, trgovinu i usluge, skraćena tvrtka: PILANA FLIČ d.o.o. Koprivnica, Kolodvorska 15, MBS: 070109240, OIB: 69977044894, s danom 14. travnja 2016. u 14,30 sati.</w:t>
      </w:r>
    </w:p>
    <w:p w:rsidRDefault="001C6345" w:rsidP="001C6345" w:rsidR="001C6345">
      <w:pPr>
        <w:spacing w:after="0"/>
        <w:jc w:val="both"/>
      </w:pPr>
    </w:p>
    <w:p w:rsidRDefault="001C6345" w:rsidP="001C6345" w:rsidR="001C6345">
      <w:pPr>
        <w:spacing w:after="0"/>
        <w:jc w:val="both"/>
        <w:rPr>
          <w:szCs w:val="20"/>
        </w:rPr>
      </w:pPr>
      <w:r>
        <w:tab/>
        <w:t>II/ Zaključuje se stečajni postupak nad stečajnim dužnikom PILANA FLIČ društvo s ograničenom odgovornošću za šumarstvo, preradu drva, trgovinu i usluge, skraćena tvrtka: PILANA FLIČ d.o.o. Koprivnica, Kolodvorska 15, MBS: 070109240, OIB: 69977044894.</w:t>
      </w:r>
    </w:p>
    <w:p w:rsidRDefault="001C6345" w:rsidP="001C6345" w:rsidR="001C6345">
      <w:pPr>
        <w:spacing w:after="0"/>
        <w:jc w:val="both"/>
      </w:pPr>
    </w:p>
    <w:p w:rsidRDefault="001C6345" w:rsidP="001C6345" w:rsidR="001C6345">
      <w:pPr>
        <w:spacing w:after="0"/>
        <w:jc w:val="both"/>
      </w:pPr>
      <w:r>
        <w:tab/>
        <w:t>III/ Za stečajnog upravitelja imenuje se Jelenko Lehki iz Zagreba, Pavla Hatza 10, OIB: 96068307857.</w:t>
      </w:r>
    </w:p>
    <w:p w:rsidRDefault="001C6345" w:rsidP="001C6345" w:rsidR="001C6345">
      <w:pPr>
        <w:spacing w:after="0"/>
        <w:jc w:val="both"/>
        <w:rPr>
          <w:color w:val="FF0000"/>
        </w:rPr>
      </w:pPr>
    </w:p>
    <w:p w:rsidRDefault="001C6345" w:rsidP="001C6345" w:rsidR="001C6345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1C6345" w:rsidP="001C6345" w:rsidR="001C6345">
      <w:pPr>
        <w:spacing w:after="0"/>
        <w:jc w:val="both"/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center"/>
      </w:pPr>
      <w:r>
        <w:t>Obrazloženje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both"/>
      </w:pPr>
      <w:r>
        <w:tab/>
        <w:t xml:space="preserve">Predlagatelj je dana 12. veljače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1C6345" w:rsidP="001C6345" w:rsidR="001C6345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center"/>
      </w:pPr>
      <w:r>
        <w:t>U Varaždinu, 14. travnja 2016. godine</w:t>
      </w:r>
    </w:p>
    <w:p w:rsidRDefault="001C6345" w:rsidP="001C6345" w:rsidR="001C6345">
      <w:pPr>
        <w:spacing w:after="0"/>
      </w:pPr>
      <w:r>
        <w:t xml:space="preserve">                                                                                                  </w:t>
      </w:r>
    </w:p>
    <w:p w:rsidRDefault="001C6345" w:rsidP="001C6345" w:rsidR="001C6345">
      <w:pPr>
        <w:spacing w:after="0"/>
      </w:pPr>
      <w:r>
        <w:t xml:space="preserve">     </w:t>
      </w:r>
    </w:p>
    <w:p w:rsidRDefault="001C6345" w:rsidP="001C6345" w:rsidR="001C634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  <w:r>
        <w:t xml:space="preserve">                              </w:t>
      </w:r>
    </w:p>
    <w:p w:rsidRDefault="001C6345" w:rsidP="001C6345" w:rsidR="001C6345">
      <w:pPr>
        <w:spacing w:after="0"/>
      </w:pPr>
      <w:r>
        <w:tab/>
        <w:t>UPUTA O PRAVNOM LIJEKU: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C6345" w:rsidP="001C6345" w:rsidR="001C634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  <w:r>
        <w:t>DNA:</w:t>
      </w:r>
    </w:p>
    <w:p w:rsidRDefault="001C6345" w:rsidP="001C6345" w:rsidR="001C634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C6345" w:rsidP="001C6345" w:rsidR="001C6345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1C6345" w:rsidP="001C6345" w:rsidR="001C6345">
      <w:pPr>
        <w:numPr>
          <w:ilvl w:val="0"/>
          <w:numId w:val="47"/>
        </w:numPr>
        <w:spacing w:after="0"/>
      </w:pPr>
      <w:r>
        <w:t>Dužnik PILANA FLIČ d.o.o. Koprivnica, Kolodvorska 15</w:t>
      </w:r>
    </w:p>
    <w:p w:rsidRDefault="001C6345" w:rsidP="001C6345" w:rsidR="001C6345">
      <w:pPr>
        <w:numPr>
          <w:ilvl w:val="0"/>
          <w:numId w:val="47"/>
        </w:numPr>
        <w:spacing w:after="0"/>
      </w:pPr>
      <w:r>
        <w:t>Direktor dužnika Nevenka Brunec, Mihovila Pavleka Miškine 1/a, 48316 Đelekovec</w:t>
      </w:r>
    </w:p>
    <w:p w:rsidRDefault="001C6345" w:rsidP="001C6345" w:rsidR="001C6345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1C6345" w:rsidP="001C6345" w:rsidR="001C6345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1C6345" w:rsidP="001C6345" w:rsidR="001C6345">
      <w:pPr>
        <w:numPr>
          <w:ilvl w:val="0"/>
          <w:numId w:val="47"/>
        </w:numPr>
        <w:spacing w:after="0"/>
        <w:rPr>
          <w:color w:val="FF0000"/>
        </w:rPr>
      </w:pPr>
      <w:r>
        <w:t>Stečajni upravitelj Jelenko Lehki iz Zagreba, Pavla Hatza 10</w:t>
      </w:r>
    </w:p>
    <w:p w:rsidRDefault="001C6345" w:rsidP="001C6345" w:rsidR="001C6345">
      <w:pPr>
        <w:numPr>
          <w:ilvl w:val="0"/>
          <w:numId w:val="47"/>
        </w:numPr>
        <w:spacing w:after="0"/>
      </w:pPr>
      <w:r>
        <w:t>e-Oglasna ploča suda</w:t>
      </w: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</w:p>
    <w:p w:rsidRDefault="001C6345" w:rsidP="001C6345" w:rsidR="001C6345">
      <w:pPr>
        <w:spacing w:after="0"/>
      </w:pPr>
    </w:p>
    <w:p w:rsidRDefault="00644A17" w:rsidP="001C6345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A17" w:rsidP="00537B78" w:rsidR="00644A17">
      <w:r>
        <w:separator/>
      </w:r>
    </w:p>
  </w:endnote>
  <w:endnote w:id="0" w:type="continuationSeparator">
    <w:p w:rsidRDefault="00644A17" w:rsidP="00537B78" w:rsidR="00644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A17" w:rsidP="00537B78" w:rsidR="00644A17">
      <w:r>
        <w:separator/>
      </w:r>
    </w:p>
  </w:footnote>
  <w:footnote w:id="0" w:type="continuationSeparator">
    <w:p w:rsidRDefault="00644A17" w:rsidP="00537B78" w:rsidR="00644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345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D5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A17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St-231/2016-5</izvorni_sadrzaj>
    <derivirana_varijabla naziv="DomainObject.Oznaka_1">St-231/2016-5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FLIČ društvo s ograničenom odgovornošću za šumarstvo, preradu drva, trgovinu i usluge</izvorni_sadrzaj>
    <derivirana_varijabla naziv="DomainObject.Predmet.ProtustrankaFormated_1">  PILANA FLIČ društvo s ograničenom odgovornošću za šumarstvo, preradu drva, trgovinu i usluge</derivirana_varijabla>
  </DomainObject.Predmet.ProtustrankaFormated>
  <DomainObject.Predmet.ProtustrankaFormatedOIB>
    <izvorni_sadrzaj>  PILANA FLIČ društvo s ograničenom odgovornošću za šumarstvo, preradu drva, trgovinu i usluge, OIB 69977044894</izvorni_sadrzaj>
    <derivirana_varijabla naziv="DomainObject.Predmet.ProtustrankaFormatedOIB_1">  PILANA FLIČ društvo s ograničenom odgovornošću za šumarstvo, preradu drva, trgovinu i usluge, OIB 69977044894</derivirana_varijabla>
  </DomainObject.Predmet.ProtustrankaFormatedOIB>
  <DomainObject.Predmet.ProtustrankaFormatedWithAdress>
    <izvorni_sadrzaj> PILANA FLIČ društvo s ograničenom odgovornošću za šumarstvo, preradu drva, trgovinu i usluge, Kolodvorska 15, 48000 Koprivnica</izvorni_sadrzaj>
    <derivirana_varijabla naziv="DomainObject.Predmet.ProtustrankaFormatedWithAdress_1"> PILANA FLIČ društvo s ograničenom odgovornošću za šumarstvo, preradu drva, trgovinu i usluge, Kolodvorska 15, 48000 Koprivnica</derivirana_varijabla>
  </DomainObject.Predmet.ProtustrankaFormatedWithAdress>
  <DomainObject.Predmet.ProtustrankaFormatedWithAdressOIB>
    <izvorni_sadrzaj> PILANA FLIČ društvo s ograničenom odgovornošću za šumarstvo, preradu drva, trgovinu i usluge, OIB 69977044894, Kolodvorska 15, 48000 Koprivnica</izvorni_sadrzaj>
    <derivirana_varijabla naziv="DomainObject.Predmet.ProtustrankaFormatedWithAdressOIB_1"> PILANA FLIČ društvo s ograničenom odgovornošću za šumarstvo, preradu drva, trgovinu i usluge, OIB 69977044894, Kolodvorska 15, 48000 Koprivnica</derivirana_varijabla>
  </DomainObject.Predmet.ProtustrankaFormatedWithAdressOIB>
  <DomainObject.Predmet.ProtustrankaWithAdress>
    <izvorni_sadrzaj>PILANA FLIČ društvo s ograničenom odgovornošću za šumarstvo, preradu drva, trgovinu i usluge Kolodvorska 15, 48000 Koprivnica</izvorni_sadrzaj>
    <derivirana_varijabla naziv="DomainObject.Predmet.ProtustrankaWithAdress_1">PILANA FLIČ društvo s ograničenom odgovornošću za šumarstvo, preradu drva, trgovinu i usluge Kolodvorska 15, 48000 Koprivnica</derivirana_varijabla>
  </DomainObject.Predmet.ProtustrankaWithAdress>
  <DomainObject.Predmet.ProtustrankaWithAdressOIB>
    <izvorni_sadrzaj>PILANA FLIČ društvo s ograničenom odgovornošću za šumarstvo, preradu drva, trgovinu i usluge, OIB 69977044894, Kolodvorska 15, 48000 Koprivnica</izvorni_sadrzaj>
    <derivirana_varijabla naziv="DomainObject.Predmet.ProtustrankaWithAdressOIB_1">PILANA FLIČ društvo s ograničenom odgovornošću za šumarstvo, preradu drva, trgovinu i usluge, OIB 69977044894, Kolodvorska 15, 48000 Koprivnica</derivirana_varijabla>
  </DomainObject.Predmet.ProtustrankaWithAdressOIB>
  <DomainObject.Predmet.ProtustrankaNazivFormated>
    <izvorni_sadrzaj>PILANA FLIČ društvo s ograničenom odgovornošću za šumarstvo, preradu drva, trgovinu i usluge</izvorni_sadrzaj>
    <derivirana_varijabla naziv="DomainObject.Predmet.ProtustrankaNazivFormated_1">PILANA FLIČ društvo s ograničenom odgovornošću za šumarstvo, preradu drva, trgovinu i usluge</derivirana_varijabla>
  </DomainObject.Predmet.ProtustrankaNazivFormated>
  <DomainObject.Predmet.ProtustrankaNazivFormatedOIB>
    <izvorni_sadrzaj>PILANA FLIČ društvo s ograničenom odgovornošću za šumarstvo, preradu drva, trgovinu i usluge, OIB 69977044894</izvorni_sadrzaj>
    <derivirana_varijabla naziv="DomainObject.Predmet.ProtustrankaNazivFormatedOIB_1">PILANA FLIČ društvo s ograničenom odgovornošću za šumarstvo, preradu drva, trgovinu i usluge, OIB 69977044894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24263.12</izvorni_sadrzaj>
    <derivirana_varijabla naziv="DomainObject.Predmet.TrenutnaVrijednost_1">24263.12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FLIČ društvo s ograničenom odgovornošću za šumarstvo, preradu drva, trgovinu i usluge</item>
    </izvorni_sadrzaj>
    <derivirana_varijabla naziv="DomainObject.Predmet.ProtuStrankaListFormated_1">
      <item>PILANA FLIČ društvo s ograničenom odgovornošću za šumarstvo, preradu drva, trgovinu i usluge</item>
    </derivirana_varijabla>
  </DomainObject.Predmet.ProtuStrankaListFormated>
  <DomainObject.Predmet.ProtuStrankaListFormatedOIB>
    <izvorni_sadrzaj>
      <item>PILANA FLIČ društvo s ograničenom odgovornošću za šumarstvo, preradu drva, trgovinu i usluge, OIB 69977044894</item>
    </izvorni_sadrzaj>
    <derivirana_varijabla naziv="DomainObject.Predmet.ProtuStrankaListFormatedOIB_1">
      <item>PILANA FLIČ društvo s ograničenom odgovornošću za šumarstvo, preradu drva, trgovinu i usluge, OIB 69977044894</item>
    </derivirana_varijabla>
  </DomainObject.Predmet.ProtuStrankaListFormatedOIB>
  <DomainObject.Predmet.ProtuStrankaListFormatedWithAdress>
    <izvorni_sadrzaj>
      <item>PILANA FLIČ društvo s ograničenom odgovornošću za šumarstvo, preradu drva, trgovinu i usluge, Kolodvorska 15, 48000 Koprivnica</item>
    </izvorni_sadrzaj>
    <derivirana_varijabla naziv="DomainObject.Predmet.ProtuStrankaListFormatedWithAdress_1">
      <item>PILANA FLIČ društvo s ograničenom odgovornošću za šumarstvo, preradu drva, trgovinu i usluge, Kolodvorska 15, 48000 Koprivnica</item>
    </derivirana_varijabla>
  </DomainObject.Predmet.ProtuStrankaListFormatedWithAdress>
  <DomainObject.Predmet.ProtuStrankaListFormatedWithAdressOIB>
    <izvorni_sadrzaj>
      <item>PILANA FLIČ društvo s ograničenom odgovornošću za šumarstvo, preradu drva, trgovinu i usluge, OIB 69977044894, Kolodvorska 15, 48000 Koprivnica</item>
    </izvorni_sadrzaj>
    <derivirana_varijabla naziv="DomainObject.Predmet.ProtuStrankaListFormatedWithAdressOIB_1">
      <item>PILANA FLIČ društvo s ograničenom odgovornošću za šumarstvo, preradu drva, trgovinu i usluge, OIB 69977044894, Kolodvorska 15, 48000 Koprivnica</item>
    </derivirana_varijabla>
  </DomainObject.Predmet.ProtuStrankaListFormatedWithAdressOIB>
  <DomainObject.Predmet.ProtuStrankaListNazivFormated>
    <izvorni_sadrzaj>
      <item>PILANA FLIČ društvo s ograničenom odgovornošću za šumarstvo, preradu drva, trgovinu i usluge</item>
    </izvorni_sadrzaj>
    <derivirana_varijabla naziv="DomainObject.Predmet.ProtuStrankaListNazivFormated_1">
      <item>PILANA FLIČ društvo s ograničenom odgovornošću za šumarstvo, preradu drva, trgovinu i usluge</item>
    </derivirana_varijabla>
  </DomainObject.Predmet.ProtuStrankaListNazivFormated>
  <DomainObject.Predmet.ProtuStrankaListNazivFormatedOIB>
    <izvorni_sadrzaj>
      <item>PILANA FLIČ društvo s ograničenom odgovornošću za šumarstvo, preradu drva, trgovinu i usluge, OIB 69977044894</item>
    </izvorni_sadrzaj>
    <derivirana_varijabla naziv="DomainObject.Predmet.ProtuStrankaListNazivFormatedOIB_1">
      <item>PILANA FLIČ društvo s ograničenom odgovornošću za šumarstvo, preradu drva, trgovinu i usluge, OIB 69977044894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St-231/2016-5</izvorni_sadrzaj>
    <derivirana_varijabla naziv="DomainObject.PoslovniBrojDokumenta_1">St-231/2016-5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FLIČ društvo s ograničenom odgovornošću za šumarstvo, preradu drva, trgovinu i usluge</izvorni_sadrzaj>
    <derivirana_varijabla naziv="DomainObject.Predmet.ProtustrankaIDrugi_1">PILANA FLIČ društvo s ograničenom odgovornošću za šumarstvo, preradu drva,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PILANA FLIČ društvo s ograničenom odgovornošću za šumarstvo, preradu drva, trgovinu i usluge, OIB 69977044894, Kolodvorska 15, 48000 Koprivnica</izvorni_sadrzaj>
    <derivirana_varijabla naziv="DomainObject.Predmet.ProtustrankaIDrugiAdressOIB_1">PILANA FLIČ društvo s ograničenom odgovornošću za šumarstvo, preradu drva, trgovinu i usluge, OIB 69977044894, Kolodvorska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FLIČ društvo s ograničenom odgovornošću za šumarstvo, preradu drva, trgovinu i usluge</item>
      <item>Sudski registar</item>
    </izvorni_sadrzaj>
    <derivirana_varijabla naziv="DomainObject.Predmet.SudioniciListNaziv_1">
      <item>Financijska agencija</item>
      <item>PILANA FLIČ društvo s ograničenom odgovornošću za šumarstvo, preradu drva,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PILANA FLIČ društvo s ograničenom odgovornošću za šumarstvo, preradu drva, trgovinu i usluge, OIB 69977044894, Kolodvorska 15,48000 Koprivnica</item>
      <item>Sudski registar</item>
    </izvorni_sadrzaj>
    <derivirana_varijabla naziv="DomainObject.Predmet.SudioniciListAdressOIB_1">
      <item>Financijska agencija, OIB 85821130368, A. Cesarca 2,42000 Varaždin</item>
      <item>PILANA FLIČ društvo s ograničenom odgovornošću za šumarstvo, preradu drva, trgovinu i usluge, OIB 69977044894, Kolodvorska 15,48000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C3063-A0A3-468A-A9A6-B207653A1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3102</properties:Characters>
  <properties:Lines>92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2016-04-14T10:29:00Z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