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9375" w14:paraId="f969375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6ED" w:rsidP="003F3E77" w:rsidR="00FE26ED">
      <w:pPr>
        <w:rPr>
          <w:b/>
        </w:rPr>
      </w:pP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 w:rsidR="00567F19" w:rsidRPr="00984281">
        <w:t xml:space="preserve">TRGOVAČKI SUD U OSIJEKU, STALNA SLUŽBA </w:t>
      </w:r>
      <w:r w:rsidR="00567F19">
        <w:t>U SLAVONSKOM BRODU</w:t>
      </w:r>
      <w:r w:rsidR="00567F19" w:rsidRPr="002E5F1B">
        <w:rPr>
          <w:b/>
        </w:rPr>
        <w:t>,</w:t>
      </w:r>
      <w:r w:rsidR="00567F19" w:rsidRPr="002E5F1B">
        <w:t xml:space="preserve"> po stečajnoj sutkinji Mirni Vujčić </w:t>
      </w:r>
      <w:r w:rsidR="00567F19">
        <w:t xml:space="preserve">postupajući po zahtjevu privremenog stečajnog upravitelja za isplatu nagrade za rad </w:t>
      </w:r>
      <w:r w:rsidR="00567F19" w:rsidRPr="002E5F1B">
        <w:t>u postupku nad stečajnim dužnikom</w:t>
      </w:r>
      <w:r w:rsidR="00567F19">
        <w:t xml:space="preserve"> </w:t>
      </w:r>
      <w:r w:rsidR="0085671D">
        <w:t>Dudo usluge j.d.o.o. za ugostiteljstvo, skraćena tvrtka: Dudo usluge j.d.o.o., Jastrebarsko ( Grad Jastrebarsko ), Ulica bana Josipa Jelačića 36, OIB 90535146524</w:t>
      </w:r>
      <w:r w:rsidR="00567F19" w:rsidRPr="000B006B">
        <w:rPr>
          <w:b/>
        </w:rPr>
        <w:t>,</w:t>
      </w:r>
      <w:r w:rsidR="00567F19" w:rsidRPr="000B006B">
        <w:t xml:space="preserve"> dana </w:t>
      </w:r>
      <w:r w:rsidR="0085671D">
        <w:t>20</w:t>
      </w:r>
      <w:r w:rsidR="00740C0E">
        <w:t>. rujna</w:t>
      </w:r>
      <w:r w:rsidR="00567F19" w:rsidRPr="000B006B">
        <w:t xml:space="preserve">  2018. godine</w:t>
      </w:r>
    </w:p>
    <w:p w:rsidRDefault="00B951F3" w:rsidP="003F3E77" w:rsidR="00B951F3">
      <w:pPr>
        <w:jc w:val="both"/>
        <w:rPr>
          <w:b/>
        </w:rPr>
      </w:pPr>
    </w:p>
    <w:p w:rsidRDefault="003F3E77" w:rsidP="00B951F3" w:rsidR="003F3E77" w:rsidRPr="00C65AAA">
      <w:pPr>
        <w:jc w:val="center"/>
      </w:pPr>
      <w:r w:rsidRPr="00C65AAA">
        <w:t>r i j e š i o    j e</w:t>
      </w:r>
    </w:p>
    <w:p w:rsidRDefault="00567F19" w:rsidP="00567F19" w:rsidR="00567F19">
      <w:pPr>
        <w:jc w:val="both"/>
      </w:pPr>
      <w:r>
        <w:t xml:space="preserve"> </w:t>
      </w:r>
      <w:r>
        <w:tab/>
      </w:r>
      <w:r>
        <w:tab/>
      </w:r>
    </w:p>
    <w:p w:rsidRDefault="00567F19" w:rsidP="00567F19" w:rsidR="00FC1EC9">
      <w:pPr>
        <w:jc w:val="both"/>
      </w:pPr>
      <w:r>
        <w:t xml:space="preserve"> </w:t>
      </w:r>
      <w:r>
        <w:tab/>
      </w:r>
      <w:r>
        <w:tab/>
      </w:r>
      <w:r w:rsidR="003F3E77" w:rsidRPr="00C65AAA">
        <w:t xml:space="preserve"> </w:t>
      </w:r>
      <w:r w:rsidR="00FC1EC9">
        <w:rPr>
          <w:b/>
        </w:rPr>
        <w:t xml:space="preserve">I. </w:t>
      </w:r>
      <w:r w:rsidR="005A1B57">
        <w:t>Privremenoj</w:t>
      </w:r>
      <w:r w:rsidR="00FC1EC9">
        <w:t xml:space="preserve"> stečajno</w:t>
      </w:r>
      <w:r w:rsidR="005A1B57">
        <w:t>j</w:t>
      </w:r>
      <w:r w:rsidR="00FC1EC9">
        <w:t xml:space="preserve"> upravitelj</w:t>
      </w:r>
      <w:r w:rsidR="005A1B57">
        <w:t>ici</w:t>
      </w:r>
      <w:r w:rsidR="00FC1EC9">
        <w:t xml:space="preserve"> </w:t>
      </w:r>
      <w:r w:rsidR="005A1B57">
        <w:t xml:space="preserve">Sanji </w:t>
      </w:r>
      <w:proofErr w:type="spellStart"/>
      <w:r w:rsidR="005A1B57">
        <w:t>Mišević</w:t>
      </w:r>
      <w:proofErr w:type="spellEnd"/>
      <w:r w:rsidR="005A1B57">
        <w:t xml:space="preserve"> iz Osijeka, </w:t>
      </w:r>
      <w:proofErr w:type="spellStart"/>
      <w:r w:rsidR="005A1B57" w:rsidRPr="005A1B57">
        <w:t>L.Jagera</w:t>
      </w:r>
      <w:proofErr w:type="spellEnd"/>
      <w:r w:rsidR="005A1B57" w:rsidRPr="005A1B57">
        <w:t xml:space="preserve"> 24, OIB 17448143522</w:t>
      </w:r>
      <w:r w:rsidR="002B2BEA">
        <w:t xml:space="preserve"> </w:t>
      </w:r>
      <w:r w:rsidR="00FC1EC9">
        <w:t>određuje se nagrada za rad u iznosu od 3.000,00 Kn bruto.</w:t>
      </w:r>
    </w:p>
    <w:p w:rsidRDefault="00885B86" w:rsidP="00567F19" w:rsidR="00885B86">
      <w:pPr>
        <w:jc w:val="both"/>
      </w:pPr>
    </w:p>
    <w:p w:rsidRDefault="00FC1EC9" w:rsidP="006F770D" w:rsidR="00FC1EC9">
      <w:pPr>
        <w:jc w:val="both"/>
      </w:pPr>
      <w:r>
        <w:tab/>
      </w:r>
      <w:r>
        <w:tab/>
      </w:r>
      <w:r>
        <w:rPr>
          <w:b/>
        </w:rPr>
        <w:t xml:space="preserve">II. </w:t>
      </w:r>
      <w:r>
        <w:t xml:space="preserve"> Nalaže se računovodstvu suda nagradu iz točke I. ovoga rješenja po pravomoćnosti rješenja isplatiti iz sredstava Fonda za namirenje troškova  stečajnog postupka, na poslovni račun privremenog stečajnog upravitelja broj </w:t>
      </w:r>
      <w:r w:rsidR="006F770D" w:rsidRPr="006F770D">
        <w:t>HR292360003115813090</w:t>
      </w:r>
      <w:r w:rsidR="006F770D">
        <w:t>.</w:t>
      </w:r>
    </w:p>
    <w:p w:rsidRDefault="00FE26ED" w:rsidP="006F770D" w:rsidR="00FE26ED">
      <w:pPr>
        <w:jc w:val="both"/>
        <w:rPr>
          <w:b/>
        </w:rPr>
      </w:pPr>
    </w:p>
    <w:p w:rsidRDefault="00FC1EC9" w:rsidP="00FC1EC9" w:rsidR="00FC1EC9">
      <w:pPr>
        <w:jc w:val="both"/>
        <w:rPr>
          <w:b/>
        </w:rPr>
      </w:pPr>
    </w:p>
    <w:p w:rsidRDefault="00FC1EC9" w:rsidP="00FC1EC9" w:rsidR="00FC1EC9">
      <w:pPr>
        <w:jc w:val="center"/>
      </w:pPr>
      <w:r>
        <w:t>Obrazloženje</w:t>
      </w:r>
    </w:p>
    <w:p w:rsidRDefault="00FC1EC9" w:rsidP="00FC1EC9" w:rsidR="00FC1EC9">
      <w:pPr>
        <w:jc w:val="both"/>
      </w:pPr>
    </w:p>
    <w:p w:rsidRDefault="00FC1EC9" w:rsidP="00FC1EC9" w:rsidR="00FC1EC9">
      <w:pPr>
        <w:jc w:val="both"/>
      </w:pPr>
      <w:r>
        <w:t xml:space="preserve"> </w:t>
      </w:r>
      <w:r>
        <w:tab/>
        <w:t xml:space="preserve"> </w:t>
      </w:r>
      <w:r>
        <w:tab/>
        <w:t>Rješenjem poslovni broj 7/St-</w:t>
      </w:r>
      <w:r w:rsidR="00D36E06">
        <w:t>1</w:t>
      </w:r>
      <w:r w:rsidR="00FA5C48">
        <w:t>002</w:t>
      </w:r>
      <w:r>
        <w:t>/201</w:t>
      </w:r>
      <w:r w:rsidR="00D36E06">
        <w:t>7-</w:t>
      </w:r>
      <w:r w:rsidR="00FA5C48">
        <w:t>23</w:t>
      </w:r>
      <w:r>
        <w:t xml:space="preserve"> od </w:t>
      </w:r>
      <w:r w:rsidR="00FA5C48">
        <w:t>11. siječnja</w:t>
      </w:r>
      <w:r>
        <w:t xml:space="preserve"> 201</w:t>
      </w:r>
      <w:r w:rsidR="00D36E06">
        <w:t>8</w:t>
      </w:r>
      <w:r>
        <w:t>.</w:t>
      </w:r>
      <w:r w:rsidR="00D36E06">
        <w:t xml:space="preserve"> </w:t>
      </w:r>
      <w:r>
        <w:t>godine sukladno odredbi čl. 118 Stečajnog zakona ( NN 71/15 dalje SZ ) imenovan</w:t>
      </w:r>
      <w:r w:rsidR="003B21BC">
        <w:t>a je privremena</w:t>
      </w:r>
      <w:r>
        <w:t xml:space="preserve"> stečajn</w:t>
      </w:r>
      <w:r w:rsidR="003B21BC">
        <w:t>a</w:t>
      </w:r>
      <w:r>
        <w:t xml:space="preserve"> upravitelj</w:t>
      </w:r>
      <w:r w:rsidR="003B21BC">
        <w:t>ica</w:t>
      </w:r>
      <w:r>
        <w:t xml:space="preserve"> </w:t>
      </w:r>
      <w:r w:rsidR="003B21BC">
        <w:t xml:space="preserve">Sanja </w:t>
      </w:r>
      <w:proofErr w:type="spellStart"/>
      <w:r w:rsidR="003B21BC">
        <w:t>Mišević</w:t>
      </w:r>
      <w:proofErr w:type="spellEnd"/>
      <w:r w:rsidR="003B21BC">
        <w:t xml:space="preserve"> iz Osijeka</w:t>
      </w:r>
      <w:r w:rsidR="00885B86">
        <w:t xml:space="preserve"> kojoj</w:t>
      </w:r>
      <w:r>
        <w:t xml:space="preserve"> je naloženo poduzeti određene radnje radi utvrđivanja postojanja zakonskih razloga za otvaranje stečajnog postupka, kao i opsega imovine stečajnog dužnika</w:t>
      </w:r>
      <w:r w:rsidR="002E6AF5">
        <w:t>.</w:t>
      </w:r>
      <w:r>
        <w:t xml:space="preserve"> </w:t>
      </w:r>
    </w:p>
    <w:p w:rsidRDefault="00885B86" w:rsidP="00EB5B05" w:rsidR="00FC1EC9">
      <w:pPr>
        <w:jc w:val="both"/>
      </w:pPr>
      <w:r>
        <w:t xml:space="preserve"> </w:t>
      </w:r>
      <w:r>
        <w:tab/>
      </w:r>
      <w:r>
        <w:tab/>
      </w:r>
      <w:r w:rsidR="00FA2893">
        <w:t>Kako je p</w:t>
      </w:r>
      <w:r>
        <w:t>rivremena</w:t>
      </w:r>
      <w:r w:rsidR="00FC1EC9">
        <w:t xml:space="preserve"> stečajn</w:t>
      </w:r>
      <w:r>
        <w:t>a</w:t>
      </w:r>
      <w:r w:rsidR="00FC1EC9">
        <w:t xml:space="preserve"> upravitelj</w:t>
      </w:r>
      <w:r>
        <w:t>ica nastavno tome poduzela</w:t>
      </w:r>
      <w:r w:rsidR="00FC1EC9">
        <w:t xml:space="preserve"> radnje radi utvrđivanja opsega stečajne mase i utvrđivanja financijsko-gospodarskog stanja stečajnog dužnika te je podni</w:t>
      </w:r>
      <w:r w:rsidR="00163CF3">
        <w:t>jela</w:t>
      </w:r>
      <w:r w:rsidR="00FC1EC9">
        <w:t xml:space="preserve"> pisano Izvješće o obavljenim radnjama, ocjena </w:t>
      </w:r>
      <w:r w:rsidR="00163CF3">
        <w:t xml:space="preserve">je </w:t>
      </w:r>
      <w:r w:rsidR="00FC1EC9">
        <w:t>suda da je iznos nagrade od 3.000,00 Kn bruto primjeren radu i trudu privremenog stečajnog upravitelja.</w:t>
      </w:r>
    </w:p>
    <w:p w:rsidRDefault="00FC1EC9" w:rsidP="00FC1EC9" w:rsidR="00FC1EC9">
      <w:pPr>
        <w:ind w:firstLine="720"/>
        <w:jc w:val="both"/>
      </w:pPr>
      <w:r>
        <w:t xml:space="preserve"> </w:t>
      </w:r>
      <w:r>
        <w:tab/>
        <w:t>Nadalje je utvrđeno da Financijska agencija nije zaplijenila novčana sredstva na ime predujma za namirenje troškova stečajnog postupka sukladno odredbi čl.112 st. 5 SZ-a, a niti prisilno naplatila rješenje kojima je osobama za zastupanje dužnika po zakonu naloženo plaćanje predujma za namirenje troškova stečajnog postupka.</w:t>
      </w:r>
    </w:p>
    <w:p w:rsidRDefault="00FC1EC9" w:rsidP="00FC1EC9" w:rsidR="000733F2">
      <w:pPr>
        <w:jc w:val="both"/>
      </w:pPr>
      <w:r>
        <w:t xml:space="preserve"> </w:t>
      </w:r>
      <w:r>
        <w:tab/>
      </w:r>
      <w:r>
        <w:tab/>
        <w:t xml:space="preserve">Stoga je na temelju odredbe članka 4.  Uredbe o kriterijima i načinu obračuna i </w:t>
      </w: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0733F2" w:rsidP="00FC1EC9" w:rsidR="000733F2">
      <w:pPr>
        <w:jc w:val="both"/>
      </w:pPr>
    </w:p>
    <w:p w:rsidRDefault="00FC1EC9" w:rsidP="00FC1EC9" w:rsidR="00FC1EC9">
      <w:pPr>
        <w:jc w:val="both"/>
      </w:pPr>
      <w:r>
        <w:t>plaćanju nagrade stečajnim upraviteljima ( NN 105/15 )  i odredbe čl. 94 st. 1, st. 2, st. 4, st. 5 i st. 6 i čl. 119 st. 6 SZ-a odlučeno kao u izreci rješenja.</w:t>
      </w:r>
    </w:p>
    <w:p w:rsidRDefault="00FC1EC9" w:rsidP="00FC1EC9" w:rsidR="00FC1EC9">
      <w:pPr>
        <w:jc w:val="both"/>
      </w:pPr>
    </w:p>
    <w:p w:rsidRDefault="00FC1EC9" w:rsidP="00FC1EC9" w:rsidR="00FC1EC9">
      <w:r>
        <w:tab/>
      </w:r>
      <w:r>
        <w:tab/>
        <w:t xml:space="preserve">U Slavonskom Brodu, </w:t>
      </w:r>
      <w:r w:rsidR="00490F74">
        <w:t>20</w:t>
      </w:r>
      <w:r w:rsidR="00EC40FF">
        <w:t>. rujna 2018</w:t>
      </w:r>
      <w:r>
        <w:t>. godine</w:t>
      </w:r>
    </w:p>
    <w:p w:rsidRDefault="00FC1EC9" w:rsidP="00FC1EC9" w:rsidR="00FC1EC9"/>
    <w:p w:rsidRDefault="00FC1EC9" w:rsidP="00FC1EC9" w:rsidR="00FC1EC9"/>
    <w:p w:rsidRDefault="00FC1EC9" w:rsidP="00FC1EC9" w:rsidR="00FC1E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A0E91">
        <w:t xml:space="preserve">  </w:t>
      </w:r>
      <w:r>
        <w:t>Stečajna sutkinja</w:t>
      </w:r>
    </w:p>
    <w:p w:rsidRDefault="00FC1EC9" w:rsidP="00427D13" w:rsidR="00427D1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Mirna Vujčić</w:t>
      </w:r>
    </w:p>
    <w:p w:rsidRDefault="003F3E77" w:rsidP="00EA0E91" w:rsidR="003F3E77">
      <w:pPr>
        <w:ind w:firstLine="708" w:left="4956"/>
      </w:pPr>
      <w:r>
        <w:t xml:space="preserve">                                                              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3. Dostaviti stečajnom upravitelju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DE6" w:rsidP="000001D1" w:rsidR="00381DE6">
      <w:r>
        <w:separator/>
      </w:r>
    </w:p>
  </w:endnote>
  <w:endnote w:id="0" w:type="continuationSeparator">
    <w:p w:rsidRDefault="00381DE6" w:rsidP="000001D1" w:rsidR="00381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DE6" w:rsidP="000001D1" w:rsidR="00381DE6">
      <w:r>
        <w:separator/>
      </w:r>
    </w:p>
  </w:footnote>
  <w:footnote w:id="0" w:type="continuationSeparator">
    <w:p w:rsidRDefault="00381DE6" w:rsidP="000001D1" w:rsidR="00381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382A" w:rsidP="000001D1" w:rsidR="000001D1">
    <w:pPr>
      <w:pStyle w:val="Zaglavlje"/>
      <w:jc w:val="right"/>
    </w:pPr>
    <w:r>
      <w:rPr>
        <w:b/>
      </w:rPr>
      <w:t>Broj: 7/St-1</w:t>
    </w:r>
    <w:r w:rsidR="0085671D">
      <w:rPr>
        <w:b/>
      </w:rPr>
      <w:t>002</w:t>
    </w:r>
    <w:r w:rsidR="000001D1">
      <w:rPr>
        <w:b/>
      </w:rPr>
      <w:t>/201</w:t>
    </w:r>
    <w:r>
      <w:rPr>
        <w:b/>
      </w:rPr>
      <w:t>7</w:t>
    </w:r>
    <w:r w:rsidR="000001D1">
      <w:rPr>
        <w:b/>
      </w:rPr>
      <w:t>-</w:t>
    </w:r>
    <w:r w:rsidR="0098453F">
      <w:rPr>
        <w:b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26B7E"/>
    <w:rsid w:val="00054664"/>
    <w:rsid w:val="000733F2"/>
    <w:rsid w:val="000851C7"/>
    <w:rsid w:val="000C22C6"/>
    <w:rsid w:val="00163CF3"/>
    <w:rsid w:val="002155E7"/>
    <w:rsid w:val="00223FCF"/>
    <w:rsid w:val="00266B2E"/>
    <w:rsid w:val="00287F69"/>
    <w:rsid w:val="002B2BEA"/>
    <w:rsid w:val="002B48AE"/>
    <w:rsid w:val="002C07C6"/>
    <w:rsid w:val="002D3F18"/>
    <w:rsid w:val="002E6AF5"/>
    <w:rsid w:val="002F2F58"/>
    <w:rsid w:val="003226E6"/>
    <w:rsid w:val="00381DE6"/>
    <w:rsid w:val="003B21BC"/>
    <w:rsid w:val="003C316B"/>
    <w:rsid w:val="003D2DBD"/>
    <w:rsid w:val="003F3E77"/>
    <w:rsid w:val="00427D13"/>
    <w:rsid w:val="0043761B"/>
    <w:rsid w:val="00437AFB"/>
    <w:rsid w:val="0045109C"/>
    <w:rsid w:val="004546D0"/>
    <w:rsid w:val="00490F74"/>
    <w:rsid w:val="004B4789"/>
    <w:rsid w:val="005156B1"/>
    <w:rsid w:val="00567F19"/>
    <w:rsid w:val="00577822"/>
    <w:rsid w:val="00582E46"/>
    <w:rsid w:val="005854DA"/>
    <w:rsid w:val="005A1B57"/>
    <w:rsid w:val="00620CD5"/>
    <w:rsid w:val="0069079D"/>
    <w:rsid w:val="006F4121"/>
    <w:rsid w:val="006F770D"/>
    <w:rsid w:val="00732D2F"/>
    <w:rsid w:val="0073319F"/>
    <w:rsid w:val="00740C0E"/>
    <w:rsid w:val="007B053F"/>
    <w:rsid w:val="007E0223"/>
    <w:rsid w:val="00823215"/>
    <w:rsid w:val="0084033E"/>
    <w:rsid w:val="00845329"/>
    <w:rsid w:val="0085671D"/>
    <w:rsid w:val="00866F01"/>
    <w:rsid w:val="00885B86"/>
    <w:rsid w:val="008A3A3C"/>
    <w:rsid w:val="008B0B3B"/>
    <w:rsid w:val="008B0E28"/>
    <w:rsid w:val="008C4DDC"/>
    <w:rsid w:val="008D6EAE"/>
    <w:rsid w:val="0098453F"/>
    <w:rsid w:val="009D38BE"/>
    <w:rsid w:val="00A04590"/>
    <w:rsid w:val="00A200B7"/>
    <w:rsid w:val="00AD72C6"/>
    <w:rsid w:val="00B061A5"/>
    <w:rsid w:val="00B20835"/>
    <w:rsid w:val="00B951F3"/>
    <w:rsid w:val="00B9560E"/>
    <w:rsid w:val="00BB2CE0"/>
    <w:rsid w:val="00BF2654"/>
    <w:rsid w:val="00C50E9B"/>
    <w:rsid w:val="00C65AAA"/>
    <w:rsid w:val="00CD0198"/>
    <w:rsid w:val="00CD1F94"/>
    <w:rsid w:val="00D04052"/>
    <w:rsid w:val="00D26D20"/>
    <w:rsid w:val="00D36E06"/>
    <w:rsid w:val="00D4642A"/>
    <w:rsid w:val="00D47E33"/>
    <w:rsid w:val="00D61206"/>
    <w:rsid w:val="00D663C3"/>
    <w:rsid w:val="00D932E1"/>
    <w:rsid w:val="00DB052E"/>
    <w:rsid w:val="00E2273D"/>
    <w:rsid w:val="00E2382A"/>
    <w:rsid w:val="00E6129A"/>
    <w:rsid w:val="00E735C9"/>
    <w:rsid w:val="00E939EF"/>
    <w:rsid w:val="00E948B4"/>
    <w:rsid w:val="00EA0E91"/>
    <w:rsid w:val="00EB2A31"/>
    <w:rsid w:val="00EB5B05"/>
    <w:rsid w:val="00EC40FF"/>
    <w:rsid w:val="00ED6B13"/>
    <w:rsid w:val="00F1761A"/>
    <w:rsid w:val="00F30699"/>
    <w:rsid w:val="00F32112"/>
    <w:rsid w:val="00F33AAC"/>
    <w:rsid w:val="00F634DD"/>
    <w:rsid w:val="00FA2893"/>
    <w:rsid w:val="00FA5C48"/>
    <w:rsid w:val="00FC1EC9"/>
    <w:rsid w:val="00FD1865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4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4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4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4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4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4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4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4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391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srpnja 2018.</izvorni_sadrzaj>
    <derivirana_varijabla naziv="DomainObject.Predmet.DatumArhiviranja_1">4. srpnja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2018.</izvorni_sadrzaj>
    <derivirana_varijabla naziv="DomainObject.Predmet.DatumRjesavanja_1">12. ožujka 2018.</derivirana_varijabla>
  </DomainObject.Predmet.DatumRjesavanja>
  <DomainObject.Predmet.DatumRokaCuvanja>
    <izvorni_sadrzaj>29. ožujka 2028.</izvorni_sadrzaj>
    <derivirana_varijabla naziv="DomainObject.Predmet.DatumRokaCuvanja_1">29. ožujka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srpnja 2018.</izvorni_sadrzaj>
    <derivirana_varijabla naziv="DomainObject.Predmet.DatumZatvaranja_1">4.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hr.ibm.icms.common.model.sluzbeneosobe.Referada@1d6a1d6a[id=1000000582, dbStatus=null, naziv=Referada 7 SS SB, oznaka=null, sudac=null] &lt;-hr.ibm.icms.common.model.sluzbeneosobe.Referada@1d6a1d6a[status dodjele: =false]</izvorni_sadrzaj>
    <derivirana_varijabla naziv="DomainObject.Predmet.MjestoCuvanja_1">hr.ibm.icms.common.model.sluzbeneosobe.Referada@1d6a1d6a[id=1000000582, dbStatus=null, naziv=Referada 7 SS SB, oznaka=null, sudac=null] &lt;-hr.ibm.icms.common.model.sluzbeneosobe.Referada@1d6a1d6a[status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Zakoan o sudovima</izvorni_sadrzaj>
    <derivirana_varijabla naziv="DomainObject.Predmet.Opis_1">Članak 11 Zakoan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St-1002/2017</izvorni_sadrzaj>
    <derivirana_varijabla naziv="DomainObject.Predmet.OznakaBroj_1">St-1002/2017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SZ. St1</izvorni_sadrzaj>
    <derivirana_varijabla naziv="DomainObject.Predmet.PrimjedbaSuca_1">čl. 110 SZ. St1</derivirana_varijabla>
  </DomainObject.Predmet.PrimjedbaSuca>
  <DomainObject.Predmet.ProtustrankaFormated>
    <izvorni_sadrzaj>  Dudo usluge j.d.o.o. za ugostiteljstvo</izvorni_sadrzaj>
    <derivirana_varijabla naziv="DomainObject.Predmet.ProtustrankaFormated_1">  Dudo usluge j.d.o.o. za ugostiteljstvo</derivirana_varijabla>
  </DomainObject.Predmet.ProtustrankaFormated>
  <DomainObject.Predmet.ProtustrankaFormatedOIB>
    <izvorni_sadrzaj>  Dudo usluge j.d.o.o. za ugostiteljstvo, OIB 90535146524</izvorni_sadrzaj>
    <derivirana_varijabla naziv="DomainObject.Predmet.ProtustrankaFormatedOIB_1">  Dudo usluge j.d.o.o. za ugostiteljstvo, OIB 90535146524</derivirana_varijabla>
  </DomainObject.Predmet.ProtustrankaFormatedOIB>
  <DomainObject.Predmet.ProtustrankaFormatedWithAdress>
    <izvorni_sadrzaj> Dudo usluge j.d.o.o. za ugostiteljstvo, Ulica bana Josipa Jelačića 36, 10450 Jastrebarsko</izvorni_sadrzaj>
    <derivirana_varijabla naziv="DomainObject.Predmet.ProtustrankaFormatedWithAdress_1"> Dudo usluge j.d.o.o. za ugostiteljstvo, Ulica bana Josipa Jelačića 36, 10450 Jastrebarsko</derivirana_varijabla>
  </DomainObject.Predmet.ProtustrankaFormatedWithAdress>
  <DomainObject.Predmet.ProtustrankaFormatedWithAdressOIB>
    <izvorni_sadrzaj> Dudo usluge j.d.o.o. za ugostiteljstvo, OIB 90535146524, Ulica bana Josipa Jelačića 36, 10450 Jastrebarsko</izvorni_sadrzaj>
    <derivirana_varijabla naziv="DomainObject.Predmet.ProtustrankaFormatedWithAdressOIB_1"> Dudo usluge j.d.o.o. za ugostiteljstvo, OIB 90535146524, Ulica bana Josipa Jelačića 36, 10450 Jastrebarsko</derivirana_varijabla>
  </DomainObject.Predmet.ProtustrankaFormatedWithAdressOIB>
  <DomainObject.Predmet.ProtustrankaWithAdress>
    <izvorni_sadrzaj>Dudo usluge j.d.o.o. za ugostiteljstvo Ulica bana Josipa Jelačića 36, 10450 Jastrebarsko</izvorni_sadrzaj>
    <derivirana_varijabla naziv="DomainObject.Predmet.ProtustrankaWithAdress_1">Dudo usluge j.d.o.o. za ugostiteljstvo Ulica bana Josipa Jelačića 36, 10450 Jastrebarsko</derivirana_varijabla>
  </DomainObject.Predmet.ProtustrankaWithAdress>
  <DomainObject.Predmet.ProtustrankaWithAdressOIB>
    <izvorni_sadrzaj>Dudo usluge j.d.o.o. za ugostiteljstvo, OIB 90535146524, Ulica bana Josipa Jelačića 36, 10450 Jastrebarsko</izvorni_sadrzaj>
    <derivirana_varijabla naziv="DomainObject.Predmet.ProtustrankaWithAdressOIB_1">Dudo usluge j.d.o.o. za ugostiteljstvo, OIB 90535146524, Ulica bana Josipa Jelačića 36, 10450 Jastrebarsko</derivirana_varijabla>
  </DomainObject.Predmet.ProtustrankaWithAdressOIB>
  <DomainObject.Predmet.ProtustrankaNazivFormated>
    <izvorni_sadrzaj>Dudo usluge j.d.o.o. za ugostiteljstvo</izvorni_sadrzaj>
    <derivirana_varijabla naziv="DomainObject.Predmet.ProtustrankaNazivFormated_1">Dudo usluge j.d.o.o. za ugostiteljstvo</derivirana_varijabla>
  </DomainObject.Predmet.ProtustrankaNazivFormated>
  <DomainObject.Predmet.ProtustrankaNazivFormatedOIB>
    <izvorni_sadrzaj>Dudo usluge j.d.o.o. za ugostiteljstvo, OIB 90535146524</izvorni_sadrzaj>
    <derivirana_varijabla naziv="DomainObject.Predmet.ProtustrankaNazivFormatedOIB_1">Dudo usluge j.d.o.o. za ugostiteljstvo, OIB 90535146524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Dudo usluge j.d.o.o. za ugostiteljstvo</item>
    </izvorni_sadrzaj>
    <derivirana_varijabla naziv="DomainObject.Predmet.ProtuStrankaListFormated_1">
      <item>Dudo usluge j.d.o.o. za ugostiteljstvo</item>
    </derivirana_varijabla>
  </DomainObject.Predmet.ProtuStrankaListFormated>
  <DomainObject.Predmet.ProtuStrankaListFormatedOIB>
    <izvorni_sadrzaj>
      <item>Dudo usluge j.d.o.o. za ugostiteljstvo, OIB 90535146524</item>
    </izvorni_sadrzaj>
    <derivirana_varijabla naziv="DomainObject.Predmet.ProtuStrankaListFormatedOIB_1">
      <item>Dudo usluge j.d.o.o. za ugostiteljstvo, OIB 90535146524</item>
    </derivirana_varijabla>
  </DomainObject.Predmet.ProtuStrankaListFormatedOIB>
  <DomainObject.Predmet.ProtuStrankaListFormatedWithAdress>
    <izvorni_sadrzaj>
      <item>Dudo usluge j.d.o.o. za ugostiteljstvo, Ulica bana Josipa Jelačića 36, 10450 Jastrebarsko</item>
    </izvorni_sadrzaj>
    <derivirana_varijabla naziv="DomainObject.Predmet.ProtuStrankaListFormatedWithAdress_1">
      <item>Dudo usluge j.d.o.o. za ugostiteljstvo, Ulica bana Josipa Jelačića 36, 10450 Jastrebarsko</item>
    </derivirana_varijabla>
  </DomainObject.Predmet.ProtuStrankaListFormatedWithAdress>
  <DomainObject.Predmet.ProtuStrankaListFormatedWithAdressOIB>
    <izvorni_sadrzaj>
      <item>Dudo usluge j.d.o.o. za ugostiteljstvo, OIB 90535146524, Ulica bana Josipa Jelačića 36, 10450 Jastrebarsko</item>
    </izvorni_sadrzaj>
    <derivirana_varijabla naziv="DomainObject.Predmet.ProtuStrankaListFormatedWithAdressOIB_1">
      <item>Dudo usluge j.d.o.o. za ugostiteljstvo, OIB 90535146524, Ulica bana Josipa Jelačića 36, 10450 Jastrebarsko</item>
    </derivirana_varijabla>
  </DomainObject.Predmet.ProtuStrankaListFormatedWithAdressOIB>
  <DomainObject.Predmet.ProtuStrankaListNazivFormated>
    <izvorni_sadrzaj>
      <item>Dudo usluge j.d.o.o. za ugostiteljstvo</item>
    </izvorni_sadrzaj>
    <derivirana_varijabla naziv="DomainObject.Predmet.ProtuStrankaListNazivFormated_1">
      <item>Dudo usluge j.d.o.o. za ugostiteljstvo</item>
    </derivirana_varijabla>
  </DomainObject.Predmet.ProtuStrankaListNazivFormated>
  <DomainObject.Predmet.ProtuStrankaListNazivFormatedOIB>
    <izvorni_sadrzaj>
      <item>Dudo usluge j.d.o.o. za ugostiteljstvo, OIB 90535146524</item>
    </izvorni_sadrzaj>
    <derivirana_varijabla naziv="DomainObject.Predmet.ProtuStrankaListNazivFormatedOIB_1">
      <item>Dudo usluge j.d.o.o. za ugostiteljstvo, OIB 90535146524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Mišević, OIB 17448143522</item>
    </izvorni_sadrzaj>
    <derivirana_varijabla naziv="DomainObject.Predmet.OstaliListFormatedOIB_1">
      <item>Sanja Mišević, OIB 17448143522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Mišević, OIB 17448143522</item>
    </izvorni_sadrzaj>
    <derivirana_varijabla naziv="DomainObject.Predmet.OstaliListFormatedWithAdressOIB_1">
      <item>Sanja Mišević, OIB 17448143522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Mišević, OIB 17448143522</item>
    </izvorni_sadrzaj>
    <derivirana_varijabla naziv="DomainObject.Predmet.OstaliListNazivFormatedOIB_1"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Dudo usluge j.d.o.o. za ugostiteljstvo</izvorni_sadrzaj>
    <derivirana_varijabla naziv="DomainObject.Predmet.ProtustrankaIDrugi_1">Dudo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Dudo usluge j.d.o.o. za ugostiteljstvo, OIB 90535146524, Ulica bana Josipa Jelačića 36, 10450 Jastrebarsko</izvorni_sadrzaj>
    <derivirana_varijabla naziv="DomainObject.Predmet.ProtustrankaIDrugiAdressOIB_1">Dudo usluge j.d.o.o. za ugostiteljstvo, OIB 90535146524, Ulica bana Josipa Jelačića 36,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ožujka 2018.</izvorni_sadrzaj>
    <derivirana_varijabla naziv="DomainObject.Predmet.OdlukaRjesenje.DatumDonosenjaOdluke_1">12. ožujka 2018.</derivirana_varijabla>
  </DomainObject.Predmet.OdlukaRjesenje.DatumDonosenjaOdluke>
  <DomainObject.Predmet.OdlukaRjesenje.DatumPravomocnosti>
    <izvorni_sadrzaj>29. ožujka 2018.</izvorni_sadrzaj>
    <derivirana_varijabla naziv="DomainObject.Predmet.OdlukaRjesenje.DatumPravomocnosti_1">29. ožujka 2018.</derivirana_varijabla>
  </DomainObject.Predmet.OdlukaRjesenje.DatumPravomocnosti>
  <DomainObject.Predmet.OdlukaRjesenje.Oznaka>
    <izvorni_sadrzaj>St-1002/2017-31</izvorni_sadrzaj>
    <derivirana_varijabla naziv="DomainObject.Predmet.OdlukaRjesenje.Oznaka_1">St-1002/2017-31</derivirana_varijabla>
  </DomainObject.Predmet.OdlukaRjesenje.Oznaka>
  <DomainObject.Predmet.SudioniciListNaziv>
    <izvorni_sadrzaj>
      <item>FINA Regionalni centar Zagreb</item>
      <item>Dudo usluge j.d.o.o. za ugostiteljstvo</item>
      <item>Sanja Mišević</item>
    </izvorni_sadrzaj>
    <derivirana_varijabla naziv="DomainObject.Predmet.SudioniciListNaziv_1">
      <item>FINA Regionalni centar Zagreb</item>
      <item>Dudo usluge j.d.o.o. za ugostiteljstvo</item>
      <item>Sanja Mišević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Dudo usluge j.d.o.o. za ugostiteljstvo, OIB 90535146524, Ulica bana Josipa Jelačića 36,10450 Jastrebarsko</item>
      <item>Sanja Mišević, OIB 17448143522</item>
    </izvorni_sadrzaj>
    <derivirana_varijabla naziv="DomainObject.Predmet.SudioniciListAdressOIB_1">
      <item>FINA Regionalni centar Zagreb, OIB 85821130368, Trg svibanjskih žrtava 1995. br. 1,10000 Zagreb</item>
      <item>Dudo usluge j.d.o.o. za ugostiteljstvo, OIB 90535146524, Ulica bana Josipa Jelačića 36,10450 Jastrebarsko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90535146524</item>
      <item>, OIB 17448143522</item>
    </izvorni_sadrzaj>
    <derivirana_varijabla naziv="DomainObject.Predmet.SudioniciListNazivOIB_1">
      <item>, OIB 85821130368</item>
      <item>, OIB 90535146524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431</properties:Words>
  <properties:Characters>2350</properties:Characters>
  <properties:Lines>71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2018-09-20T10:54:00Z</dcterms:created>
  <dc:creator>wsadmin</dc:creator>
  <cp:lastModifiedBy>wsadmin</cp:lastModifiedBy>
  <cp:lastPrinted>2018-09-13T08:34:00Z</cp:lastPrinted>
  <dcterms:modified xmlns:xsi="http://www.w3.org/2001/XMLSchema-instance" xsi:type="dcterms:W3CDTF">2018-09-20T11:55:00Z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(st-1002-2017 DUDO USLUGE nagrada st.upravitelju 20.09.2018..docx)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