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4b8b" w14:paraId="d314b8b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6D2F6E">
        <w:rPr>
          <w:rFonts w:cs="Times New Roman" w:hAnsi="Times New Roman" w:ascii="Times New Roman"/>
          <w:sz w:val="24"/>
        </w:rPr>
        <w:t>634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56E9D" w:rsidP="00556E9D" w:rsidR="00556E9D" w:rsidRPr="00556E9D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</w:t>
      </w:r>
      <w:r w:rsidRPr="00556E9D">
        <w:rPr>
          <w:rFonts w:cs="Times New Roman" w:hAnsi="Times New Roman" w:ascii="Times New Roman"/>
          <w:sz w:val="24"/>
        </w:rPr>
        <w:t xml:space="preserve">     </w:t>
      </w:r>
      <w:r w:rsidRPr="00556E9D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E9D" w:rsidP="00556E9D" w:rsidR="00556E9D" w:rsidRPr="00556E9D">
      <w:pPr>
        <w:pStyle w:val="Bezproreda"/>
        <w:rPr>
          <w:rFonts w:cs="Times New Roman" w:hAnsi="Times New Roman" w:ascii="Times New Roman"/>
          <w:sz w:val="24"/>
        </w:rPr>
      </w:pPr>
      <w:r w:rsidRPr="00556E9D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56E9D" w:rsidP="00556E9D" w:rsidR="00556E9D" w:rsidRPr="00556E9D">
      <w:pPr>
        <w:pStyle w:val="Bezproreda"/>
        <w:rPr>
          <w:rFonts w:cs="Times New Roman" w:hAnsi="Times New Roman" w:ascii="Times New Roman"/>
          <w:sz w:val="24"/>
        </w:rPr>
      </w:pPr>
      <w:r w:rsidRPr="00556E9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56E9D" w:rsidP="00556E9D" w:rsidR="00556E9D" w:rsidRPr="00556E9D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556E9D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A06347">
        <w:rPr>
          <w:rFonts w:cs="Times New Roman" w:hAnsi="Times New Roman" w:ascii="Times New Roman"/>
          <w:sz w:val="24"/>
        </w:rPr>
        <w:t>e</w:t>
      </w:r>
      <w:r w:rsidR="00D709AF">
        <w:rPr>
          <w:rFonts w:cs="Times New Roman" w:hAnsi="Times New Roman" w:ascii="Times New Roman"/>
          <w:sz w:val="24"/>
        </w:rPr>
        <w:t xml:space="preserve"> stečajnog dužnika upisan</w:t>
      </w:r>
      <w:r w:rsidR="00A0634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A06347">
        <w:rPr>
          <w:rFonts w:cs="Times New Roman" w:hAnsi="Times New Roman" w:ascii="Times New Roman"/>
          <w:sz w:val="24"/>
        </w:rPr>
        <w:t>Poreč</w:t>
      </w:r>
      <w:r w:rsidR="00974873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označen</w:t>
      </w:r>
      <w:r w:rsidR="00A0634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kao </w:t>
      </w:r>
      <w:r w:rsidR="00A06347">
        <w:rPr>
          <w:rFonts w:cs="Times New Roman" w:hAnsi="Times New Roman" w:ascii="Times New Roman"/>
          <w:sz w:val="24"/>
        </w:rPr>
        <w:t xml:space="preserve">1. suvlasnički dio 2/28, k.č.br. 380/2, oranica i k.č.br. 380/17, upisane u </w:t>
      </w:r>
      <w:proofErr w:type="spellStart"/>
      <w:r w:rsidR="00A06347">
        <w:rPr>
          <w:rFonts w:cs="Times New Roman" w:hAnsi="Times New Roman" w:ascii="Times New Roman"/>
          <w:sz w:val="24"/>
        </w:rPr>
        <w:t>zk.ul</w:t>
      </w:r>
      <w:proofErr w:type="spellEnd"/>
      <w:r w:rsidR="00A06347">
        <w:rPr>
          <w:rFonts w:cs="Times New Roman" w:hAnsi="Times New Roman" w:ascii="Times New Roman"/>
          <w:sz w:val="24"/>
        </w:rPr>
        <w:t xml:space="preserve">. 936 k.o. Nova Vas. </w:t>
      </w:r>
    </w:p>
    <w:p w:rsidRDefault="00A0634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="00A06347">
        <w:rPr>
          <w:rFonts w:cs="Times New Roman" w:hAnsi="Times New Roman" w:ascii="Times New Roman"/>
          <w:sz w:val="24"/>
        </w:rPr>
        <w:t xml:space="preserve"> 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A06347">
        <w:rPr>
          <w:rFonts w:cs="Times New Roman" w:hAnsi="Times New Roman" w:ascii="Times New Roman"/>
          <w:sz w:val="24"/>
        </w:rPr>
        <w:t>Poreč</w:t>
      </w:r>
      <w:r w:rsidR="00C76CB2" w:rsidRPr="00C76CB2">
        <w:rPr>
          <w:rFonts w:cs="Times New Roman" w:hAnsi="Times New Roman" w:ascii="Times New Roman"/>
          <w:sz w:val="24"/>
        </w:rPr>
        <w:t xml:space="preserve">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A06347">
        <w:rPr>
          <w:rFonts w:cs="Times New Roman" w:hAnsi="Times New Roman" w:ascii="Times New Roman"/>
          <w:sz w:val="24"/>
        </w:rPr>
        <w:t>936</w:t>
      </w:r>
      <w:r w:rsidR="00C76CB2" w:rsidRPr="00C76CB2">
        <w:rPr>
          <w:rFonts w:cs="Times New Roman" w:hAnsi="Times New Roman" w:ascii="Times New Roman"/>
          <w:sz w:val="24"/>
        </w:rPr>
        <w:t xml:space="preserve"> k.o. </w:t>
      </w:r>
      <w:r w:rsidR="00A06347">
        <w:rPr>
          <w:rFonts w:cs="Times New Roman" w:hAnsi="Times New Roman" w:ascii="Times New Roman"/>
          <w:sz w:val="24"/>
        </w:rPr>
        <w:t>Nova Vas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2E75E2" w:rsidP="00E1017F" w:rsidR="002E75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A06347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A06347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A06347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A06347">
        <w:rPr>
          <w:rFonts w:cs="Times New Roman" w:hAnsi="Times New Roman" w:ascii="Times New Roman"/>
          <w:sz w:val="24"/>
        </w:rPr>
        <w:t>je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A0634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524EBB">
        <w:rPr>
          <w:rFonts w:cs="Times New Roman" w:hAnsi="Times New Roman" w:ascii="Times New Roman"/>
          <w:sz w:val="24"/>
        </w:rPr>
        <w:t>opisan</w:t>
      </w:r>
      <w:r w:rsidR="00A06347">
        <w:rPr>
          <w:rFonts w:cs="Times New Roman" w:hAnsi="Times New Roman" w:ascii="Times New Roman"/>
          <w:sz w:val="24"/>
        </w:rPr>
        <w:t>oj</w:t>
      </w:r>
      <w:r w:rsidR="002E75E2">
        <w:rPr>
          <w:rFonts w:cs="Times New Roman" w:hAnsi="Times New Roman" w:ascii="Times New Roman"/>
          <w:sz w:val="24"/>
        </w:rPr>
        <w:t xml:space="preserve"> u točki I. izreke rješenja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A06347">
        <w:rPr>
          <w:rFonts w:cs="Times New Roman" w:hAnsi="Times New Roman" w:ascii="Times New Roman"/>
          <w:sz w:val="24"/>
        </w:rPr>
        <w:t xml:space="preserve"> Republike Hrvatske. 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422F6E" w:rsidP="00E1017F" w:rsidR="00422F6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22F6E" w:rsidP="00E1017F" w:rsidR="00422F6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22F6E" w:rsidP="00E1017F" w:rsidR="00422F6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556E9D" w:rsidR="00556E9D" w:rsidRPr="00DE2E8D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t xml:space="preserve">                 </w:t>
      </w:r>
      <w:r w:rsidRPr="00750D5B">
        <w:tab/>
        <w:t xml:space="preserve">                  </w:t>
      </w:r>
      <w:r w:rsidRPr="00750D5B">
        <w:tab/>
      </w:r>
      <w:r w:rsidRPr="00750D5B">
        <w:tab/>
        <w:t xml:space="preserve">             </w:t>
      </w:r>
      <w:r w:rsidRPr="00750D5B">
        <w:tab/>
        <w:t xml:space="preserve">                                </w:t>
      </w:r>
      <w:r w:rsidRPr="00656222">
        <w:rPr>
          <w:rFonts w:cs="Times New Roman" w:hAnsi="Times New Roman" w:ascii="Times New Roman"/>
          <w:sz w:val="24"/>
        </w:rPr>
        <w:t>Daniela</w:t>
      </w:r>
      <w:r w:rsidRPr="00656222">
        <w:rPr>
          <w:sz w:val="24"/>
        </w:rPr>
        <w:t xml:space="preserve"> </w:t>
      </w:r>
      <w:r w:rsidRPr="00656222">
        <w:rPr>
          <w:rFonts w:cs="Times New Roman" w:hAnsi="Times New Roman" w:ascii="Times New Roman"/>
          <w:sz w:val="24"/>
        </w:rPr>
        <w:t>Korlević</w:t>
      </w:r>
      <w:r w:rsidR="00DE2E8D">
        <w:rPr>
          <w:rFonts w:cs="Times New Roman" w:hAnsi="Times New Roman" w:ascii="Times New Roman"/>
          <w:sz w:val="24"/>
        </w:rPr>
        <w:t xml:space="preserve"> </w:t>
      </w:r>
    </w:p>
    <w:p w:rsidRDefault="00656222" w:rsidP="00DE2E8D" w:rsidR="00656222" w:rsidRPr="00DE2E8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A06347">
        <w:rPr>
          <w:rFonts w:cs="Times New Roman" w:hAnsi="Times New Roman" w:ascii="Times New Roman"/>
          <w:sz w:val="20"/>
        </w:rPr>
        <w:t>Poreč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 xml:space="preserve">, </w:t>
      </w:r>
      <w:r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A06347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</w:t>
      </w:r>
      <w:r w:rsidR="00A06347">
        <w:rPr>
          <w:rFonts w:cs="Times New Roman" w:hAnsi="Times New Roman" w:ascii="Times New Roman"/>
          <w:sz w:val="20"/>
        </w:rPr>
        <w:t>ku</w:t>
      </w:r>
      <w:r w:rsidRPr="006F5B7E">
        <w:rPr>
          <w:rFonts w:cs="Times New Roman" w:hAnsi="Times New Roman" w:ascii="Times New Roman"/>
          <w:sz w:val="20"/>
        </w:rPr>
        <w:t>:</w:t>
      </w:r>
      <w:r w:rsidR="00A06347">
        <w:rPr>
          <w:rFonts w:cs="Times New Roman" w:hAnsi="Times New Roman" w:ascii="Times New Roman"/>
          <w:sz w:val="20"/>
        </w:rPr>
        <w:t xml:space="preserve"> RH putem ŽDO Pula  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p w:rsidRDefault="006A03A5" w:rsidR="006A03A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R="006A03A5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E75E2"/>
    <w:rsid w:val="002F5ED1"/>
    <w:rsid w:val="00315D97"/>
    <w:rsid w:val="00326FE5"/>
    <w:rsid w:val="00330DF9"/>
    <w:rsid w:val="00396328"/>
    <w:rsid w:val="003A2921"/>
    <w:rsid w:val="003E0856"/>
    <w:rsid w:val="003E0AD3"/>
    <w:rsid w:val="003F509E"/>
    <w:rsid w:val="00422F6E"/>
    <w:rsid w:val="004236EA"/>
    <w:rsid w:val="004A0DED"/>
    <w:rsid w:val="004C1670"/>
    <w:rsid w:val="004C2F2E"/>
    <w:rsid w:val="00524EBB"/>
    <w:rsid w:val="00532FDB"/>
    <w:rsid w:val="005373EA"/>
    <w:rsid w:val="00546D21"/>
    <w:rsid w:val="00553236"/>
    <w:rsid w:val="00556E9D"/>
    <w:rsid w:val="005B0652"/>
    <w:rsid w:val="005E35A4"/>
    <w:rsid w:val="005E7787"/>
    <w:rsid w:val="006321FD"/>
    <w:rsid w:val="00656222"/>
    <w:rsid w:val="006A03A5"/>
    <w:rsid w:val="006C2AE3"/>
    <w:rsid w:val="006D2F6E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632BE"/>
    <w:rsid w:val="008956B9"/>
    <w:rsid w:val="008A454C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06347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61B67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09AF"/>
    <w:rsid w:val="00D73D90"/>
    <w:rsid w:val="00DB0107"/>
    <w:rsid w:val="00DB0746"/>
    <w:rsid w:val="00DD1945"/>
    <w:rsid w:val="00DE2E8D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E9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E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6E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E9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E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6E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2376</properties:Characters>
  <properties:Lines>79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2017-12-07T13:36:00Z</dcterms:created>
  <dc:creator>Jasna Radulović</dc:creator>
  <cp:lastModifiedBy>Jasna Radulović</cp:lastModifiedBy>
  <cp:lastPrinted>2017-12-07T13:43:00Z</cp:lastPrinted>
  <dcterms:modified xmlns:xsi="http://www.w3.org/2001/XMLSchema-instance" xsi:type="dcterms:W3CDTF">2017-12-07T13:45:00Z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