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ab5b" w14:paraId="0a4ab5b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53647B">
        <w:t>6</w:t>
      </w:r>
      <w:r w:rsidR="006D1208">
        <w:t>5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53647B">
        <w:t xml:space="preserve"> </w:t>
      </w:r>
      <w:r w:rsidR="006D1208">
        <w:t>BAJRIĆ TRGOVINA j.</w:t>
      </w:r>
      <w:r w:rsidR="0053647B">
        <w:t xml:space="preserve">d.o.o. za </w:t>
      </w:r>
      <w:r w:rsidR="001518BE">
        <w:t xml:space="preserve">usluge </w:t>
      </w:r>
      <w:r w:rsidR="00EF7762">
        <w:t>S</w:t>
      </w:r>
      <w:r w:rsidR="006D1208">
        <w:t>esvete</w:t>
      </w:r>
      <w:r w:rsidR="00EF7762">
        <w:t xml:space="preserve">, Sandelića Ivana 21, </w:t>
      </w:r>
      <w:r w:rsidR="0053647B">
        <w:t xml:space="preserve">OIB </w:t>
      </w:r>
      <w:r w:rsidR="00EF7762">
        <w:t>14658111423</w:t>
      </w:r>
      <w:r w:rsidR="00B462C5">
        <w:t>, MBS 0808</w:t>
      </w:r>
      <w:r w:rsidR="00EF7762">
        <w:t>916192,</w:t>
      </w:r>
      <w:r w:rsidR="00F73129">
        <w:t xml:space="preserve"> dana</w:t>
      </w:r>
      <w:r w:rsidR="00CD10F8">
        <w:t xml:space="preserve"> 9. rujna</w:t>
      </w:r>
      <w:r w:rsidR="00FA606F">
        <w:t xml:space="preserve">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EF7762">
        <w:t>BAJRIĆ TRGOVINA j.d.o.o. za usluge Sesvete, Sandelića Ivana 21, OIB 14658111423, MBS 0808916192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284497" w:rsidR="0028449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DA07C1">
        <w:t>Mateo Erceg iz Zagreba, Radnička cesta 30, OIB 93602617826.</w:t>
      </w:r>
    </w:p>
    <w:p w:rsidRDefault="00284497" w:rsidP="00284497" w:rsidR="00284497">
      <w:pPr>
        <w:pStyle w:val="Odlomakpopisa"/>
        <w:tabs>
          <w:tab w:pos="6195" w:val="left"/>
        </w:tabs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EF7762">
        <w:t>BAJRIĆ TRGOVINA j.d.o.o. za usluge Sesvete, Sandelića Ivana 21, OIB 14658111423, MBS 0808916192</w:t>
      </w:r>
      <w:r w:rsidR="00500035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6F107F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</w:t>
      </w:r>
      <w:r w:rsidR="00DA07C1">
        <w:t>16. ožujka</w:t>
      </w:r>
      <w:r w:rsidR="006F727E">
        <w:t xml:space="preserve">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9D6F65">
        <w:t>BAJRIĆ TRGOVINA j.d.o.o. za usluge</w:t>
      </w:r>
      <w:r w:rsidR="00C2566E">
        <w:t xml:space="preserve">, </w:t>
      </w:r>
      <w:r w:rsidR="009D6F65">
        <w:t>Sesvete, Sandelića Ivana 21, OIB 14658111423</w:t>
      </w:r>
      <w:r w:rsidR="00DA07C1">
        <w:t>.</w:t>
      </w:r>
    </w:p>
    <w:p w:rsidRDefault="006F727E" w:rsidP="00B506CA" w:rsidR="006F727E">
      <w:pPr>
        <w:jc w:val="both"/>
      </w:pPr>
    </w:p>
    <w:p w:rsidRDefault="006F107F" w:rsidP="006F107F" w:rsidR="006F107F">
      <w:pPr>
        <w:pStyle w:val="Tijeloteksta"/>
        <w:ind w:firstLine="708"/>
      </w:pPr>
      <w:r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lastRenderedPageBreak/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115C3">
        <w:t>6</w:t>
      </w:r>
      <w:r w:rsidR="006B054D">
        <w:t>. srpnja 2</w:t>
      </w:r>
      <w:r>
        <w:t>016. godine objavio oglas na mrežnoj stranici e-Oglasna ploča sudova pod poslovnim brojem St-</w:t>
      </w:r>
      <w:r w:rsidR="006F107F">
        <w:t>18</w:t>
      </w:r>
      <w:r w:rsidR="006F727E">
        <w:t>6</w:t>
      </w:r>
      <w:r w:rsidR="00313A1F">
        <w:t>5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9. rujna </w:t>
      </w:r>
      <w:r w:rsidR="004115C3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4115C3" w:rsidR="00B506C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686" w:rsidP="00F961D8" w:rsidR="00BD6686">
      <w:r>
        <w:separator/>
      </w:r>
    </w:p>
  </w:endnote>
  <w:endnote w:id="0" w:type="continuationSeparator">
    <w:p w:rsidRDefault="00BD6686" w:rsidP="00F961D8" w:rsidR="00BD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686" w:rsidP="00F961D8" w:rsidR="00BD6686">
      <w:r>
        <w:separator/>
      </w:r>
    </w:p>
  </w:footnote>
  <w:footnote w:id="0" w:type="continuationSeparator">
    <w:p w:rsidRDefault="00BD6686" w:rsidP="00F961D8" w:rsidR="00BD6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5DB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6F727E">
      <w:t>6</w:t>
    </w:r>
    <w:r w:rsidR="009D6F65">
      <w:t>5</w:t>
    </w:r>
    <w:r w:rsidR="004115C3">
      <w:t>/16-</w:t>
    </w:r>
    <w:r w:rsidR="00B462C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518BE"/>
    <w:rsid w:val="001C0834"/>
    <w:rsid w:val="001F7D2D"/>
    <w:rsid w:val="00210B9B"/>
    <w:rsid w:val="00212462"/>
    <w:rsid w:val="00215A7F"/>
    <w:rsid w:val="002362E5"/>
    <w:rsid w:val="0024194B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13A1F"/>
    <w:rsid w:val="00320B86"/>
    <w:rsid w:val="00342EF9"/>
    <w:rsid w:val="00364C13"/>
    <w:rsid w:val="0038712F"/>
    <w:rsid w:val="003A057F"/>
    <w:rsid w:val="003C5EF1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3647B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1208"/>
    <w:rsid w:val="006D6BB1"/>
    <w:rsid w:val="006E1352"/>
    <w:rsid w:val="006F107F"/>
    <w:rsid w:val="006F727E"/>
    <w:rsid w:val="007036EB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22F78"/>
    <w:rsid w:val="008270F7"/>
    <w:rsid w:val="00841740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D6F65"/>
    <w:rsid w:val="009E1BBA"/>
    <w:rsid w:val="00A05CD3"/>
    <w:rsid w:val="00A42316"/>
    <w:rsid w:val="00AB5C50"/>
    <w:rsid w:val="00AB6233"/>
    <w:rsid w:val="00AC7D8D"/>
    <w:rsid w:val="00AE6F60"/>
    <w:rsid w:val="00AF2A3B"/>
    <w:rsid w:val="00B14445"/>
    <w:rsid w:val="00B35917"/>
    <w:rsid w:val="00B462C5"/>
    <w:rsid w:val="00B506CA"/>
    <w:rsid w:val="00B614E6"/>
    <w:rsid w:val="00B667BC"/>
    <w:rsid w:val="00BC3AA6"/>
    <w:rsid w:val="00BD6686"/>
    <w:rsid w:val="00C071B1"/>
    <w:rsid w:val="00C137C0"/>
    <w:rsid w:val="00C2566E"/>
    <w:rsid w:val="00C8124C"/>
    <w:rsid w:val="00C97427"/>
    <w:rsid w:val="00CA521D"/>
    <w:rsid w:val="00CC632A"/>
    <w:rsid w:val="00CD10F8"/>
    <w:rsid w:val="00CF1868"/>
    <w:rsid w:val="00CF6E65"/>
    <w:rsid w:val="00D12FDF"/>
    <w:rsid w:val="00D502C2"/>
    <w:rsid w:val="00D5361E"/>
    <w:rsid w:val="00D57066"/>
    <w:rsid w:val="00D90AB2"/>
    <w:rsid w:val="00DA07C1"/>
    <w:rsid w:val="00DA4683"/>
    <w:rsid w:val="00DB41BA"/>
    <w:rsid w:val="00DD469F"/>
    <w:rsid w:val="00E165DB"/>
    <w:rsid w:val="00E424F1"/>
    <w:rsid w:val="00E8229D"/>
    <w:rsid w:val="00E85CBE"/>
    <w:rsid w:val="00EC69FF"/>
    <w:rsid w:val="00EF3005"/>
    <w:rsid w:val="00EF7762"/>
    <w:rsid w:val="00F10467"/>
    <w:rsid w:val="00F14D3D"/>
    <w:rsid w:val="00F26559"/>
    <w:rsid w:val="00F2668C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St-1865/2016</izvorni_sadrzaj>
    <derivirana_varijabla naziv="DomainObject.Predmet.OznakaBroj_1">St-1865/2016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BAJRIĆ TRGOVINA j.d.o.o.</izvorni_sadrzaj>
    <derivirana_varijabla naziv="DomainObject.Predmet.ProtustrankaFormated_1">  BAJRIĆ TRGOVINA j.d.o.o.</derivirana_varijabla>
  </DomainObject.Predmet.ProtustrankaFormated>
  <DomainObject.Predmet.ProtustrankaFormatedOIB>
    <izvorni_sadrzaj>  BAJRIĆ TRGOVINA j.d.o.o., OIB 14658111423</izvorni_sadrzaj>
    <derivirana_varijabla naziv="DomainObject.Predmet.ProtustrankaFormatedOIB_1">  BAJRIĆ TRGOVINA j.d.o.o., OIB 14658111423</derivirana_varijabla>
  </DomainObject.Predmet.ProtustrankaFormatedOIB>
  <DomainObject.Predmet.ProtustrankaFormatedWithAdress>
    <izvorni_sadrzaj> BAJRIĆ TRGOVINA j.d.o.o., Sandelića Ivana 21, 10360 Sesvete</izvorni_sadrzaj>
    <derivirana_varijabla naziv="DomainObject.Predmet.ProtustrankaFormatedWithAdress_1"> BAJRIĆ TRGOVINA j.d.o.o., Sandelića Ivana 21, 10360 Sesvete</derivirana_varijabla>
  </DomainObject.Predmet.ProtustrankaFormatedWithAdress>
  <DomainObject.Predmet.ProtustrankaFormatedWithAdressOIB>
    <izvorni_sadrzaj> BAJRIĆ TRGOVINA j.d.o.o., OIB 14658111423, Sandelića Ivana 21, 10360 Sesvete</izvorni_sadrzaj>
    <derivirana_varijabla naziv="DomainObject.Predmet.ProtustrankaFormatedWithAdressOIB_1"> BAJRIĆ TRGOVINA j.d.o.o., OIB 14658111423, Sandelića Ivana 21, 10360 Sesvete</derivirana_varijabla>
  </DomainObject.Predmet.ProtustrankaFormatedWithAdressOIB>
  <DomainObject.Predmet.ProtustrankaWithAdress>
    <izvorni_sadrzaj>BAJRIĆ TRGOVINA j.d.o.o. Sandelića Ivana 21, 10360 Sesvete</izvorni_sadrzaj>
    <derivirana_varijabla naziv="DomainObject.Predmet.ProtustrankaWithAdress_1">BAJRIĆ TRGOVINA j.d.o.o. Sandelića Ivana 21, 10360 Sesvete</derivirana_varijabla>
  </DomainObject.Predmet.ProtustrankaWithAdress>
  <DomainObject.Predmet.ProtustrankaWithAdressOIB>
    <izvorni_sadrzaj>BAJRIĆ TRGOVINA j.d.o.o., OIB 14658111423, Sandelića Ivana 21, 10360 Sesvete</izvorni_sadrzaj>
    <derivirana_varijabla naziv="DomainObject.Predmet.ProtustrankaWithAdressOIB_1">BAJRIĆ TRGOVINA j.d.o.o., OIB 14658111423, Sandelića Ivana 21, 10360 Sesvete</derivirana_varijabla>
  </DomainObject.Predmet.ProtustrankaWithAdressOIB>
  <DomainObject.Predmet.ProtustrankaNazivFormated>
    <izvorni_sadrzaj>BAJRIĆ TRGOVINA j.d.o.o.</izvorni_sadrzaj>
    <derivirana_varijabla naziv="DomainObject.Predmet.ProtustrankaNazivFormated_1">BAJRIĆ TRGOVINA j.d.o.o.</derivirana_varijabla>
  </DomainObject.Predmet.ProtustrankaNazivFormated>
  <DomainObject.Predmet.ProtustrankaNazivFormatedOIB>
    <izvorni_sadrzaj>BAJRIĆ TRGOVINA j.d.o.o., OIB 14658111423</izvorni_sadrzaj>
    <derivirana_varijabla naziv="DomainObject.Predmet.ProtustrankaNazivFormatedOIB_1">BAJRIĆ TRGOVINA j.d.o.o., OIB 14658111423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BAJRIĆ TRGOVINA j.d.o.o.</item>
    </izvorni_sadrzaj>
    <derivirana_varijabla naziv="DomainObject.Predmet.ProtuStrankaListFormated_1">
      <item>BAJRIĆ TRGOVINA j.d.o.o.</item>
    </derivirana_varijabla>
  </DomainObject.Predmet.ProtuStrankaListFormated>
  <DomainObject.Predmet.ProtuStrankaListFormatedOIB>
    <izvorni_sadrzaj>
      <item>BAJRIĆ TRGOVINA j.d.o.o., OIB 14658111423</item>
    </izvorni_sadrzaj>
    <derivirana_varijabla naziv="DomainObject.Predmet.ProtuStrankaListFormatedOIB_1">
      <item>BAJRIĆ TRGOVINA j.d.o.o., OIB 14658111423</item>
    </derivirana_varijabla>
  </DomainObject.Predmet.ProtuStrankaListFormatedOIB>
  <DomainObject.Predmet.ProtuStrankaListFormatedWithAdress>
    <izvorni_sadrzaj>
      <item>BAJRIĆ TRGOVINA j.d.o.o., Sandelića Ivana 21, 10360 Sesvete</item>
    </izvorni_sadrzaj>
    <derivirana_varijabla naziv="DomainObject.Predmet.ProtuStrankaListFormatedWithAdress_1">
      <item>BAJRIĆ TRGOVINA j.d.o.o., Sandelića Ivana 21, 10360 Sesvete</item>
    </derivirana_varijabla>
  </DomainObject.Predmet.ProtuStrankaListFormatedWithAdress>
  <DomainObject.Predmet.ProtuStrankaListFormatedWithAdressOIB>
    <izvorni_sadrzaj>
      <item>BAJRIĆ TRGOVINA j.d.o.o., OIB 14658111423, Sandelića Ivana 21, 10360 Sesvete</item>
    </izvorni_sadrzaj>
    <derivirana_varijabla naziv="DomainObject.Predmet.ProtuStrankaListFormatedWithAdressOIB_1">
      <item>BAJRIĆ TRGOVINA j.d.o.o., OIB 14658111423, Sandelića Ivana 21, 10360 Sesvete</item>
    </derivirana_varijabla>
  </DomainObject.Predmet.ProtuStrankaListFormatedWithAdressOIB>
  <DomainObject.Predmet.ProtuStrankaListNazivFormated>
    <izvorni_sadrzaj>
      <item>BAJRIĆ TRGOVINA j.d.o.o.</item>
    </izvorni_sadrzaj>
    <derivirana_varijabla naziv="DomainObject.Predmet.ProtuStrankaListNazivFormated_1">
      <item>BAJRIĆ TRGOVINA j.d.o.o.</item>
    </derivirana_varijabla>
  </DomainObject.Predmet.ProtuStrankaListNazivFormated>
  <DomainObject.Predmet.ProtuStrankaListNazivFormatedOIB>
    <izvorni_sadrzaj>
      <item>BAJRIĆ TRGOVINA j.d.o.o., OIB 14658111423</item>
    </izvorni_sadrzaj>
    <derivirana_varijabla naziv="DomainObject.Predmet.ProtuStrankaListNazivFormatedOIB_1">
      <item>BAJRIĆ TRGOVINA j.d.o.o., OIB 14658111423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BAJRIĆ TRGOVINA j.d.o.o.</izvorni_sadrzaj>
    <derivirana_varijabla naziv="DomainObject.Predmet.ProtustrankaIDrugi_1">BAJRIĆ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BAJRIĆ TRGOVINA j.d.o.o., OIB 14658111423, Sandelića Ivana 21, 10360 Sesvete</izvorni_sadrzaj>
    <derivirana_varijabla naziv="DomainObject.Predmet.ProtustrankaIDrugiAdressOIB_1">BAJRIĆ TRGOVINA j.d.o.o., OIB 14658111423, Sandelića Ivana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BAJRIĆ TRGOVINA j.d.o.o.</item>
      <item>FINA Regionalni centar Zagreb</item>
    </izvorni_sadrzaj>
    <derivirana_varijabla naziv="DomainObject.Predmet.SudioniciListNaziv_1">
      <item>BAJRIĆ TRGOVINA j.d.o.o.</item>
      <item>FINA Regionalni centar Zagreb</item>
    </derivirana_varijabla>
  </DomainObject.Predmet.SudioniciListNaziv>
  <DomainObject.Predmet.SudioniciListAdressOIB>
    <izvorni_sadrzaj>
      <item>BAJRIĆ TRGOVINA j.d.o.o., OIB 14658111423, Sandelića Ivana 21,10360 Sesvete</item>
      <item>FINA Regionalni centar Zagreb, OIB 85821130368, Trg svibanjskih žrtava 1995. 1,10000 Zagreb</item>
    </izvorni_sadrzaj>
    <derivirana_varijabla naziv="DomainObject.Predmet.SudioniciListAdressOIB_1">
      <item>BAJRIĆ TRGOVINA j.d.o.o., OIB 14658111423, Sandelića Ivana 21,10360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14658111423</item>
      <item>, OIB 85821130368</item>
    </izvorni_sadrzaj>
    <derivirana_varijabla naziv="DomainObject.Predmet.SudioniciListNazivOIB_1">
      <item>, OIB 14658111423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F695F-46B2-4A64-BA3E-785A61CB4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2303</properties:Characters>
  <properties:Lines>83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2016-08-31T06:18:00Z</dcterms:created>
  <dc:creator>Darija Miličević</dc:creator>
  <cp:lastModifiedBy>Darija Miličević</cp:lastModifiedBy>
  <cp:lastPrinted>2016-09-09T10:01:00Z</cp:lastPrinted>
  <dcterms:modified xmlns:xsi="http://www.w3.org/2001/XMLSchema-instance" xsi:type="dcterms:W3CDTF">2016-09-09T10:03:00Z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