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4d03e" w14:paraId="cc4d03e" w:rsidRDefault="007735BB" w:rsidP="007735BB" w:rsidR="007735BB" w:rsidRPr="00655B39">
      <w:pPr>
        <w:jc w:val="both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pl-PL"/>
        </w:rPr>
        <w:t>TRGOVAČKI SUD U SPLITU</w:t>
      </w:r>
    </w:p>
    <w:p w:rsidRDefault="00C02F9C" w:rsidP="00C02F9C" w:rsidR="006F4648">
      <w:pPr>
        <w:pStyle w:val="Bezproreda"/>
        <w:ind w:hanging="1410" w:left="1410"/>
        <w:jc w:val="right"/>
        <w:rPr>
          <w:rFonts w:hAnsi="Times New Roman" w:ascii="Times New Roman"/>
          <w:b/>
          <w:sz w:val="24"/>
          <w:szCs w:val="24"/>
          <w:lang w:val="pl-PL"/>
        </w:rPr>
      </w:pPr>
      <w:r w:rsidRPr="00C02F9C">
        <w:rPr>
          <w:rFonts w:hAnsi="Times New Roman" w:ascii="Times New Roman"/>
          <w:b/>
          <w:sz w:val="24"/>
          <w:szCs w:val="24"/>
          <w:lang w:val="pl-PL"/>
        </w:rPr>
        <w:t>Poslovni broj: 6. St-1488/2016-</w:t>
      </w:r>
      <w:r w:rsidR="00381789">
        <w:rPr>
          <w:rFonts w:hAnsi="Times New Roman" w:ascii="Times New Roman"/>
          <w:b/>
          <w:sz w:val="24"/>
          <w:szCs w:val="24"/>
          <w:lang w:val="pl-PL"/>
        </w:rPr>
        <w:t>36</w:t>
      </w:r>
    </w:p>
    <w:p w:rsidRDefault="00C02F9C" w:rsidP="00C02F9C" w:rsidR="00C02F9C">
      <w:pPr>
        <w:pStyle w:val="Bezproreda"/>
        <w:ind w:hanging="1410" w:left="1410"/>
        <w:jc w:val="right"/>
        <w:rPr>
          <w:rFonts w:hAnsi="Times New Roman" w:ascii="Times New Roman"/>
          <w:lang w:val="pl-PL"/>
        </w:rPr>
      </w:pPr>
    </w:p>
    <w:p w:rsidRDefault="007735BB" w:rsidP="00D25D76" w:rsidR="00ED4306">
      <w:pPr>
        <w:pStyle w:val="Bezproreda"/>
        <w:ind w:hanging="1410" w:left="1410"/>
        <w:rPr>
          <w:rFonts w:hAnsi="Times New Roman" w:ascii="Times New Roman"/>
          <w:bCs/>
          <w:lang w:eastAsia="hr-HR"/>
        </w:rPr>
      </w:pPr>
      <w:r w:rsidRPr="008719D9">
        <w:rPr>
          <w:rFonts w:hAnsi="Times New Roman" w:ascii="Times New Roman"/>
          <w:lang w:val="pl-PL"/>
        </w:rPr>
        <w:t xml:space="preserve">Dužnik: </w:t>
      </w:r>
      <w:r w:rsidR="006F4648">
        <w:rPr>
          <w:rFonts w:hAnsi="Times New Roman" w:ascii="Times New Roman"/>
          <w:lang w:val="pl-PL"/>
        </w:rPr>
        <w:tab/>
      </w:r>
      <w:r w:rsidR="00D25D76" w:rsidRPr="00D25D76">
        <w:rPr>
          <w:rFonts w:hAnsi="Times New Roman" w:ascii="Times New Roman"/>
          <w:lang w:eastAsia="hr-HR" w:val="en-AU"/>
        </w:rPr>
        <w:t>MEGATEHNIKA d.o.o. "u stečaju", za proizvodnju, inženjering, unutarnju i vanjsku trgovinu, Poljičkih Knezova 63, Podstrana, MBS: 060119762, OIB: 35656922193</w:t>
      </w:r>
      <w:r w:rsidR="00D25D76" w:rsidRPr="00D25D76">
        <w:rPr>
          <w:rFonts w:hAnsi="Times New Roman" w:ascii="Times New Roman"/>
          <w:lang w:eastAsia="hr-HR"/>
        </w:rPr>
        <w:t xml:space="preserve">, zastupano po stečajnom upravitelju </w:t>
      </w:r>
      <w:r w:rsidR="00D25D76" w:rsidRPr="00D25D76">
        <w:rPr>
          <w:rFonts w:hAnsi="Times New Roman" w:ascii="Times New Roman"/>
          <w:bCs/>
          <w:lang w:eastAsia="hr-HR"/>
        </w:rPr>
        <w:t>se Danieli Kovač, Kaštel Sućurac</w:t>
      </w:r>
    </w:p>
    <w:p w:rsidRDefault="00D25D76" w:rsidP="00D25D76" w:rsidR="00D25D76" w:rsidRPr="005374E3">
      <w:pPr>
        <w:pStyle w:val="Bezproreda"/>
        <w:ind w:hanging="1410" w:left="1410"/>
        <w:rPr>
          <w:rFonts w:hAnsi="Times New Roman" w:ascii="Times New Roman"/>
          <w:sz w:val="16"/>
          <w:szCs w:val="16"/>
          <w:lang w:val="pl-PL"/>
        </w:rPr>
      </w:pPr>
    </w:p>
    <w:p w:rsidRDefault="00113B68" w:rsidP="006102D3" w:rsidR="00AC3FA7">
      <w:pPr>
        <w:pStyle w:val="Bezproreda"/>
        <w:ind w:left="1080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TABLICA ISPITANIH</w:t>
      </w:r>
      <w:r w:rsidR="00702487" w:rsidRPr="00B40BEB">
        <w:rPr>
          <w:rFonts w:hAnsi="Times New Roman" w:ascii="Times New Roman"/>
          <w:b/>
          <w:sz w:val="24"/>
          <w:szCs w:val="24"/>
        </w:rPr>
        <w:t xml:space="preserve"> TRAŽBINA</w:t>
      </w:r>
    </w:p>
    <w:p w:rsidRDefault="00AC3FA7" w:rsidP="00F2214F" w:rsidR="00AC3FA7" w:rsidRPr="005374E3">
      <w:pPr>
        <w:pStyle w:val="Bezproreda"/>
        <w:ind w:left="360"/>
        <w:rPr>
          <w:rFonts w:hAnsi="Times New Roman" w:ascii="Times New Roman"/>
          <w:b/>
          <w:sz w:val="16"/>
          <w:szCs w:val="16"/>
        </w:rPr>
      </w:pPr>
    </w:p>
    <w:p w:rsidRDefault="006E356B" w:rsidP="00F2214F" w:rsidR="00F2214F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PRVI</w:t>
      </w:r>
      <w:r w:rsidR="00E154D0">
        <w:rPr>
          <w:rFonts w:hAnsi="Times New Roman" w:ascii="Times New Roman"/>
          <w:b/>
          <w:sz w:val="24"/>
          <w:szCs w:val="24"/>
        </w:rPr>
        <w:t xml:space="preserve">  VIŠI ISPLATNI RED</w:t>
      </w:r>
      <w:r w:rsidR="00BF353E">
        <w:rPr>
          <w:rFonts w:hAnsi="Times New Roman" w:ascii="Times New Roman"/>
          <w:b/>
          <w:sz w:val="24"/>
          <w:szCs w:val="24"/>
        </w:rPr>
        <w:t>:</w:t>
      </w:r>
      <w:r w:rsidR="00E154D0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D72D85" w:rsidP="00F2214F" w:rsidR="00D72D85" w:rsidRPr="005374E3">
      <w:pPr>
        <w:pStyle w:val="Bezproreda"/>
        <w:ind w:left="360"/>
        <w:rPr>
          <w:rFonts w:hAnsi="Times New Roman" w:ascii="Times New Roman"/>
          <w:b/>
          <w:sz w:val="16"/>
          <w:szCs w:val="16"/>
        </w:rPr>
      </w:pPr>
    </w:p>
    <w:tbl>
      <w:tblPr>
        <w:tblpPr w:tblpY="1" w:tblpXSpec="center" w:vertAnchor="text" w:rightFromText="180" w:leftFromText="180"/>
        <w:tblOverlap w:val="never"/>
        <w:tblW w:type="pct" w:w="515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58"/>
        <w:gridCol w:w="2977"/>
        <w:gridCol w:w="1701"/>
        <w:gridCol w:w="2268"/>
        <w:gridCol w:w="1561"/>
        <w:gridCol w:w="1558"/>
        <w:gridCol w:w="1558"/>
        <w:gridCol w:w="2086"/>
      </w:tblGrid>
      <w:tr w:rsidTr="00716782" w:rsidR="00057439" w:rsidRPr="00B40BEB">
        <w:tc>
          <w:tcPr>
            <w:tcW w:type="pct" w:w="327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br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. </w:t>
            </w:r>
          </w:p>
        </w:tc>
        <w:tc>
          <w:tcPr>
            <w:tcW w:type="pct" w:w="1015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80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</w:p>
        </w:tc>
        <w:tc>
          <w:tcPr>
            <w:tcW w:type="pct" w:w="773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</w:p>
        </w:tc>
        <w:tc>
          <w:tcPr>
            <w:tcW w:type="pct" w:w="532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53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3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osporene tražbine (kn)</w:t>
            </w:r>
          </w:p>
        </w:tc>
        <w:tc>
          <w:tcPr>
            <w:tcW w:type="pct" w:w="711"/>
          </w:tcPr>
          <w:p w:rsidRDefault="0043658A" w:rsidP="0043658A" w:rsidR="0043658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Osporavatelj</w:t>
            </w:r>
          </w:p>
        </w:tc>
      </w:tr>
      <w:tr w:rsidTr="00716782" w:rsidR="008719D9" w:rsidRPr="00B40BEB">
        <w:trPr>
          <w:trHeight w:val="1344"/>
        </w:trPr>
        <w:tc>
          <w:tcPr>
            <w:tcW w:type="pct" w:w="327"/>
            <w:vAlign w:val="center"/>
          </w:tcPr>
          <w:p w:rsidRDefault="001C3F60" w:rsidP="001C3F60" w:rsidR="008719D9" w:rsidRPr="004201C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  <w:r w:rsidR="008719D9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15"/>
            <w:vAlign w:val="center"/>
          </w:tcPr>
          <w:p w:rsidRDefault="00E72AB4" w:rsidP="005C1398" w:rsidR="008719D9" w:rsidRPr="003C49E6">
            <w:pPr>
              <w:tabs>
                <w:tab w:pos="426" w:val="left"/>
              </w:tabs>
              <w:spacing w:after="0"/>
              <w:contextualSpacing/>
              <w:jc w:val="both"/>
              <w:rPr>
                <w:rFonts w:hAnsi="Times New Roman" w:ascii="Times New Roman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REPUBLIKA HRVATSKA </w:t>
            </w:r>
            <w:r w:rsidRPr="00E72AB4">
              <w:rPr>
                <w:rFonts w:eastAsia="Times New Roman" w:hAnsi="Times New Roman" w:ascii="Times New Roman"/>
                <w:lang w:eastAsia="hr-HR"/>
              </w:rPr>
              <w:t>MINISTARSTVO FINANCIJA</w:t>
            </w:r>
          </w:p>
        </w:tc>
        <w:tc>
          <w:tcPr>
            <w:tcW w:type="pct" w:w="580"/>
            <w:vAlign w:val="center"/>
          </w:tcPr>
          <w:p w:rsidRDefault="00E72AB4" w:rsidP="0080388F" w:rsidR="008719D9" w:rsidRPr="003C49E6">
            <w:pPr>
              <w:pStyle w:val="Bezproreda"/>
              <w:rPr>
                <w:rFonts w:hAnsi="Times New Roman" w:ascii="Times New Roman"/>
              </w:rPr>
            </w:pPr>
            <w:r w:rsidRPr="00E72AB4">
              <w:rPr>
                <w:rFonts w:hAnsi="Times New Roman" w:ascii="Times New Roman"/>
                <w:lang w:eastAsia="hr-HR"/>
              </w:rPr>
              <w:t>18683136487</w:t>
            </w:r>
          </w:p>
        </w:tc>
        <w:tc>
          <w:tcPr>
            <w:tcW w:type="pct" w:w="773"/>
            <w:vAlign w:val="center"/>
          </w:tcPr>
          <w:p w:rsidRDefault="00E72AB4" w:rsidP="0080388F" w:rsidR="008719D9" w:rsidRPr="003C49E6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Trg dr. F. Tuđmana 4, Split</w:t>
            </w:r>
          </w:p>
        </w:tc>
        <w:tc>
          <w:tcPr>
            <w:tcW w:type="pct" w:w="532"/>
            <w:vAlign w:val="center"/>
          </w:tcPr>
          <w:p w:rsidRDefault="00E72AB4" w:rsidP="008719D9" w:rsidR="008719D9" w:rsidRPr="003C49E6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98.650,08</w:t>
            </w:r>
          </w:p>
        </w:tc>
        <w:tc>
          <w:tcPr>
            <w:tcW w:type="pct" w:w="531"/>
            <w:vAlign w:val="center"/>
          </w:tcPr>
          <w:p w:rsidRDefault="00E72AB4" w:rsidP="008719D9" w:rsidR="008719D9" w:rsidRPr="003C49E6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98.650,08</w:t>
            </w:r>
          </w:p>
        </w:tc>
        <w:tc>
          <w:tcPr>
            <w:tcW w:type="pct" w:w="531"/>
            <w:vAlign w:val="center"/>
          </w:tcPr>
          <w:p w:rsidRDefault="005C1398" w:rsidP="005C1398" w:rsidR="008719D9" w:rsidRPr="003C49E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5C1398" w:rsidP="008719D9" w:rsidR="008719D9" w:rsidRPr="003C49E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716782" w:rsidR="00F11B53" w:rsidRPr="00B40BEB">
        <w:trPr>
          <w:trHeight w:val="632"/>
        </w:trPr>
        <w:tc>
          <w:tcPr>
            <w:tcW w:type="pct" w:w="327"/>
            <w:vAlign w:val="center"/>
          </w:tcPr>
          <w:p w:rsidRDefault="00F11B53" w:rsidP="001C3F60" w:rsidR="00F11B5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1015"/>
            <w:vAlign w:val="center"/>
          </w:tcPr>
          <w:p w:rsidRDefault="00E72AB4" w:rsidP="005C1398" w:rsidR="00F11B53">
            <w:pPr>
              <w:tabs>
                <w:tab w:pos="426" w:val="left"/>
              </w:tabs>
              <w:spacing w:after="0"/>
              <w:contextualSpacing/>
              <w:jc w:val="both"/>
              <w:rPr>
                <w:rFonts w:eastAsia="Times New Roman" w:hAnsi="Times New Roman" w:ascii="Times New Roman"/>
                <w:lang w:eastAsia="hr-HR"/>
              </w:rPr>
            </w:pPr>
            <w:r w:rsidRPr="00E72AB4">
              <w:rPr>
                <w:rFonts w:eastAsia="Times New Roman" w:hAnsi="Times New Roman" w:ascii="Times New Roman"/>
                <w:lang w:eastAsia="hr-HR"/>
              </w:rPr>
              <w:t>REGOS – SREDIŠNJI REGISTAR OSIGURANIKA, MIO II stup</w:t>
            </w:r>
          </w:p>
        </w:tc>
        <w:tc>
          <w:tcPr>
            <w:tcW w:type="pct" w:w="580"/>
            <w:vAlign w:val="center"/>
          </w:tcPr>
          <w:p w:rsidRDefault="00E72AB4" w:rsidP="0080388F" w:rsidR="00F11B53" w:rsidRPr="004A33CE">
            <w:pPr>
              <w:pStyle w:val="Bezproreda"/>
              <w:rPr>
                <w:rFonts w:hAnsi="Times New Roman" w:ascii="Times New Roman"/>
                <w:lang w:eastAsia="hr-HR"/>
              </w:rPr>
            </w:pPr>
            <w:r w:rsidRPr="00E72AB4">
              <w:rPr>
                <w:rFonts w:hAnsi="Times New Roman" w:ascii="Times New Roman"/>
                <w:lang w:eastAsia="hr-HR"/>
              </w:rPr>
              <w:t>93161265507</w:t>
            </w:r>
          </w:p>
        </w:tc>
        <w:tc>
          <w:tcPr>
            <w:tcW w:type="pct" w:w="773"/>
            <w:vAlign w:val="center"/>
          </w:tcPr>
          <w:p w:rsidRDefault="00E72AB4" w:rsidP="0080388F" w:rsidR="00F11B53" w:rsidRPr="004A33CE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Gajeva Ulica 5, Zagareb</w:t>
            </w:r>
          </w:p>
        </w:tc>
        <w:tc>
          <w:tcPr>
            <w:tcW w:type="pct" w:w="532"/>
            <w:vAlign w:val="center"/>
          </w:tcPr>
          <w:p w:rsidRDefault="00E72AB4" w:rsidP="008719D9" w:rsidR="00F11B53" w:rsidRPr="003C49E6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E72AB4">
              <w:rPr>
                <w:rFonts w:hAnsi="Times New Roman" w:ascii="Times New Roman"/>
              </w:rPr>
              <w:t>29.527,43</w:t>
            </w:r>
          </w:p>
        </w:tc>
        <w:tc>
          <w:tcPr>
            <w:tcW w:type="pct" w:w="531"/>
            <w:vAlign w:val="center"/>
          </w:tcPr>
          <w:p w:rsidRDefault="00E72AB4" w:rsidP="008719D9" w:rsidR="00F11B53" w:rsidRPr="003C49E6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E72AB4">
              <w:rPr>
                <w:rFonts w:hAnsi="Times New Roman" w:ascii="Times New Roman"/>
              </w:rPr>
              <w:t>29.527,43</w:t>
            </w:r>
          </w:p>
        </w:tc>
        <w:tc>
          <w:tcPr>
            <w:tcW w:type="pct" w:w="531"/>
            <w:vAlign w:val="center"/>
          </w:tcPr>
          <w:p w:rsidRDefault="00E72AB4" w:rsidP="005C1398" w:rsidR="00F11B5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E72AB4" w:rsidP="008719D9" w:rsidR="00F11B5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716782" w:rsidR="00F11B53" w:rsidRPr="00B40BEB">
        <w:trPr>
          <w:trHeight w:val="632"/>
        </w:trPr>
        <w:tc>
          <w:tcPr>
            <w:tcW w:type="pct" w:w="327"/>
            <w:vAlign w:val="center"/>
          </w:tcPr>
          <w:p w:rsidRDefault="00F11B53" w:rsidP="001C3F60" w:rsidR="00F11B5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015"/>
            <w:vAlign w:val="center"/>
          </w:tcPr>
          <w:p w:rsidRDefault="00832DE3" w:rsidP="005C1398" w:rsidR="00F11B53">
            <w:pPr>
              <w:tabs>
                <w:tab w:pos="426" w:val="left"/>
              </w:tabs>
              <w:spacing w:after="0"/>
              <w:contextualSpacing/>
              <w:jc w:val="both"/>
              <w:rPr>
                <w:rFonts w:eastAsia="Times New Roman" w:hAnsi="Times New Roman" w:ascii="Times New Roman"/>
                <w:lang w:eastAsia="hr-HR"/>
              </w:rPr>
            </w:pPr>
            <w:r w:rsidRPr="00832DE3">
              <w:rPr>
                <w:rFonts w:eastAsia="Times New Roman" w:hAnsi="Times New Roman" w:ascii="Times New Roman"/>
                <w:lang w:eastAsia="hr-HR"/>
              </w:rPr>
              <w:t>HRVATSKI ZAVOD ZA ZDRAVSTVENO OSIGURANJE</w:t>
            </w:r>
          </w:p>
        </w:tc>
        <w:tc>
          <w:tcPr>
            <w:tcW w:type="pct" w:w="580"/>
            <w:vAlign w:val="center"/>
          </w:tcPr>
          <w:p w:rsidRDefault="00832DE3" w:rsidP="0080388F" w:rsidR="00F11B53" w:rsidRPr="004A33CE">
            <w:pPr>
              <w:pStyle w:val="Bezproreda"/>
              <w:rPr>
                <w:rFonts w:hAnsi="Times New Roman" w:ascii="Times New Roman"/>
                <w:lang w:eastAsia="hr-HR"/>
              </w:rPr>
            </w:pPr>
            <w:r w:rsidRPr="00832DE3">
              <w:rPr>
                <w:rFonts w:hAnsi="Times New Roman" w:ascii="Times New Roman"/>
                <w:lang w:eastAsia="hr-HR"/>
              </w:rPr>
              <w:t>02958272670</w:t>
            </w:r>
          </w:p>
        </w:tc>
        <w:tc>
          <w:tcPr>
            <w:tcW w:type="pct" w:w="773"/>
            <w:vAlign w:val="center"/>
          </w:tcPr>
          <w:p w:rsidRDefault="00832DE3" w:rsidP="0080388F" w:rsidR="00F11B53" w:rsidRPr="004A33CE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Margaretska 3, Zagreb</w:t>
            </w:r>
          </w:p>
        </w:tc>
        <w:tc>
          <w:tcPr>
            <w:tcW w:type="pct" w:w="532"/>
            <w:vAlign w:val="center"/>
          </w:tcPr>
          <w:p w:rsidRDefault="00832DE3" w:rsidP="008719D9" w:rsidR="00F11B53" w:rsidRPr="003C49E6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832DE3">
              <w:rPr>
                <w:rFonts w:hAnsi="Times New Roman" w:ascii="Times New Roman"/>
              </w:rPr>
              <w:t>89.470,91</w:t>
            </w:r>
          </w:p>
        </w:tc>
        <w:tc>
          <w:tcPr>
            <w:tcW w:type="pct" w:w="531"/>
            <w:vAlign w:val="center"/>
          </w:tcPr>
          <w:p w:rsidRDefault="00832DE3" w:rsidP="008719D9" w:rsidR="00F11B53" w:rsidRPr="003C49E6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832DE3">
              <w:rPr>
                <w:rFonts w:hAnsi="Times New Roman" w:ascii="Times New Roman"/>
              </w:rPr>
              <w:t>89.470,91</w:t>
            </w:r>
          </w:p>
        </w:tc>
        <w:tc>
          <w:tcPr>
            <w:tcW w:type="pct" w:w="531"/>
            <w:vAlign w:val="center"/>
          </w:tcPr>
          <w:p w:rsidRDefault="00832DE3" w:rsidP="005C1398" w:rsidR="00F11B5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832DE3" w:rsidP="008719D9" w:rsidR="00F11B5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716782" w:rsidR="00F11B53" w:rsidRPr="00B40BEB">
        <w:trPr>
          <w:trHeight w:val="632"/>
        </w:trPr>
        <w:tc>
          <w:tcPr>
            <w:tcW w:type="pct" w:w="327"/>
            <w:vAlign w:val="center"/>
          </w:tcPr>
          <w:p w:rsidRDefault="00F11B53" w:rsidP="001C3F60" w:rsidR="00F11B5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1015"/>
            <w:vAlign w:val="center"/>
          </w:tcPr>
          <w:p w:rsidRDefault="00716782" w:rsidP="005C1398" w:rsidR="00F11B53">
            <w:pPr>
              <w:tabs>
                <w:tab w:pos="426" w:val="left"/>
              </w:tabs>
              <w:spacing w:after="0"/>
              <w:contextualSpacing/>
              <w:jc w:val="both"/>
              <w:rPr>
                <w:rFonts w:eastAsia="Times New Roman" w:hAnsi="Times New Roman" w:ascii="Times New Roman"/>
                <w:lang w:eastAsia="hr-HR"/>
              </w:rPr>
            </w:pPr>
            <w:r w:rsidRPr="00716782">
              <w:rPr>
                <w:rFonts w:eastAsia="Times New Roman" w:hAnsi="Times New Roman" w:ascii="Times New Roman"/>
                <w:lang w:eastAsia="hr-HR"/>
              </w:rPr>
              <w:t>GRAD SPLIT</w:t>
            </w:r>
          </w:p>
        </w:tc>
        <w:tc>
          <w:tcPr>
            <w:tcW w:type="pct" w:w="580"/>
            <w:vAlign w:val="center"/>
          </w:tcPr>
          <w:p w:rsidRDefault="00716782" w:rsidP="0080388F" w:rsidR="00F11B53" w:rsidRPr="004A33CE">
            <w:pPr>
              <w:pStyle w:val="Bezproreda"/>
              <w:rPr>
                <w:rFonts w:hAnsi="Times New Roman" w:ascii="Times New Roman"/>
                <w:lang w:eastAsia="hr-HR"/>
              </w:rPr>
            </w:pPr>
            <w:r w:rsidRPr="00716782">
              <w:rPr>
                <w:rFonts w:hAnsi="Times New Roman" w:ascii="Times New Roman"/>
                <w:lang w:eastAsia="hr-HR"/>
              </w:rPr>
              <w:t>78755598868</w:t>
            </w:r>
          </w:p>
        </w:tc>
        <w:tc>
          <w:tcPr>
            <w:tcW w:type="pct" w:w="773"/>
            <w:vAlign w:val="center"/>
          </w:tcPr>
          <w:p w:rsidRDefault="00716782" w:rsidP="0080388F" w:rsidR="00F11B53" w:rsidRPr="004A33CE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Branimirova obala 17, Split</w:t>
            </w:r>
          </w:p>
        </w:tc>
        <w:tc>
          <w:tcPr>
            <w:tcW w:type="pct" w:w="532"/>
            <w:vAlign w:val="center"/>
          </w:tcPr>
          <w:p w:rsidRDefault="00716782" w:rsidP="008719D9" w:rsidR="00F11B53" w:rsidRPr="003C49E6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716782">
              <w:rPr>
                <w:rFonts w:hAnsi="Times New Roman" w:ascii="Times New Roman"/>
              </w:rPr>
              <w:t>5.296,78</w:t>
            </w:r>
          </w:p>
        </w:tc>
        <w:tc>
          <w:tcPr>
            <w:tcW w:type="pct" w:w="531"/>
            <w:vAlign w:val="center"/>
          </w:tcPr>
          <w:p w:rsidRDefault="00716782" w:rsidP="008719D9" w:rsidR="00F11B53" w:rsidRPr="003C49E6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716782">
              <w:rPr>
                <w:rFonts w:hAnsi="Times New Roman" w:ascii="Times New Roman"/>
              </w:rPr>
              <w:t>5.296,78</w:t>
            </w:r>
          </w:p>
        </w:tc>
        <w:tc>
          <w:tcPr>
            <w:tcW w:type="pct" w:w="531"/>
            <w:vAlign w:val="center"/>
          </w:tcPr>
          <w:p w:rsidRDefault="00716782" w:rsidP="005C1398" w:rsidR="00F11B5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716782" w:rsidP="008719D9" w:rsidR="00F11B5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716782" w:rsidR="00F11B53" w:rsidRPr="00B40BEB">
        <w:trPr>
          <w:trHeight w:val="632"/>
        </w:trPr>
        <w:tc>
          <w:tcPr>
            <w:tcW w:type="pct" w:w="327"/>
            <w:vAlign w:val="center"/>
          </w:tcPr>
          <w:p w:rsidRDefault="00F11B53" w:rsidP="001C3F60" w:rsidR="00F11B5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1015"/>
            <w:vAlign w:val="center"/>
          </w:tcPr>
          <w:p w:rsidRDefault="00716782" w:rsidP="005C1398" w:rsidR="00F11B53">
            <w:pPr>
              <w:tabs>
                <w:tab w:pos="426" w:val="left"/>
              </w:tabs>
              <w:spacing w:after="0"/>
              <w:contextualSpacing/>
              <w:jc w:val="both"/>
              <w:rPr>
                <w:rFonts w:eastAsia="Times New Roman" w:hAnsi="Times New Roman" w:ascii="Times New Roman"/>
                <w:lang w:eastAsia="hr-HR"/>
              </w:rPr>
            </w:pPr>
            <w:r w:rsidRPr="00716782">
              <w:rPr>
                <w:rFonts w:eastAsia="Times New Roman" w:hAnsi="Times New Roman" w:ascii="Times New Roman"/>
                <w:lang w:eastAsia="hr-HR"/>
              </w:rPr>
              <w:t>BALIĆ DAMIR</w:t>
            </w:r>
          </w:p>
        </w:tc>
        <w:tc>
          <w:tcPr>
            <w:tcW w:type="pct" w:w="580"/>
            <w:vAlign w:val="center"/>
          </w:tcPr>
          <w:p w:rsidRDefault="00381789" w:rsidP="0080388F" w:rsidR="00F11B53" w:rsidRPr="00381789">
            <w:pPr>
              <w:pStyle w:val="Bezproreda"/>
              <w:rPr>
                <w:rFonts w:hAnsi="Times New Roman" w:ascii="Times New Roman"/>
                <w:lang w:eastAsia="hr-HR"/>
              </w:rPr>
            </w:pPr>
            <w:r w:rsidRPr="00381789">
              <w:rPr>
                <w:rFonts w:hAnsi="Times New Roman" w:ascii="Times New Roman"/>
              </w:rPr>
              <w:t>92860054837</w:t>
            </w:r>
          </w:p>
        </w:tc>
        <w:tc>
          <w:tcPr>
            <w:tcW w:type="pct" w:w="773"/>
            <w:vAlign w:val="center"/>
          </w:tcPr>
          <w:p w:rsidRDefault="00716782" w:rsidP="0080388F" w:rsidR="00F11B53" w:rsidRPr="004A33CE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Zvonimirova 16 a,Solin</w:t>
            </w:r>
          </w:p>
        </w:tc>
        <w:tc>
          <w:tcPr>
            <w:tcW w:type="pct" w:w="532"/>
            <w:vAlign w:val="center"/>
          </w:tcPr>
          <w:p w:rsidRDefault="00716782" w:rsidP="008719D9" w:rsidR="00F11B53" w:rsidRPr="003C49E6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716782">
              <w:rPr>
                <w:rFonts w:hAnsi="Times New Roman" w:ascii="Times New Roman"/>
              </w:rPr>
              <w:t>39.966,14</w:t>
            </w:r>
          </w:p>
        </w:tc>
        <w:tc>
          <w:tcPr>
            <w:tcW w:type="pct" w:w="531"/>
            <w:vAlign w:val="center"/>
          </w:tcPr>
          <w:p w:rsidRDefault="00716782" w:rsidP="008719D9" w:rsidR="00F11B53" w:rsidRPr="003C49E6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716782">
              <w:rPr>
                <w:rFonts w:hAnsi="Times New Roman" w:ascii="Times New Roman"/>
              </w:rPr>
              <w:t>39.966,14</w:t>
            </w:r>
          </w:p>
        </w:tc>
        <w:tc>
          <w:tcPr>
            <w:tcW w:type="pct" w:w="531"/>
            <w:vAlign w:val="center"/>
          </w:tcPr>
          <w:p w:rsidRDefault="00716782" w:rsidP="005C1398" w:rsidR="00F11B5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716782" w:rsidP="008719D9" w:rsidR="00F11B5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716782" w:rsidR="00F11B53" w:rsidRPr="00B40BEB">
        <w:trPr>
          <w:trHeight w:val="632"/>
        </w:trPr>
        <w:tc>
          <w:tcPr>
            <w:tcW w:type="pct" w:w="327"/>
            <w:vAlign w:val="center"/>
          </w:tcPr>
          <w:p w:rsidRDefault="00F11B53" w:rsidP="001C3F60" w:rsidR="00F11B5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pct" w:w="1015"/>
            <w:vAlign w:val="center"/>
          </w:tcPr>
          <w:p w:rsidRDefault="00716782" w:rsidP="005C1398" w:rsidR="00F11B53">
            <w:pPr>
              <w:tabs>
                <w:tab w:pos="426" w:val="left"/>
              </w:tabs>
              <w:spacing w:after="0"/>
              <w:contextualSpacing/>
              <w:jc w:val="both"/>
              <w:rPr>
                <w:rFonts w:eastAsia="Times New Roman" w:hAnsi="Times New Roman" w:ascii="Times New Roman"/>
                <w:lang w:eastAsia="hr-HR"/>
              </w:rPr>
            </w:pPr>
            <w:r w:rsidRPr="00716782">
              <w:rPr>
                <w:rFonts w:eastAsia="Times New Roman" w:hAnsi="Times New Roman" w:ascii="Times New Roman"/>
                <w:lang w:eastAsia="hr-HR"/>
              </w:rPr>
              <w:t>BARBIĆ MARKO</w:t>
            </w:r>
          </w:p>
        </w:tc>
        <w:tc>
          <w:tcPr>
            <w:tcW w:type="pct" w:w="580"/>
            <w:vAlign w:val="center"/>
          </w:tcPr>
          <w:p w:rsidRDefault="00381789" w:rsidP="0080388F" w:rsidR="00F11B53" w:rsidRPr="00381789">
            <w:pPr>
              <w:pStyle w:val="Bezproreda"/>
              <w:rPr>
                <w:rFonts w:hAnsi="Times New Roman" w:ascii="Times New Roman"/>
                <w:lang w:eastAsia="hr-HR"/>
              </w:rPr>
            </w:pPr>
            <w:r w:rsidRPr="00381789">
              <w:rPr>
                <w:rFonts w:hAnsi="Times New Roman" w:ascii="Times New Roman"/>
              </w:rPr>
              <w:t>0436175858</w:t>
            </w:r>
          </w:p>
        </w:tc>
        <w:tc>
          <w:tcPr>
            <w:tcW w:type="pct" w:w="773"/>
            <w:vAlign w:val="center"/>
          </w:tcPr>
          <w:p w:rsidRDefault="00716782" w:rsidP="0080388F" w:rsidR="00F11B53" w:rsidRPr="004A33CE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Podčeline 32, Podstrana</w:t>
            </w:r>
          </w:p>
        </w:tc>
        <w:tc>
          <w:tcPr>
            <w:tcW w:type="pct" w:w="532"/>
            <w:vAlign w:val="center"/>
          </w:tcPr>
          <w:p w:rsidRDefault="00716782" w:rsidP="008719D9" w:rsidR="00F11B53" w:rsidRPr="003C49E6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41.330,02</w:t>
            </w:r>
          </w:p>
        </w:tc>
        <w:tc>
          <w:tcPr>
            <w:tcW w:type="pct" w:w="531"/>
            <w:vAlign w:val="center"/>
          </w:tcPr>
          <w:p w:rsidRDefault="00716782" w:rsidP="008719D9" w:rsidR="00F11B53" w:rsidRPr="003C49E6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716782">
              <w:rPr>
                <w:rFonts w:hAnsi="Times New Roman" w:ascii="Times New Roman"/>
              </w:rPr>
              <w:t>41.330,02</w:t>
            </w:r>
          </w:p>
        </w:tc>
        <w:tc>
          <w:tcPr>
            <w:tcW w:type="pct" w:w="531"/>
            <w:vAlign w:val="center"/>
          </w:tcPr>
          <w:p w:rsidRDefault="00716782" w:rsidP="005C1398" w:rsidR="00F11B5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716782" w:rsidP="008719D9" w:rsidR="00F11B5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716782" w:rsidR="00F11B53" w:rsidRPr="00B40BEB">
        <w:trPr>
          <w:trHeight w:val="632"/>
        </w:trPr>
        <w:tc>
          <w:tcPr>
            <w:tcW w:type="pct" w:w="327"/>
            <w:vAlign w:val="center"/>
          </w:tcPr>
          <w:p w:rsidRDefault="00F11B53" w:rsidP="001C3F60" w:rsidR="00F11B5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pct" w:w="1015"/>
            <w:vAlign w:val="center"/>
          </w:tcPr>
          <w:p w:rsidRDefault="00716782" w:rsidP="005C1398" w:rsidR="00F11B53">
            <w:pPr>
              <w:tabs>
                <w:tab w:pos="426" w:val="left"/>
              </w:tabs>
              <w:spacing w:after="0"/>
              <w:contextualSpacing/>
              <w:jc w:val="both"/>
              <w:rPr>
                <w:rFonts w:eastAsia="Times New Roman" w:hAnsi="Times New Roman" w:ascii="Times New Roman"/>
                <w:lang w:eastAsia="hr-HR"/>
              </w:rPr>
            </w:pPr>
            <w:r w:rsidRPr="00716782">
              <w:rPr>
                <w:rFonts w:eastAsia="Times New Roman" w:hAnsi="Times New Roman" w:ascii="Times New Roman"/>
                <w:lang w:eastAsia="hr-HR"/>
              </w:rPr>
              <w:t>ČIRKO MATO</w:t>
            </w:r>
          </w:p>
        </w:tc>
        <w:tc>
          <w:tcPr>
            <w:tcW w:type="pct" w:w="580"/>
            <w:vAlign w:val="center"/>
          </w:tcPr>
          <w:p w:rsidRDefault="00381789" w:rsidP="0080388F" w:rsidR="00F11B53" w:rsidRPr="00381789">
            <w:pPr>
              <w:pStyle w:val="Bezproreda"/>
              <w:rPr>
                <w:rFonts w:hAnsi="Times New Roman" w:ascii="Times New Roman"/>
                <w:lang w:eastAsia="hr-HR"/>
              </w:rPr>
            </w:pPr>
            <w:r w:rsidRPr="00381789">
              <w:rPr>
                <w:rFonts w:hAnsi="Times New Roman" w:ascii="Times New Roman"/>
              </w:rPr>
              <w:t>53889667385</w:t>
            </w:r>
          </w:p>
        </w:tc>
        <w:tc>
          <w:tcPr>
            <w:tcW w:type="pct" w:w="773"/>
            <w:vAlign w:val="center"/>
          </w:tcPr>
          <w:p w:rsidRDefault="00716782" w:rsidP="0080388F" w:rsidR="00F11B53" w:rsidRPr="004A33CE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Put Strinje 20, Kaštel Sućurac</w:t>
            </w:r>
          </w:p>
        </w:tc>
        <w:tc>
          <w:tcPr>
            <w:tcW w:type="pct" w:w="532"/>
            <w:vAlign w:val="center"/>
          </w:tcPr>
          <w:p w:rsidRDefault="00716782" w:rsidP="008719D9" w:rsidR="00F11B53" w:rsidRPr="003C49E6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716782">
              <w:rPr>
                <w:rFonts w:hAnsi="Times New Roman" w:ascii="Times New Roman"/>
              </w:rPr>
              <w:t>41.330,02</w:t>
            </w:r>
          </w:p>
        </w:tc>
        <w:tc>
          <w:tcPr>
            <w:tcW w:type="pct" w:w="531"/>
            <w:vAlign w:val="center"/>
          </w:tcPr>
          <w:p w:rsidRDefault="00716782" w:rsidP="008719D9" w:rsidR="00F11B53" w:rsidRPr="003C49E6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716782">
              <w:rPr>
                <w:rFonts w:hAnsi="Times New Roman" w:ascii="Times New Roman"/>
              </w:rPr>
              <w:t>41.330,02</w:t>
            </w:r>
          </w:p>
        </w:tc>
        <w:tc>
          <w:tcPr>
            <w:tcW w:type="pct" w:w="531"/>
            <w:vAlign w:val="center"/>
          </w:tcPr>
          <w:p w:rsidRDefault="00716782" w:rsidP="005C1398" w:rsidR="00F11B5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716782" w:rsidP="008719D9" w:rsidR="00F11B5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716782" w:rsidR="00F11B53" w:rsidRPr="00B40BEB">
        <w:trPr>
          <w:trHeight w:val="632"/>
        </w:trPr>
        <w:tc>
          <w:tcPr>
            <w:tcW w:type="pct" w:w="327"/>
            <w:vAlign w:val="center"/>
          </w:tcPr>
          <w:p w:rsidRDefault="00F11B53" w:rsidP="001C3F60" w:rsidR="00F11B5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pct" w:w="1015"/>
            <w:vAlign w:val="center"/>
          </w:tcPr>
          <w:p w:rsidRDefault="00716782" w:rsidP="005C1398" w:rsidR="00F11B53">
            <w:pPr>
              <w:tabs>
                <w:tab w:pos="426" w:val="left"/>
              </w:tabs>
              <w:spacing w:after="0"/>
              <w:contextualSpacing/>
              <w:jc w:val="both"/>
              <w:rPr>
                <w:rFonts w:eastAsia="Times New Roman" w:hAnsi="Times New Roman" w:ascii="Times New Roman"/>
                <w:lang w:eastAsia="hr-HR"/>
              </w:rPr>
            </w:pPr>
            <w:r w:rsidRPr="00716782">
              <w:rPr>
                <w:rFonts w:eastAsia="Times New Roman" w:hAnsi="Times New Roman" w:ascii="Times New Roman"/>
                <w:lang w:eastAsia="hr-HR"/>
              </w:rPr>
              <w:t>MADUNOVIĆ LJUBICA</w:t>
            </w:r>
          </w:p>
        </w:tc>
        <w:tc>
          <w:tcPr>
            <w:tcW w:type="pct" w:w="580"/>
            <w:vAlign w:val="center"/>
          </w:tcPr>
          <w:p w:rsidRDefault="00381789" w:rsidP="0080388F" w:rsidR="00F11B53" w:rsidRPr="00381789">
            <w:pPr>
              <w:pStyle w:val="Bezproreda"/>
              <w:rPr>
                <w:rFonts w:hAnsi="Times New Roman" w:ascii="Times New Roman"/>
                <w:lang w:eastAsia="hr-HR"/>
              </w:rPr>
            </w:pPr>
            <w:r w:rsidRPr="00381789">
              <w:rPr>
                <w:rFonts w:hAnsi="Times New Roman" w:ascii="Times New Roman"/>
              </w:rPr>
              <w:t>72117185770</w:t>
            </w:r>
          </w:p>
        </w:tc>
        <w:tc>
          <w:tcPr>
            <w:tcW w:type="pct" w:w="773"/>
            <w:vAlign w:val="center"/>
          </w:tcPr>
          <w:p w:rsidRDefault="00716782" w:rsidP="0080388F" w:rsidR="00F11B53" w:rsidRPr="004A33CE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Poljičkih knezova 63, Podstrana</w:t>
            </w:r>
          </w:p>
        </w:tc>
        <w:tc>
          <w:tcPr>
            <w:tcW w:type="pct" w:w="532"/>
            <w:vAlign w:val="center"/>
          </w:tcPr>
          <w:p w:rsidRDefault="00716782" w:rsidP="008719D9" w:rsidR="00F11B53" w:rsidRPr="003C49E6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8.837,36</w:t>
            </w:r>
          </w:p>
        </w:tc>
        <w:tc>
          <w:tcPr>
            <w:tcW w:type="pct" w:w="531"/>
            <w:vAlign w:val="center"/>
          </w:tcPr>
          <w:p w:rsidRDefault="00716782" w:rsidP="008719D9" w:rsidR="00F11B53" w:rsidRPr="003C49E6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716782">
              <w:rPr>
                <w:rFonts w:hAnsi="Times New Roman" w:ascii="Times New Roman"/>
              </w:rPr>
              <w:t>8.837,36</w:t>
            </w:r>
          </w:p>
        </w:tc>
        <w:tc>
          <w:tcPr>
            <w:tcW w:type="pct" w:w="531"/>
            <w:vAlign w:val="center"/>
          </w:tcPr>
          <w:p w:rsidRDefault="00716782" w:rsidP="005C1398" w:rsidR="00F11B5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716782" w:rsidP="008719D9" w:rsidR="00F11B5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716782" w:rsidR="00F11B53" w:rsidRPr="00B40BEB">
        <w:trPr>
          <w:trHeight w:val="632"/>
        </w:trPr>
        <w:tc>
          <w:tcPr>
            <w:tcW w:type="pct" w:w="327"/>
            <w:vAlign w:val="center"/>
          </w:tcPr>
          <w:p w:rsidRDefault="00F11B53" w:rsidP="001C3F60" w:rsidR="00F11B5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type="pct" w:w="1015"/>
            <w:vAlign w:val="center"/>
          </w:tcPr>
          <w:p w:rsidRDefault="00716782" w:rsidP="005C1398" w:rsidR="00F11B53">
            <w:pPr>
              <w:tabs>
                <w:tab w:pos="426" w:val="left"/>
              </w:tabs>
              <w:spacing w:after="0"/>
              <w:contextualSpacing/>
              <w:jc w:val="both"/>
              <w:rPr>
                <w:rFonts w:eastAsia="Times New Roman" w:hAnsi="Times New Roman" w:ascii="Times New Roman"/>
                <w:lang w:eastAsia="hr-HR"/>
              </w:rPr>
            </w:pPr>
            <w:r w:rsidRPr="00716782">
              <w:rPr>
                <w:rFonts w:eastAsia="Times New Roman" w:hAnsi="Times New Roman" w:ascii="Times New Roman"/>
                <w:lang w:eastAsia="hr-HR"/>
              </w:rPr>
              <w:t>MADUNOVIĆ MILAN</w:t>
            </w:r>
          </w:p>
        </w:tc>
        <w:tc>
          <w:tcPr>
            <w:tcW w:type="pct" w:w="580"/>
            <w:vAlign w:val="center"/>
          </w:tcPr>
          <w:p w:rsidRDefault="00381789" w:rsidP="0080388F" w:rsidR="00F11B53" w:rsidRPr="00381789">
            <w:pPr>
              <w:pStyle w:val="Bezproreda"/>
              <w:rPr>
                <w:rFonts w:hAnsi="Times New Roman" w:ascii="Times New Roman"/>
                <w:lang w:eastAsia="hr-HR"/>
              </w:rPr>
            </w:pPr>
            <w:r w:rsidRPr="00381789">
              <w:rPr>
                <w:rFonts w:hAnsi="Times New Roman" w:ascii="Times New Roman"/>
              </w:rPr>
              <w:t>97863898878</w:t>
            </w:r>
          </w:p>
        </w:tc>
        <w:tc>
          <w:tcPr>
            <w:tcW w:type="pct" w:w="773"/>
            <w:vAlign w:val="center"/>
          </w:tcPr>
          <w:p w:rsidRDefault="00716782" w:rsidP="0080388F" w:rsidR="00F11B53" w:rsidRPr="004A33CE">
            <w:pPr>
              <w:rPr>
                <w:rFonts w:eastAsia="Times New Roman" w:hAnsi="Times New Roman" w:ascii="Times New Roman"/>
                <w:lang w:eastAsia="hr-HR"/>
              </w:rPr>
            </w:pPr>
            <w:r w:rsidRPr="00716782">
              <w:rPr>
                <w:rFonts w:eastAsia="Times New Roman" w:hAnsi="Times New Roman" w:ascii="Times New Roman"/>
                <w:lang w:eastAsia="hr-HR"/>
              </w:rPr>
              <w:t>Poljičkih knezova 63, Podstrana</w:t>
            </w:r>
          </w:p>
        </w:tc>
        <w:tc>
          <w:tcPr>
            <w:tcW w:type="pct" w:w="532"/>
            <w:vAlign w:val="center"/>
          </w:tcPr>
          <w:p w:rsidRDefault="00716782" w:rsidP="008719D9" w:rsidR="00F11B53" w:rsidRPr="003C49E6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335.708,24</w:t>
            </w:r>
          </w:p>
        </w:tc>
        <w:tc>
          <w:tcPr>
            <w:tcW w:type="pct" w:w="531"/>
            <w:vAlign w:val="center"/>
          </w:tcPr>
          <w:p w:rsidRDefault="00716782" w:rsidP="008719D9" w:rsidR="00F11B53" w:rsidRPr="003C49E6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716782">
              <w:rPr>
                <w:rFonts w:hAnsi="Times New Roman" w:ascii="Times New Roman"/>
              </w:rPr>
              <w:t>335.708,24</w:t>
            </w:r>
          </w:p>
        </w:tc>
        <w:tc>
          <w:tcPr>
            <w:tcW w:type="pct" w:w="531"/>
            <w:vAlign w:val="center"/>
          </w:tcPr>
          <w:p w:rsidRDefault="00716782" w:rsidP="005C1398" w:rsidR="00F11B5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716782" w:rsidP="008719D9" w:rsidR="00F11B5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6E356B" w:rsidP="00702487" w:rsidR="006E356B">
      <w:pPr>
        <w:pStyle w:val="Bezproreda"/>
        <w:rPr>
          <w:rFonts w:hAnsi="Times New Roman" w:ascii="Times New Roman"/>
          <w:b/>
          <w:sz w:val="24"/>
        </w:rPr>
      </w:pPr>
    </w:p>
    <w:p w:rsidRDefault="00F11B53" w:rsidP="00702487" w:rsidR="00F11B53">
      <w:pPr>
        <w:pStyle w:val="Bezproreda"/>
        <w:rPr>
          <w:rFonts w:hAnsi="Times New Roman" w:ascii="Times New Roman"/>
          <w:b/>
          <w:sz w:val="24"/>
        </w:rPr>
      </w:pPr>
    </w:p>
    <w:p w:rsidRDefault="004B4CFB" w:rsidP="00702487" w:rsidR="004B4CFB">
      <w:pPr>
        <w:pStyle w:val="Bezproreda"/>
        <w:rPr>
          <w:rFonts w:hAnsi="Times New Roman" w:ascii="Times New Roman"/>
          <w:b/>
          <w:sz w:val="24"/>
        </w:rPr>
      </w:pPr>
      <w:r w:rsidRPr="004B4CFB">
        <w:rPr>
          <w:rFonts w:hAnsi="Times New Roman" w:ascii="Times New Roman"/>
          <w:b/>
          <w:sz w:val="24"/>
        </w:rPr>
        <w:t xml:space="preserve">DRUGI  VIŠI ISPLATNI RED: </w:t>
      </w:r>
    </w:p>
    <w:p w:rsidRDefault="004B4CFB" w:rsidP="004B4CFB" w:rsidR="004B4CFB" w:rsidRPr="005374E3">
      <w:pPr>
        <w:pStyle w:val="Bezproreda"/>
        <w:ind w:left="360"/>
        <w:rPr>
          <w:rFonts w:hAnsi="Times New Roman" w:ascii="Times New Roman"/>
          <w:b/>
          <w:sz w:val="16"/>
          <w:szCs w:val="16"/>
        </w:rPr>
      </w:pPr>
    </w:p>
    <w:tbl>
      <w:tblPr>
        <w:tblpPr w:tblpY="1" w:tblpXSpec="center" w:vertAnchor="text" w:rightFromText="180" w:leftFromText="180"/>
        <w:tblOverlap w:val="never"/>
        <w:tblW w:type="pct" w:w="515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58"/>
        <w:gridCol w:w="2977"/>
        <w:gridCol w:w="1561"/>
        <w:gridCol w:w="2408"/>
        <w:gridCol w:w="1561"/>
        <w:gridCol w:w="1558"/>
        <w:gridCol w:w="1558"/>
        <w:gridCol w:w="2086"/>
      </w:tblGrid>
      <w:tr w:rsidTr="00D0204B" w:rsidR="004B4CFB" w:rsidRPr="00B40BEB">
        <w:tc>
          <w:tcPr>
            <w:tcW w:type="pct" w:w="327"/>
            <w:vAlign w:val="center"/>
          </w:tcPr>
          <w:p w:rsidRDefault="004B4CFB" w:rsidP="00D0204B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br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. </w:t>
            </w:r>
          </w:p>
        </w:tc>
        <w:tc>
          <w:tcPr>
            <w:tcW w:type="pct" w:w="1015"/>
            <w:vAlign w:val="center"/>
          </w:tcPr>
          <w:p w:rsidRDefault="004B4CFB" w:rsidP="00D0204B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32"/>
            <w:vAlign w:val="center"/>
          </w:tcPr>
          <w:p w:rsidRDefault="004B4CFB" w:rsidP="00D0204B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</w:p>
        </w:tc>
        <w:tc>
          <w:tcPr>
            <w:tcW w:type="pct" w:w="821"/>
            <w:vAlign w:val="center"/>
          </w:tcPr>
          <w:p w:rsidRDefault="004B4CFB" w:rsidP="00D0204B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</w:p>
        </w:tc>
        <w:tc>
          <w:tcPr>
            <w:tcW w:type="pct" w:w="532"/>
            <w:vAlign w:val="center"/>
          </w:tcPr>
          <w:p w:rsidRDefault="004B4CFB" w:rsidP="00D0204B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531"/>
            <w:vAlign w:val="center"/>
          </w:tcPr>
          <w:p w:rsidRDefault="004B4CFB" w:rsidP="00D0204B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31"/>
            <w:vAlign w:val="center"/>
          </w:tcPr>
          <w:p w:rsidRDefault="004B4CFB" w:rsidP="00D0204B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osporene tražbine (kn)</w:t>
            </w:r>
          </w:p>
        </w:tc>
        <w:tc>
          <w:tcPr>
            <w:tcW w:type="pct" w:w="711"/>
          </w:tcPr>
          <w:p w:rsidRDefault="004B4CFB" w:rsidP="00D0204B" w:rsidR="004B4CF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B4CFB" w:rsidP="00D0204B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Osporavatelj</w:t>
            </w:r>
          </w:p>
        </w:tc>
      </w:tr>
      <w:tr w:rsidTr="00D0204B" w:rsidR="004B4CFB" w:rsidRPr="00B40BEB">
        <w:trPr>
          <w:trHeight w:val="632"/>
        </w:trPr>
        <w:tc>
          <w:tcPr>
            <w:tcW w:type="pct" w:w="327"/>
            <w:vAlign w:val="center"/>
          </w:tcPr>
          <w:p w:rsidRDefault="004B4CFB" w:rsidP="00D0204B" w:rsidR="004B4CFB" w:rsidRPr="004201C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015"/>
            <w:vAlign w:val="center"/>
          </w:tcPr>
          <w:p w:rsidRDefault="002962CA" w:rsidP="002962CA" w:rsidR="004B4CFB" w:rsidRPr="00DC0DCA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lang w:val="fr-FR"/>
              </w:rPr>
              <w:t>ENERGOPLAN d.o.o.</w:t>
            </w:r>
          </w:p>
        </w:tc>
        <w:tc>
          <w:tcPr>
            <w:tcW w:type="pct" w:w="532"/>
            <w:vAlign w:val="center"/>
          </w:tcPr>
          <w:p w:rsidRDefault="002962CA" w:rsidP="00D0204B" w:rsidR="004B4CFB" w:rsidRPr="00DC0DCA">
            <w:pPr>
              <w:pStyle w:val="Bezproreda"/>
              <w:rPr>
                <w:rFonts w:hAnsi="Times New Roman" w:ascii="Times New Roman"/>
              </w:rPr>
            </w:pPr>
            <w:r w:rsidRPr="002962CA">
              <w:rPr>
                <w:rFonts w:hAnsi="Times New Roman" w:ascii="Times New Roman"/>
                <w:lang w:val="fr-FR"/>
              </w:rPr>
              <w:t>5959164636</w:t>
            </w:r>
          </w:p>
        </w:tc>
        <w:tc>
          <w:tcPr>
            <w:tcW w:type="pct" w:w="821"/>
            <w:vAlign w:val="center"/>
          </w:tcPr>
          <w:p w:rsidRDefault="002962CA" w:rsidP="00D0204B" w:rsidR="004B4CFB" w:rsidRPr="00DC0DCA">
            <w:pPr>
              <w:rPr>
                <w:rFonts w:hAnsi="Times New Roman" w:ascii="Times New Roman"/>
              </w:rPr>
            </w:pPr>
            <w:r w:rsidRPr="002962CA">
              <w:rPr>
                <w:rFonts w:hAnsi="Times New Roman" w:ascii="Times New Roman"/>
                <w:lang w:val="fr-FR"/>
              </w:rPr>
              <w:t>Zagreb,</w:t>
            </w:r>
            <w:r>
              <w:rPr>
                <w:rFonts w:hAnsi="Times New Roman" w:ascii="Times New Roman"/>
                <w:lang w:val="fr-FR"/>
              </w:rPr>
              <w:t xml:space="preserve"> Koledovčina 1</w:t>
            </w:r>
          </w:p>
        </w:tc>
        <w:tc>
          <w:tcPr>
            <w:tcW w:type="pct" w:w="532"/>
            <w:vAlign w:val="center"/>
          </w:tcPr>
          <w:p w:rsidRDefault="002962CA" w:rsidP="00D0204B" w:rsidR="004B4CFB" w:rsidRPr="00DC0DCA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2962CA">
              <w:rPr>
                <w:rFonts w:hAnsi="Times New Roman" w:ascii="Times New Roman"/>
                <w:lang w:val="fr-FR"/>
              </w:rPr>
              <w:t>541.775,37</w:t>
            </w:r>
          </w:p>
        </w:tc>
        <w:tc>
          <w:tcPr>
            <w:tcW w:type="pct" w:w="531"/>
            <w:vAlign w:val="center"/>
          </w:tcPr>
          <w:p w:rsidRDefault="002962CA" w:rsidP="00D0204B" w:rsidR="004B4CFB" w:rsidRPr="00DC0DCA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2962CA">
              <w:rPr>
                <w:rFonts w:hAnsi="Times New Roman" w:ascii="Times New Roman"/>
                <w:lang w:val="fr-FR"/>
              </w:rPr>
              <w:t>541.775,37</w:t>
            </w:r>
          </w:p>
        </w:tc>
        <w:tc>
          <w:tcPr>
            <w:tcW w:type="pct" w:w="531"/>
            <w:vAlign w:val="center"/>
          </w:tcPr>
          <w:p w:rsidRDefault="00F43C56" w:rsidP="00F43C56" w:rsidR="004B4CFB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DC2144" w:rsidP="00241597" w:rsidR="004B4CFB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D0204B" w:rsidR="004B4CFB" w:rsidRPr="00B40BEB">
        <w:trPr>
          <w:trHeight w:val="547"/>
        </w:trPr>
        <w:tc>
          <w:tcPr>
            <w:tcW w:type="pct" w:w="327"/>
            <w:vAlign w:val="center"/>
          </w:tcPr>
          <w:p w:rsidRDefault="004B4CFB" w:rsidP="004B4CFB" w:rsidR="004B4CF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1015"/>
            <w:vAlign w:val="center"/>
          </w:tcPr>
          <w:p w:rsidRDefault="00F64497" w:rsidP="00F64497" w:rsidR="004B4CFB" w:rsidRPr="00DC0DCA">
            <w:pPr>
              <w:rPr>
                <w:rFonts w:hAnsi="Times New Roman" w:ascii="Times New Roman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GRAD SPLIT</w:t>
            </w:r>
          </w:p>
        </w:tc>
        <w:tc>
          <w:tcPr>
            <w:tcW w:type="pct" w:w="532"/>
            <w:vAlign w:val="center"/>
          </w:tcPr>
          <w:p w:rsidRDefault="00F64497" w:rsidP="00D0204B" w:rsidR="004B4CFB" w:rsidRPr="00DC0DCA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64497">
              <w:rPr>
                <w:rFonts w:eastAsia="Calibri" w:hAnsi="Times New Roman" w:ascii="Times New Roman"/>
              </w:rPr>
              <w:t>78755598868</w:t>
            </w:r>
          </w:p>
        </w:tc>
        <w:tc>
          <w:tcPr>
            <w:tcW w:type="pct" w:w="821"/>
            <w:vAlign w:val="center"/>
          </w:tcPr>
          <w:p w:rsidRDefault="00F64497" w:rsidP="00D0204B" w:rsidR="002962CA">
            <w:pPr>
              <w:rPr>
                <w:rFonts w:eastAsia="Times New Roman" w:hAnsi="Times New Roman" w:ascii="Times New Roman"/>
                <w:lang w:eastAsia="hr-HR"/>
              </w:rPr>
            </w:pPr>
            <w:r w:rsidRPr="00F64497">
              <w:rPr>
                <w:rFonts w:eastAsia="Times New Roman" w:hAnsi="Times New Roman" w:ascii="Times New Roman"/>
                <w:lang w:eastAsia="hr-HR"/>
              </w:rPr>
              <w:t>Split,</w:t>
            </w:r>
            <w:r>
              <w:rPr>
                <w:rFonts w:eastAsia="Times New Roman" w:hAnsi="Times New Roman" w:ascii="Times New Roman"/>
                <w:lang w:eastAsia="hr-HR"/>
              </w:rPr>
              <w:t xml:space="preserve"> </w:t>
            </w:r>
          </w:p>
          <w:p w:rsidRDefault="002962CA" w:rsidP="00D0204B" w:rsidR="004B4CFB" w:rsidRPr="00DC0DCA">
            <w:pPr>
              <w:rPr>
                <w:rFonts w:hAnsi="Times New Roman" w:ascii="Times New Roman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Branimirova obala 17</w:t>
            </w:r>
          </w:p>
        </w:tc>
        <w:tc>
          <w:tcPr>
            <w:tcW w:type="pct" w:w="532"/>
            <w:vAlign w:val="center"/>
          </w:tcPr>
          <w:p w:rsidRDefault="00F64497" w:rsidP="00D0204B" w:rsidR="004B4CFB" w:rsidRPr="00DC0DCA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F64497">
              <w:rPr>
                <w:rFonts w:eastAsia="Calibri" w:hAnsi="Times New Roman" w:ascii="Times New Roman"/>
              </w:rPr>
              <w:t>108.484,60</w:t>
            </w:r>
          </w:p>
        </w:tc>
        <w:tc>
          <w:tcPr>
            <w:tcW w:type="pct" w:w="531"/>
            <w:vAlign w:val="center"/>
          </w:tcPr>
          <w:p w:rsidRDefault="00F64497" w:rsidP="00D0204B" w:rsidR="004B4CFB" w:rsidRPr="00DC0DCA">
            <w:pPr>
              <w:jc w:val="right"/>
              <w:rPr>
                <w:rFonts w:hAnsi="Times New Roman" w:ascii="Times New Roman"/>
              </w:rPr>
            </w:pPr>
            <w:r w:rsidRPr="00F64497">
              <w:rPr>
                <w:rFonts w:hAnsi="Times New Roman" w:ascii="Times New Roman"/>
              </w:rPr>
              <w:t>108.484,60</w:t>
            </w:r>
          </w:p>
        </w:tc>
        <w:tc>
          <w:tcPr>
            <w:tcW w:type="pct" w:w="531"/>
            <w:vAlign w:val="center"/>
          </w:tcPr>
          <w:p w:rsidRDefault="004B4CFB" w:rsidP="00D0204B" w:rsidR="004B4CF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241597" w:rsidP="00241597" w:rsidR="004B4CFB" w:rsidRPr="00D72D8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41597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D0204B" w:rsidR="00B63AC2" w:rsidRPr="00B40BEB">
        <w:trPr>
          <w:trHeight w:val="547"/>
        </w:trPr>
        <w:tc>
          <w:tcPr>
            <w:tcW w:type="pct" w:w="327"/>
            <w:vAlign w:val="center"/>
          </w:tcPr>
          <w:p w:rsidRDefault="00B91247" w:rsidP="004B4CFB" w:rsidR="00B63AC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015"/>
            <w:vAlign w:val="center"/>
          </w:tcPr>
          <w:p w:rsidRDefault="00B91247" w:rsidP="00D0204B" w:rsidR="00B63AC2">
            <w:pPr>
              <w:rPr>
                <w:rFonts w:eastAsia="Times New Roman" w:hAnsi="Times New Roman" w:ascii="Times New Roman"/>
                <w:lang w:eastAsia="hr-HR"/>
              </w:rPr>
            </w:pPr>
            <w:r w:rsidRPr="00B91247">
              <w:rPr>
                <w:rFonts w:hAnsi="Times New Roman" w:ascii="Times New Roman"/>
              </w:rPr>
              <w:t>HRVATSKI TELEKOM d.d.</w:t>
            </w:r>
          </w:p>
        </w:tc>
        <w:tc>
          <w:tcPr>
            <w:tcW w:type="pct" w:w="532"/>
            <w:vAlign w:val="center"/>
          </w:tcPr>
          <w:p w:rsidRDefault="00B91247" w:rsidP="00D0204B" w:rsidR="00B63AC2">
            <w:pPr>
              <w:pStyle w:val="Bezproreda"/>
              <w:jc w:val="center"/>
              <w:rPr>
                <w:rFonts w:hAnsi="Times New Roman" w:ascii="Times New Roman"/>
                <w:lang w:eastAsia="hr-HR"/>
              </w:rPr>
            </w:pPr>
            <w:r w:rsidRPr="00B91247">
              <w:rPr>
                <w:rFonts w:eastAsia="Calibri" w:hAnsi="Times New Roman" w:ascii="Times New Roman"/>
              </w:rPr>
              <w:t>81793146560</w:t>
            </w:r>
          </w:p>
        </w:tc>
        <w:tc>
          <w:tcPr>
            <w:tcW w:type="pct" w:w="821"/>
            <w:vAlign w:val="center"/>
          </w:tcPr>
          <w:p w:rsidRDefault="00F333F3" w:rsidP="00D0204B" w:rsidR="00B63AC2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Zagreb, Roberta Frangeša </w:t>
            </w:r>
            <w:r w:rsidR="00B91247">
              <w:rPr>
                <w:rFonts w:eastAsia="Times New Roman" w:hAnsi="Times New Roman" w:ascii="Times New Roman"/>
                <w:lang w:eastAsia="hr-HR"/>
              </w:rPr>
              <w:t>Mihanovića 9</w:t>
            </w:r>
          </w:p>
        </w:tc>
        <w:tc>
          <w:tcPr>
            <w:tcW w:type="pct" w:w="532"/>
            <w:vAlign w:val="center"/>
          </w:tcPr>
          <w:p w:rsidRDefault="00DC2144" w:rsidP="00A57947" w:rsidR="00B63AC2">
            <w:pPr>
              <w:pStyle w:val="Bezproreda"/>
              <w:jc w:val="right"/>
              <w:rPr>
                <w:rFonts w:hAnsi="Times New Roman" w:ascii="Times New Roman"/>
                <w:lang w:eastAsia="hr-HR"/>
              </w:rPr>
            </w:pPr>
            <w:r w:rsidRPr="00DC2144">
              <w:rPr>
                <w:rFonts w:hAnsi="Times New Roman" w:ascii="Times New Roman"/>
                <w:lang w:eastAsia="hr-HR"/>
              </w:rPr>
              <w:t>9.</w:t>
            </w:r>
            <w:r w:rsidR="00A57947">
              <w:rPr>
                <w:rFonts w:hAnsi="Times New Roman" w:ascii="Times New Roman"/>
                <w:lang w:eastAsia="hr-HR"/>
              </w:rPr>
              <w:t>164</w:t>
            </w:r>
            <w:r w:rsidRPr="00DC2144">
              <w:rPr>
                <w:rFonts w:hAnsi="Times New Roman" w:ascii="Times New Roman"/>
                <w:lang w:eastAsia="hr-HR"/>
              </w:rPr>
              <w:t>,</w:t>
            </w:r>
            <w:r w:rsidR="00A57947">
              <w:rPr>
                <w:rFonts w:hAnsi="Times New Roman" w:ascii="Times New Roman"/>
                <w:lang w:eastAsia="hr-HR"/>
              </w:rPr>
              <w:t>69</w:t>
            </w:r>
          </w:p>
        </w:tc>
        <w:tc>
          <w:tcPr>
            <w:tcW w:type="pct" w:w="531"/>
            <w:vAlign w:val="center"/>
          </w:tcPr>
          <w:p w:rsidRDefault="00DC2144" w:rsidP="00A57947" w:rsidR="00B63AC2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DC2144">
              <w:rPr>
                <w:rFonts w:eastAsia="Times New Roman" w:hAnsi="Times New Roman" w:ascii="Times New Roman"/>
                <w:lang w:eastAsia="hr-HR"/>
              </w:rPr>
              <w:t>9.</w:t>
            </w:r>
            <w:r w:rsidR="00A57947">
              <w:rPr>
                <w:rFonts w:eastAsia="Times New Roman" w:hAnsi="Times New Roman" w:ascii="Times New Roman"/>
                <w:lang w:eastAsia="hr-HR"/>
              </w:rPr>
              <w:t>264.69</w:t>
            </w:r>
          </w:p>
        </w:tc>
        <w:tc>
          <w:tcPr>
            <w:tcW w:type="pct" w:w="531"/>
            <w:vAlign w:val="center"/>
          </w:tcPr>
          <w:p w:rsidRDefault="00DC2144" w:rsidP="00D0204B" w:rsidR="00B63AC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DC2144" w:rsidP="00241597" w:rsidR="00B63AC2" w:rsidRPr="002415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D0204B" w:rsidR="004C2284" w:rsidRPr="00B40BEB">
        <w:trPr>
          <w:trHeight w:val="547"/>
        </w:trPr>
        <w:tc>
          <w:tcPr>
            <w:tcW w:type="pct" w:w="327"/>
            <w:vAlign w:val="center"/>
          </w:tcPr>
          <w:p w:rsidRDefault="004C2284" w:rsidP="004C2284" w:rsidR="004C228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1015"/>
            <w:vAlign w:val="center"/>
          </w:tcPr>
          <w:p w:rsidRDefault="004C2284" w:rsidP="004C2284" w:rsidR="004C2284" w:rsidRPr="00DC0DCA">
            <w:pPr>
              <w:rPr>
                <w:rFonts w:hAnsi="Times New Roman" w:ascii="Times New Roman"/>
              </w:rPr>
            </w:pPr>
            <w:r w:rsidRPr="00A7369A">
              <w:rPr>
                <w:rFonts w:eastAsia="Times New Roman" w:hAnsi="Times New Roman" w:ascii="Times New Roman"/>
                <w:lang w:eastAsia="hr-HR"/>
              </w:rPr>
              <w:t xml:space="preserve">REPUBLIKA </w:t>
            </w:r>
            <w:r>
              <w:rPr>
                <w:rFonts w:eastAsia="Times New Roman" w:hAnsi="Times New Roman" w:ascii="Times New Roman"/>
                <w:lang w:eastAsia="hr-HR"/>
              </w:rPr>
              <w:t>HRVATSKA MINISTARSTVO FINANCIJA</w:t>
            </w:r>
          </w:p>
        </w:tc>
        <w:tc>
          <w:tcPr>
            <w:tcW w:type="pct" w:w="532"/>
            <w:vAlign w:val="center"/>
          </w:tcPr>
          <w:p w:rsidRDefault="004C2284" w:rsidP="004C2284" w:rsidR="004C2284" w:rsidRPr="00DC0DCA">
            <w:pPr>
              <w:pStyle w:val="Bezproreda"/>
              <w:rPr>
                <w:rFonts w:hAnsi="Times New Roman" w:ascii="Times New Roman"/>
              </w:rPr>
            </w:pPr>
            <w:r w:rsidRPr="00DC0DCA">
              <w:rPr>
                <w:rFonts w:hAnsi="Times New Roman" w:ascii="Times New Roman"/>
              </w:rPr>
              <w:t>18683136487</w:t>
            </w:r>
          </w:p>
        </w:tc>
        <w:tc>
          <w:tcPr>
            <w:tcW w:type="pct" w:w="821"/>
            <w:vAlign w:val="center"/>
          </w:tcPr>
          <w:p w:rsidRDefault="004C2284" w:rsidP="004C2284" w:rsidR="004C2284" w:rsidRPr="00DC0DCA">
            <w:pPr>
              <w:rPr>
                <w:rFonts w:hAnsi="Times New Roman" w:ascii="Times New Roman"/>
              </w:rPr>
            </w:pPr>
            <w:r w:rsidRPr="00DC0DCA">
              <w:rPr>
                <w:rFonts w:hAnsi="Times New Roman" w:ascii="Times New Roman"/>
              </w:rPr>
              <w:t>Split, Trg Franje Tuđmana 4</w:t>
            </w:r>
          </w:p>
        </w:tc>
        <w:tc>
          <w:tcPr>
            <w:tcW w:type="pct" w:w="532"/>
            <w:vAlign w:val="center"/>
          </w:tcPr>
          <w:p w:rsidRDefault="00381789" w:rsidP="004C2284" w:rsidR="004C2284" w:rsidRPr="00DC0DCA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lang w:eastAsia="hr-HR" w:val="fr-FR"/>
              </w:rPr>
              <w:t>154.837,20</w:t>
            </w:r>
          </w:p>
        </w:tc>
        <w:tc>
          <w:tcPr>
            <w:tcW w:type="pct" w:w="531"/>
            <w:vAlign w:val="center"/>
          </w:tcPr>
          <w:p w:rsidRDefault="004C2284" w:rsidP="004C2284" w:rsidR="004C2284" w:rsidRPr="00DC0DCA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lang w:eastAsia="hr-HR" w:val="fr-FR"/>
              </w:rPr>
              <w:t>146.972,72</w:t>
            </w:r>
          </w:p>
        </w:tc>
        <w:tc>
          <w:tcPr>
            <w:tcW w:type="pct" w:w="531"/>
            <w:vAlign w:val="center"/>
          </w:tcPr>
          <w:p w:rsidRDefault="00381789" w:rsidP="004C2284" w:rsidR="004C228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7.864,48</w:t>
            </w:r>
          </w:p>
        </w:tc>
        <w:tc>
          <w:tcPr>
            <w:tcW w:type="pct" w:w="711"/>
            <w:vAlign w:val="center"/>
          </w:tcPr>
          <w:p w:rsidRDefault="004C2284" w:rsidP="004C2284" w:rsidR="004C228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Stečajni upravitelj</w:t>
            </w:r>
          </w:p>
        </w:tc>
      </w:tr>
      <w:tr w:rsidTr="00D0204B" w:rsidR="00A371B6" w:rsidRPr="00B40BEB">
        <w:trPr>
          <w:trHeight w:val="547"/>
        </w:trPr>
        <w:tc>
          <w:tcPr>
            <w:tcW w:type="pct" w:w="327"/>
            <w:vAlign w:val="center"/>
          </w:tcPr>
          <w:p w:rsidRDefault="00A371B6" w:rsidP="004B4CFB" w:rsidR="00A371B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1015"/>
            <w:vAlign w:val="center"/>
          </w:tcPr>
          <w:p w:rsidRDefault="009421C4" w:rsidP="009421C4" w:rsidR="00A371B6" w:rsidRPr="00B91247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VODOVOD I KANALIZACIJA d.o.o.</w:t>
            </w:r>
          </w:p>
        </w:tc>
        <w:tc>
          <w:tcPr>
            <w:tcW w:type="pct" w:w="532"/>
            <w:vAlign w:val="center"/>
          </w:tcPr>
          <w:p w:rsidRDefault="00A57947" w:rsidP="00D0204B" w:rsidR="00A371B6" w:rsidRPr="00B91247">
            <w:pPr>
              <w:pStyle w:val="Bezproreda"/>
              <w:jc w:val="center"/>
              <w:rPr>
                <w:rFonts w:eastAsia="Calibri" w:hAnsi="Times New Roman" w:ascii="Times New Roman"/>
              </w:rPr>
            </w:pPr>
            <w:r w:rsidRPr="00A57947">
              <w:rPr>
                <w:rFonts w:hAnsi="Times New Roman" w:ascii="Times New Roman"/>
              </w:rPr>
              <w:t>56826138353</w:t>
            </w:r>
          </w:p>
        </w:tc>
        <w:tc>
          <w:tcPr>
            <w:tcW w:type="pct" w:w="821"/>
            <w:vAlign w:val="center"/>
          </w:tcPr>
          <w:p w:rsidRDefault="00A57947" w:rsidP="00D0204B" w:rsidR="00A371B6">
            <w:pPr>
              <w:rPr>
                <w:rFonts w:eastAsia="Times New Roman" w:hAnsi="Times New Roman" w:ascii="Times New Roman"/>
                <w:lang w:eastAsia="hr-HR"/>
              </w:rPr>
            </w:pPr>
            <w:r w:rsidRPr="00A57947">
              <w:rPr>
                <w:rFonts w:hAnsi="Times New Roman" w:ascii="Times New Roman"/>
              </w:rPr>
              <w:t>Split,</w:t>
            </w:r>
            <w:r w:rsidR="009421C4">
              <w:rPr>
                <w:rFonts w:hAnsi="Times New Roman" w:ascii="Times New Roman"/>
              </w:rPr>
              <w:t xml:space="preserve"> Biokovska 3</w:t>
            </w:r>
          </w:p>
        </w:tc>
        <w:tc>
          <w:tcPr>
            <w:tcW w:type="pct" w:w="532"/>
            <w:vAlign w:val="center"/>
          </w:tcPr>
          <w:p w:rsidRDefault="00A57947" w:rsidP="00D0204B" w:rsidR="00A371B6" w:rsidRPr="00DC2144">
            <w:pPr>
              <w:pStyle w:val="Bezproreda"/>
              <w:jc w:val="right"/>
              <w:rPr>
                <w:rFonts w:hAnsi="Times New Roman" w:ascii="Times New Roman"/>
                <w:lang w:eastAsia="hr-HR"/>
              </w:rPr>
            </w:pPr>
            <w:r w:rsidRPr="00A57947">
              <w:rPr>
                <w:rFonts w:hAnsi="Times New Roman" w:ascii="Times New Roman"/>
                <w:lang w:eastAsia="hr-HR"/>
              </w:rPr>
              <w:t>2.291,36</w:t>
            </w:r>
          </w:p>
        </w:tc>
        <w:tc>
          <w:tcPr>
            <w:tcW w:type="pct" w:w="531"/>
            <w:vAlign w:val="center"/>
          </w:tcPr>
          <w:p w:rsidRDefault="00A57947" w:rsidP="00D0204B" w:rsidR="00A371B6" w:rsidRPr="00DC2144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A57947">
              <w:rPr>
                <w:rFonts w:eastAsia="Times New Roman" w:hAnsi="Times New Roman" w:ascii="Times New Roman"/>
                <w:lang w:eastAsia="hr-HR"/>
              </w:rPr>
              <w:t>2.291,36</w:t>
            </w:r>
          </w:p>
        </w:tc>
        <w:tc>
          <w:tcPr>
            <w:tcW w:type="pct" w:w="531"/>
            <w:vAlign w:val="center"/>
          </w:tcPr>
          <w:p w:rsidRDefault="009421C4" w:rsidP="00D0204B" w:rsidR="00A371B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9421C4" w:rsidP="00241597" w:rsidR="00A371B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D0204B" w:rsidR="00A371B6" w:rsidRPr="00B40BEB">
        <w:trPr>
          <w:trHeight w:val="547"/>
        </w:trPr>
        <w:tc>
          <w:tcPr>
            <w:tcW w:type="pct" w:w="327"/>
            <w:vAlign w:val="center"/>
          </w:tcPr>
          <w:p w:rsidRDefault="00A371B6" w:rsidP="004B4CFB" w:rsidR="00A371B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pct" w:w="1015"/>
            <w:vAlign w:val="center"/>
          </w:tcPr>
          <w:p w:rsidRDefault="009421C4" w:rsidP="009421C4" w:rsidR="00A371B6" w:rsidRPr="00B91247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ZAGREBAČKI HOLDING d.o.o.</w:t>
            </w:r>
          </w:p>
        </w:tc>
        <w:tc>
          <w:tcPr>
            <w:tcW w:type="pct" w:w="532"/>
            <w:vAlign w:val="center"/>
          </w:tcPr>
          <w:p w:rsidRDefault="009421C4" w:rsidP="00D0204B" w:rsidR="00A371B6" w:rsidRPr="00B91247">
            <w:pPr>
              <w:pStyle w:val="Bezproreda"/>
              <w:jc w:val="center"/>
              <w:rPr>
                <w:rFonts w:eastAsia="Calibri" w:hAnsi="Times New Roman" w:ascii="Times New Roman"/>
              </w:rPr>
            </w:pPr>
            <w:r w:rsidRPr="009421C4">
              <w:rPr>
                <w:rFonts w:hAnsi="Times New Roman" w:ascii="Times New Roman"/>
              </w:rPr>
              <w:t>85584865987</w:t>
            </w:r>
          </w:p>
        </w:tc>
        <w:tc>
          <w:tcPr>
            <w:tcW w:type="pct" w:w="821"/>
            <w:vAlign w:val="center"/>
          </w:tcPr>
          <w:p w:rsidRDefault="009421C4" w:rsidP="00D0204B" w:rsidR="00A371B6">
            <w:pPr>
              <w:rPr>
                <w:rFonts w:eastAsia="Times New Roman" w:hAnsi="Times New Roman" w:ascii="Times New Roman"/>
                <w:lang w:eastAsia="hr-HR"/>
              </w:rPr>
            </w:pPr>
            <w:r w:rsidRPr="009421C4">
              <w:rPr>
                <w:rFonts w:hAnsi="Times New Roman" w:ascii="Times New Roman"/>
              </w:rPr>
              <w:t>Zagreb,</w:t>
            </w:r>
            <w:r>
              <w:rPr>
                <w:rFonts w:hAnsi="Times New Roman" w:ascii="Times New Roman"/>
              </w:rPr>
              <w:t xml:space="preserve"> Ul. grada Vukovara 41</w:t>
            </w:r>
          </w:p>
        </w:tc>
        <w:tc>
          <w:tcPr>
            <w:tcW w:type="pct" w:w="532"/>
            <w:vAlign w:val="center"/>
          </w:tcPr>
          <w:p w:rsidRDefault="009421C4" w:rsidP="00D0204B" w:rsidR="00A371B6" w:rsidRPr="00DC2144">
            <w:pPr>
              <w:pStyle w:val="Bezproreda"/>
              <w:jc w:val="right"/>
              <w:rPr>
                <w:rFonts w:hAnsi="Times New Roman" w:ascii="Times New Roman"/>
                <w:lang w:eastAsia="hr-HR"/>
              </w:rPr>
            </w:pPr>
            <w:r w:rsidRPr="009421C4">
              <w:rPr>
                <w:rFonts w:hAnsi="Times New Roman" w:ascii="Times New Roman"/>
                <w:lang w:eastAsia="hr-HR"/>
              </w:rPr>
              <w:t>1.980,09</w:t>
            </w:r>
          </w:p>
        </w:tc>
        <w:tc>
          <w:tcPr>
            <w:tcW w:type="pct" w:w="531"/>
            <w:vAlign w:val="center"/>
          </w:tcPr>
          <w:p w:rsidRDefault="009421C4" w:rsidP="00D0204B" w:rsidR="00A371B6" w:rsidRPr="00DC2144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9421C4">
              <w:rPr>
                <w:rFonts w:eastAsia="Times New Roman" w:hAnsi="Times New Roman" w:ascii="Times New Roman"/>
                <w:lang w:eastAsia="hr-HR"/>
              </w:rPr>
              <w:t>1.980,09</w:t>
            </w:r>
          </w:p>
        </w:tc>
        <w:tc>
          <w:tcPr>
            <w:tcW w:type="pct" w:w="531"/>
            <w:vAlign w:val="center"/>
          </w:tcPr>
          <w:p w:rsidRDefault="009421C4" w:rsidP="00D0204B" w:rsidR="00A371B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9421C4" w:rsidP="00241597" w:rsidR="00A371B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4B4CFB" w:rsidP="00702487" w:rsidR="004B4CFB" w:rsidRPr="005374E3">
      <w:pPr>
        <w:pStyle w:val="Bezproreda"/>
        <w:rPr>
          <w:rFonts w:hAnsi="Times New Roman" w:ascii="Times New Roman"/>
          <w:b/>
          <w:sz w:val="16"/>
          <w:szCs w:val="16"/>
        </w:rPr>
      </w:pPr>
    </w:p>
    <w:p w:rsidRDefault="000312A7" w:rsidP="00702487" w:rsidR="00EE0E4C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Split</w:t>
      </w:r>
      <w:r w:rsidR="00E57D35">
        <w:rPr>
          <w:rFonts w:hAnsi="Times New Roman" w:ascii="Times New Roman"/>
          <w:sz w:val="24"/>
        </w:rPr>
        <w:t xml:space="preserve">, </w:t>
      </w:r>
      <w:r w:rsidR="00DC2144">
        <w:rPr>
          <w:rFonts w:hAnsi="Times New Roman" w:ascii="Times New Roman"/>
          <w:sz w:val="24"/>
        </w:rPr>
        <w:t>17</w:t>
      </w:r>
      <w:r w:rsidR="00664501">
        <w:rPr>
          <w:rFonts w:hAnsi="Times New Roman" w:ascii="Times New Roman"/>
          <w:sz w:val="24"/>
        </w:rPr>
        <w:t xml:space="preserve">. </w:t>
      </w:r>
      <w:r w:rsidR="00DC2144">
        <w:rPr>
          <w:rFonts w:hAnsi="Times New Roman" w:ascii="Times New Roman"/>
          <w:sz w:val="24"/>
        </w:rPr>
        <w:t>prosinca</w:t>
      </w:r>
      <w:r w:rsidR="00664501">
        <w:rPr>
          <w:rFonts w:hAnsi="Times New Roman" w:ascii="Times New Roman"/>
          <w:sz w:val="24"/>
        </w:rPr>
        <w:t xml:space="preserve"> 2018.g.</w:t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57D35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>Sudac:</w:t>
      </w:r>
    </w:p>
    <w:p w:rsidRDefault="00EE0E4C" w:rsidP="00702487" w:rsidR="00EE0E4C" w:rsidRPr="005374E3">
      <w:pPr>
        <w:pStyle w:val="Bezproreda"/>
        <w:rPr>
          <w:rFonts w:hAnsi="Times New Roman" w:ascii="Times New Roman"/>
          <w:sz w:val="16"/>
          <w:szCs w:val="16"/>
        </w:rPr>
      </w:pPr>
    </w:p>
    <w:p w:rsidRDefault="00EE0E4C" w:rsidP="00EE0E4C" w:rsidR="00EE0E4C">
      <w:pPr>
        <w:pStyle w:val="Bezproreda"/>
        <w:ind w:firstLine="708" w:left="9912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Srđan Gavranić</w:t>
      </w:r>
    </w:p>
    <w:sectPr w:rsidSect="005374E3" w:rsidR="00EE0E4C">
      <w:pgSz w:orient="landscape" w:h="11906" w:w="16838"/>
      <w:pgMar w:gutter="0" w:footer="708" w:header="708" w:left="1417" w:bottom="426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12E" w:rsidP="00702487" w:rsidR="0049712E">
      <w:pPr>
        <w:spacing w:after="0"/>
      </w:pPr>
      <w:r>
        <w:separator/>
      </w:r>
    </w:p>
  </w:endnote>
  <w:endnote w:id="0" w:type="continuationSeparator">
    <w:p w:rsidRDefault="0049712E" w:rsidP="00702487" w:rsidR="0049712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12E" w:rsidP="00702487" w:rsidR="0049712E">
      <w:pPr>
        <w:spacing w:after="0"/>
      </w:pPr>
      <w:r>
        <w:separator/>
      </w:r>
    </w:p>
  </w:footnote>
  <w:footnote w:id="0" w:type="continuationSeparator">
    <w:p w:rsidRDefault="0049712E" w:rsidP="00702487" w:rsidR="0049712E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874352"/>
    <w:multiLevelType w:val="hybridMultilevel"/>
    <w:tmpl w:val="C6B4937C"/>
    <w:lvl w:tplc="E3FA834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9E81567"/>
    <w:multiLevelType w:val="hybridMultilevel"/>
    <w:tmpl w:val="F88E2396"/>
    <w:lvl w:tplc="041A000F" w:ilvl="0">
      <w:start w:val="1"/>
      <w:numFmt w:val="decimal"/>
      <w:lvlText w:val="%1."/>
      <w:lvlJc w:val="left"/>
      <w:pPr>
        <w:ind w:hanging="360" w:left="157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92"/>
      </w:pPr>
    </w:lvl>
    <w:lvl w:tentative="true" w:tplc="041A001B" w:ilvl="2">
      <w:start w:val="1"/>
      <w:numFmt w:val="lowerRoman"/>
      <w:lvlText w:val="%3."/>
      <w:lvlJc w:val="right"/>
      <w:pPr>
        <w:ind w:hanging="180" w:left="3012"/>
      </w:pPr>
    </w:lvl>
    <w:lvl w:tentative="true" w:tplc="041A000F" w:ilvl="3">
      <w:start w:val="1"/>
      <w:numFmt w:val="decimal"/>
      <w:lvlText w:val="%4."/>
      <w:lvlJc w:val="left"/>
      <w:pPr>
        <w:ind w:hanging="360" w:left="3732"/>
      </w:pPr>
    </w:lvl>
    <w:lvl w:tentative="true" w:tplc="041A0019" w:ilvl="4">
      <w:start w:val="1"/>
      <w:numFmt w:val="lowerLetter"/>
      <w:lvlText w:val="%5."/>
      <w:lvlJc w:val="left"/>
      <w:pPr>
        <w:ind w:hanging="360" w:left="4452"/>
      </w:pPr>
    </w:lvl>
    <w:lvl w:tentative="true" w:tplc="041A001B" w:ilvl="5">
      <w:start w:val="1"/>
      <w:numFmt w:val="lowerRoman"/>
      <w:lvlText w:val="%6."/>
      <w:lvlJc w:val="right"/>
      <w:pPr>
        <w:ind w:hanging="180" w:left="5172"/>
      </w:pPr>
    </w:lvl>
    <w:lvl w:tentative="true" w:tplc="041A000F" w:ilvl="6">
      <w:start w:val="1"/>
      <w:numFmt w:val="decimal"/>
      <w:lvlText w:val="%7."/>
      <w:lvlJc w:val="left"/>
      <w:pPr>
        <w:ind w:hanging="360" w:left="5892"/>
      </w:pPr>
    </w:lvl>
    <w:lvl w:tentative="true" w:tplc="041A0019" w:ilvl="7">
      <w:start w:val="1"/>
      <w:numFmt w:val="lowerLetter"/>
      <w:lvlText w:val="%8."/>
      <w:lvlJc w:val="left"/>
      <w:pPr>
        <w:ind w:hanging="360" w:left="6612"/>
      </w:pPr>
    </w:lvl>
    <w:lvl w:tentative="true" w:tplc="041A001B" w:ilvl="8">
      <w:start w:val="1"/>
      <w:numFmt w:val="lowerRoman"/>
      <w:lvlText w:val="%9."/>
      <w:lvlJc w:val="right"/>
      <w:pPr>
        <w:ind w:hanging="180" w:left="7332"/>
      </w:pPr>
    </w:lvl>
  </w:abstractNum>
  <w:abstractNum w:abstractNumId="3">
    <w:nsid w:val="3281366C"/>
    <w:multiLevelType w:val="hybridMultilevel"/>
    <w:tmpl w:val="8A8ED6A4"/>
    <w:lvl w:tplc="89449C4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4">
    <w:nsid w:val="3F3B0E48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66968B4"/>
    <w:multiLevelType w:val="hybridMultilevel"/>
    <w:tmpl w:val="5E1A6602"/>
    <w:lvl w:tplc="D79880E6" w:ilvl="0">
      <w:start w:val="5"/>
      <w:numFmt w:val="decimal"/>
      <w:lvlText w:val="%1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6">
    <w:nsid w:val="478755DA"/>
    <w:multiLevelType w:val="hybridMultilevel"/>
    <w:tmpl w:val="7988DE8C"/>
    <w:lvl w:tplc="8206A354" w:ilvl="0">
      <w:start w:val="4358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33B434C"/>
    <w:multiLevelType w:val="hybridMultilevel"/>
    <w:tmpl w:val="8A8ED6A4"/>
    <w:lvl w:tplc="89449C4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8">
    <w:nsid w:val="53535532"/>
    <w:multiLevelType w:val="hybridMultilevel"/>
    <w:tmpl w:val="F56AAE4C"/>
    <w:lvl w:tplc="51D4870A" w:ilvl="0">
      <w:start w:val="106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46F4790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6022216"/>
    <w:multiLevelType w:val="hybridMultilevel"/>
    <w:tmpl w:val="4E685B9A"/>
    <w:lvl w:tplc="7910C552" w:ilvl="0">
      <w:start w:val="2025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C0F5426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77F1C8F"/>
    <w:multiLevelType w:val="hybridMultilevel"/>
    <w:tmpl w:val="9CE21760"/>
    <w:lvl w:tplc="82D6EC8E" w:ilvl="0">
      <w:start w:val="2"/>
      <w:numFmt w:val="bullet"/>
      <w:lvlText w:val=""/>
      <w:lvlJc w:val="left"/>
      <w:pPr>
        <w:ind w:hanging="360" w:left="72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6"/>
  </w:num>
  <w:num w:numId="5">
    <w:abstractNumId w:val="4"/>
  </w:num>
  <w:num w:numId="6">
    <w:abstractNumId w:val="10"/>
  </w:num>
  <w:num w:numId="7">
    <w:abstractNumId w:val="11"/>
  </w:num>
  <w:num w:numId="8">
    <w:abstractNumId w:val="5"/>
  </w:num>
  <w:num w:numId="9">
    <w:abstractNumId w:val="3"/>
  </w:num>
  <w:num w:numId="10">
    <w:abstractNumId w:val="7"/>
  </w:num>
  <w:num w:numId="11">
    <w:abstractNumId w:val="12"/>
  </w:num>
  <w:num w:numId="12">
    <w:abstractNumId w:val="1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249DC"/>
    <w:rsid w:val="000312A7"/>
    <w:rsid w:val="00035020"/>
    <w:rsid w:val="000362EC"/>
    <w:rsid w:val="00052F72"/>
    <w:rsid w:val="00057439"/>
    <w:rsid w:val="0006079B"/>
    <w:rsid w:val="0006142A"/>
    <w:rsid w:val="00074065"/>
    <w:rsid w:val="000774CF"/>
    <w:rsid w:val="00092754"/>
    <w:rsid w:val="000A0325"/>
    <w:rsid w:val="000A32A0"/>
    <w:rsid w:val="000A7FD7"/>
    <w:rsid w:val="000B0FAF"/>
    <w:rsid w:val="000B2676"/>
    <w:rsid w:val="000C2B01"/>
    <w:rsid w:val="000D445F"/>
    <w:rsid w:val="000D7575"/>
    <w:rsid w:val="000F76C3"/>
    <w:rsid w:val="001036BA"/>
    <w:rsid w:val="00113B68"/>
    <w:rsid w:val="00123B8A"/>
    <w:rsid w:val="0012419C"/>
    <w:rsid w:val="001252E1"/>
    <w:rsid w:val="00145EFF"/>
    <w:rsid w:val="001530DF"/>
    <w:rsid w:val="00173DED"/>
    <w:rsid w:val="0019308E"/>
    <w:rsid w:val="001A3695"/>
    <w:rsid w:val="001B1EBF"/>
    <w:rsid w:val="001C3F60"/>
    <w:rsid w:val="001E0E3E"/>
    <w:rsid w:val="001E27E9"/>
    <w:rsid w:val="001F043B"/>
    <w:rsid w:val="00211F7D"/>
    <w:rsid w:val="002202AF"/>
    <w:rsid w:val="002330AE"/>
    <w:rsid w:val="00241060"/>
    <w:rsid w:val="00241597"/>
    <w:rsid w:val="00242ED8"/>
    <w:rsid w:val="002577A0"/>
    <w:rsid w:val="002701B5"/>
    <w:rsid w:val="00285BE9"/>
    <w:rsid w:val="002879BD"/>
    <w:rsid w:val="002962CA"/>
    <w:rsid w:val="002A2140"/>
    <w:rsid w:val="002A28E5"/>
    <w:rsid w:val="002A6BF6"/>
    <w:rsid w:val="002B3866"/>
    <w:rsid w:val="002C428E"/>
    <w:rsid w:val="002C581D"/>
    <w:rsid w:val="002F5264"/>
    <w:rsid w:val="002F5779"/>
    <w:rsid w:val="0030297D"/>
    <w:rsid w:val="00303774"/>
    <w:rsid w:val="003039B7"/>
    <w:rsid w:val="00305F48"/>
    <w:rsid w:val="003169DA"/>
    <w:rsid w:val="003236AC"/>
    <w:rsid w:val="00326792"/>
    <w:rsid w:val="0033344C"/>
    <w:rsid w:val="00377499"/>
    <w:rsid w:val="00381789"/>
    <w:rsid w:val="003933E2"/>
    <w:rsid w:val="003A2F40"/>
    <w:rsid w:val="003B274E"/>
    <w:rsid w:val="003B3F7F"/>
    <w:rsid w:val="003C2112"/>
    <w:rsid w:val="003C2B35"/>
    <w:rsid w:val="003C49E6"/>
    <w:rsid w:val="003F19C2"/>
    <w:rsid w:val="00400431"/>
    <w:rsid w:val="00407DE9"/>
    <w:rsid w:val="00411C39"/>
    <w:rsid w:val="004201CE"/>
    <w:rsid w:val="004234B1"/>
    <w:rsid w:val="00427D47"/>
    <w:rsid w:val="00431EDD"/>
    <w:rsid w:val="00432F31"/>
    <w:rsid w:val="004347B5"/>
    <w:rsid w:val="0043658A"/>
    <w:rsid w:val="004522DE"/>
    <w:rsid w:val="00474154"/>
    <w:rsid w:val="00483699"/>
    <w:rsid w:val="00484DF9"/>
    <w:rsid w:val="004940B4"/>
    <w:rsid w:val="00495283"/>
    <w:rsid w:val="0049712E"/>
    <w:rsid w:val="004A1818"/>
    <w:rsid w:val="004B4CFB"/>
    <w:rsid w:val="004B4E86"/>
    <w:rsid w:val="004B5972"/>
    <w:rsid w:val="004B714A"/>
    <w:rsid w:val="004C2284"/>
    <w:rsid w:val="004C2805"/>
    <w:rsid w:val="004E3598"/>
    <w:rsid w:val="004F3CD6"/>
    <w:rsid w:val="00523689"/>
    <w:rsid w:val="00524410"/>
    <w:rsid w:val="005374E3"/>
    <w:rsid w:val="00566B2F"/>
    <w:rsid w:val="005837EE"/>
    <w:rsid w:val="00587155"/>
    <w:rsid w:val="00596811"/>
    <w:rsid w:val="005C05D3"/>
    <w:rsid w:val="005C1398"/>
    <w:rsid w:val="005C2269"/>
    <w:rsid w:val="005E7B9B"/>
    <w:rsid w:val="005F47CA"/>
    <w:rsid w:val="00601723"/>
    <w:rsid w:val="00602AA9"/>
    <w:rsid w:val="006102D3"/>
    <w:rsid w:val="00614547"/>
    <w:rsid w:val="00633517"/>
    <w:rsid w:val="006341B5"/>
    <w:rsid w:val="0063666A"/>
    <w:rsid w:val="00642387"/>
    <w:rsid w:val="00647463"/>
    <w:rsid w:val="00664501"/>
    <w:rsid w:val="006714B6"/>
    <w:rsid w:val="0067529E"/>
    <w:rsid w:val="0067573C"/>
    <w:rsid w:val="00676306"/>
    <w:rsid w:val="006817A0"/>
    <w:rsid w:val="00695D83"/>
    <w:rsid w:val="006A09FD"/>
    <w:rsid w:val="006A0FC2"/>
    <w:rsid w:val="006D72B9"/>
    <w:rsid w:val="006E356B"/>
    <w:rsid w:val="006F4648"/>
    <w:rsid w:val="007015FF"/>
    <w:rsid w:val="00702487"/>
    <w:rsid w:val="00716782"/>
    <w:rsid w:val="0073045E"/>
    <w:rsid w:val="00732F5D"/>
    <w:rsid w:val="0076030E"/>
    <w:rsid w:val="00767C8F"/>
    <w:rsid w:val="007735BB"/>
    <w:rsid w:val="007821AC"/>
    <w:rsid w:val="007927CE"/>
    <w:rsid w:val="007A7610"/>
    <w:rsid w:val="007B2A52"/>
    <w:rsid w:val="007B6A15"/>
    <w:rsid w:val="007B6F0B"/>
    <w:rsid w:val="007C1BBD"/>
    <w:rsid w:val="007C32F5"/>
    <w:rsid w:val="007D277F"/>
    <w:rsid w:val="007D3493"/>
    <w:rsid w:val="007D6E37"/>
    <w:rsid w:val="007E4102"/>
    <w:rsid w:val="007E4BB1"/>
    <w:rsid w:val="007E4F99"/>
    <w:rsid w:val="0080388F"/>
    <w:rsid w:val="00815C0D"/>
    <w:rsid w:val="0081667A"/>
    <w:rsid w:val="00820762"/>
    <w:rsid w:val="00832DE3"/>
    <w:rsid w:val="008358DF"/>
    <w:rsid w:val="00836E16"/>
    <w:rsid w:val="00840F92"/>
    <w:rsid w:val="00843DAC"/>
    <w:rsid w:val="00845754"/>
    <w:rsid w:val="008512FB"/>
    <w:rsid w:val="00852A9E"/>
    <w:rsid w:val="00865618"/>
    <w:rsid w:val="008719D9"/>
    <w:rsid w:val="00873041"/>
    <w:rsid w:val="00880F7E"/>
    <w:rsid w:val="00881B51"/>
    <w:rsid w:val="008821BC"/>
    <w:rsid w:val="00892F4D"/>
    <w:rsid w:val="008939E8"/>
    <w:rsid w:val="00894C19"/>
    <w:rsid w:val="008C03F0"/>
    <w:rsid w:val="008C7194"/>
    <w:rsid w:val="008C7991"/>
    <w:rsid w:val="008D5F76"/>
    <w:rsid w:val="00901D51"/>
    <w:rsid w:val="00904351"/>
    <w:rsid w:val="0091768A"/>
    <w:rsid w:val="00924CA3"/>
    <w:rsid w:val="009421C4"/>
    <w:rsid w:val="0095162E"/>
    <w:rsid w:val="00955AF4"/>
    <w:rsid w:val="00964047"/>
    <w:rsid w:val="009664BF"/>
    <w:rsid w:val="00966E9D"/>
    <w:rsid w:val="009766B0"/>
    <w:rsid w:val="009A11B6"/>
    <w:rsid w:val="009A3298"/>
    <w:rsid w:val="009A3AB7"/>
    <w:rsid w:val="009A5198"/>
    <w:rsid w:val="009B0150"/>
    <w:rsid w:val="009B1C9E"/>
    <w:rsid w:val="009B4C56"/>
    <w:rsid w:val="009D1547"/>
    <w:rsid w:val="009D5B70"/>
    <w:rsid w:val="00A01527"/>
    <w:rsid w:val="00A0695B"/>
    <w:rsid w:val="00A069D5"/>
    <w:rsid w:val="00A1099B"/>
    <w:rsid w:val="00A21972"/>
    <w:rsid w:val="00A25BEF"/>
    <w:rsid w:val="00A26869"/>
    <w:rsid w:val="00A33804"/>
    <w:rsid w:val="00A371B6"/>
    <w:rsid w:val="00A4265E"/>
    <w:rsid w:val="00A57947"/>
    <w:rsid w:val="00A6124B"/>
    <w:rsid w:val="00A6764F"/>
    <w:rsid w:val="00A7424E"/>
    <w:rsid w:val="00A7771F"/>
    <w:rsid w:val="00A808FE"/>
    <w:rsid w:val="00A87C8C"/>
    <w:rsid w:val="00AA7597"/>
    <w:rsid w:val="00AB049D"/>
    <w:rsid w:val="00AB10BE"/>
    <w:rsid w:val="00AC3FA7"/>
    <w:rsid w:val="00AE3B98"/>
    <w:rsid w:val="00AF5B72"/>
    <w:rsid w:val="00B06778"/>
    <w:rsid w:val="00B06BA9"/>
    <w:rsid w:val="00B10D9D"/>
    <w:rsid w:val="00B36138"/>
    <w:rsid w:val="00B366DF"/>
    <w:rsid w:val="00B50B88"/>
    <w:rsid w:val="00B63AC2"/>
    <w:rsid w:val="00B70E4B"/>
    <w:rsid w:val="00B75F6A"/>
    <w:rsid w:val="00B83943"/>
    <w:rsid w:val="00B84E14"/>
    <w:rsid w:val="00B91247"/>
    <w:rsid w:val="00BA0EA3"/>
    <w:rsid w:val="00BA3051"/>
    <w:rsid w:val="00BA7A18"/>
    <w:rsid w:val="00BD2633"/>
    <w:rsid w:val="00BD412B"/>
    <w:rsid w:val="00BE0329"/>
    <w:rsid w:val="00BF0E5C"/>
    <w:rsid w:val="00BF2F20"/>
    <w:rsid w:val="00BF353E"/>
    <w:rsid w:val="00BF7DBD"/>
    <w:rsid w:val="00C02F9C"/>
    <w:rsid w:val="00C055A2"/>
    <w:rsid w:val="00C15E7F"/>
    <w:rsid w:val="00C1662F"/>
    <w:rsid w:val="00C2037A"/>
    <w:rsid w:val="00C27F71"/>
    <w:rsid w:val="00C369EC"/>
    <w:rsid w:val="00C42C4A"/>
    <w:rsid w:val="00C44DE0"/>
    <w:rsid w:val="00C51DB0"/>
    <w:rsid w:val="00C61F72"/>
    <w:rsid w:val="00C65D56"/>
    <w:rsid w:val="00C77E21"/>
    <w:rsid w:val="00C82A44"/>
    <w:rsid w:val="00C84A18"/>
    <w:rsid w:val="00C85A90"/>
    <w:rsid w:val="00CD6E62"/>
    <w:rsid w:val="00CE4329"/>
    <w:rsid w:val="00CF12D2"/>
    <w:rsid w:val="00D04827"/>
    <w:rsid w:val="00D0511A"/>
    <w:rsid w:val="00D25137"/>
    <w:rsid w:val="00D25D76"/>
    <w:rsid w:val="00D47FF8"/>
    <w:rsid w:val="00D56C6C"/>
    <w:rsid w:val="00D71149"/>
    <w:rsid w:val="00D72D85"/>
    <w:rsid w:val="00D753A5"/>
    <w:rsid w:val="00D80190"/>
    <w:rsid w:val="00DA625E"/>
    <w:rsid w:val="00DB2925"/>
    <w:rsid w:val="00DB328A"/>
    <w:rsid w:val="00DB6E09"/>
    <w:rsid w:val="00DC0DCA"/>
    <w:rsid w:val="00DC2144"/>
    <w:rsid w:val="00DC3F36"/>
    <w:rsid w:val="00DC6F1E"/>
    <w:rsid w:val="00DD79C1"/>
    <w:rsid w:val="00DE059E"/>
    <w:rsid w:val="00DE3E0B"/>
    <w:rsid w:val="00DF3204"/>
    <w:rsid w:val="00DF7B7C"/>
    <w:rsid w:val="00E01944"/>
    <w:rsid w:val="00E0615E"/>
    <w:rsid w:val="00E10938"/>
    <w:rsid w:val="00E154D0"/>
    <w:rsid w:val="00E17E01"/>
    <w:rsid w:val="00E35BFD"/>
    <w:rsid w:val="00E42D34"/>
    <w:rsid w:val="00E51093"/>
    <w:rsid w:val="00E57D35"/>
    <w:rsid w:val="00E72AB4"/>
    <w:rsid w:val="00E72E82"/>
    <w:rsid w:val="00E802DB"/>
    <w:rsid w:val="00E87AC4"/>
    <w:rsid w:val="00E87BD5"/>
    <w:rsid w:val="00E91771"/>
    <w:rsid w:val="00ED1141"/>
    <w:rsid w:val="00ED4306"/>
    <w:rsid w:val="00EE0E4C"/>
    <w:rsid w:val="00EF6BDC"/>
    <w:rsid w:val="00F05A62"/>
    <w:rsid w:val="00F05A86"/>
    <w:rsid w:val="00F11B53"/>
    <w:rsid w:val="00F2214F"/>
    <w:rsid w:val="00F333F3"/>
    <w:rsid w:val="00F43C56"/>
    <w:rsid w:val="00F526B8"/>
    <w:rsid w:val="00F52DE8"/>
    <w:rsid w:val="00F53F7C"/>
    <w:rsid w:val="00F61F1D"/>
    <w:rsid w:val="00F6215B"/>
    <w:rsid w:val="00F64497"/>
    <w:rsid w:val="00FB5A13"/>
    <w:rsid w:val="00FC2833"/>
    <w:rsid w:val="00FC65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4CFB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9A3298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9A3298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5F47CA"/>
    <w:pPr>
      <w:ind w:left="720"/>
      <w:contextualSpacing/>
    </w:pPr>
  </w:style>
  <w:style w:customStyle="true" w:styleId="bold" w:type="character">
    <w:name w:val="bold"/>
    <w:basedOn w:val="Zadanifontodlomka"/>
    <w:rsid w:val="007735BB"/>
  </w:style>
  <w:style w:styleId="Tekstbalonia" w:type="paragraph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5F6A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069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69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695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69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69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4CFB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9A3298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9A3298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5F47CA"/>
    <w:pPr>
      <w:ind w:left="720"/>
      <w:contextualSpacing/>
    </w:pPr>
  </w:style>
  <w:style w:customStyle="1" w:styleId="bold" w:type="character">
    <w:name w:val="bold"/>
    <w:basedOn w:val="Zadanifontodlomka"/>
    <w:rsid w:val="007735BB"/>
  </w:style>
  <w:style w:styleId="Tekstbalonia" w:type="paragraph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5F6A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069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69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695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69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69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2353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1488</izvorni_sadrzaj>
    <derivirana_varijabla naziv="DomainObject.Predmet.Broj_1">1488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St-1488/2016</izvorni_sadrzaj>
    <derivirana_varijabla naziv="DomainObject.Predmet.OznakaBroj_1">St-1488/2016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MEGATEHNIKA, društvo s ograničenom odgovornošću za proizvodnju, inženjering, unutarnju i vanjsku trgovinu</izvorni_sadrzaj>
    <derivirana_varijabla naziv="DomainObject.Predmet.ProtustrankaFormated_1">  MEGATEHNIKA, društvo s ograničenom odgovornošću za proizvodnju, inženjering, unutarnju i vanjsku trgovinu</derivirana_varijabla>
  </DomainObject.Predmet.ProtustrankaFormated>
  <DomainObject.Predmet.ProtustrankaFormatedOIB>
    <izvorni_sadrzaj>  MEGATEHNIKA, društvo s ograničenom odgovornošću za proizvodnju, inženjering, unutarnju i vanjsku trgovinu, OIB 35656922193</izvorni_sadrzaj>
    <derivirana_varijabla naziv="DomainObject.Predmet.ProtustrankaFormatedOIB_1">  MEGATEHNIKA, društvo s ograničenom odgovornošću za proizvodnju, inženjering, unutarnju i vanjsku trgovinu, OIB 35656922193</derivirana_varijabla>
  </DomainObject.Predmet.ProtustrankaFormatedOIB>
  <DomainObject.Predmet.ProtustrankaFormatedWithAdress>
    <izvorni_sadrzaj> MEGATEHNIKA, društvo s ograničenom odgovornošću za proizvodnju, inženjering, unutarnju i vanjsku trgovinu, Poljičkih Knezova 63, 21311 Podstrana</izvorni_sadrzaj>
    <derivirana_varijabla naziv="DomainObject.Predmet.ProtustrankaFormatedWithAdress_1"> MEGATEHNIKA, društvo s ograničenom odgovornošću za proizvodnju, inženjering, unutarnju i vanjsku trgovinu, Poljičkih Knezova 63, 21311 Podstrana</derivirana_varijabla>
  </DomainObject.Predmet.ProtustrankaFormatedWithAdress>
  <DomainObject.Predmet.ProtustrankaFormatedWithAdressOIB>
    <izvorni_sadrzaj> MEGATEHNIKA, društvo s ograničenom odgovornošću za proizvodnju, inženjering, unutarnju i vanjsku trgovinu, OIB 35656922193, Poljičkih Knezova 63, 21311 Podstrana</izvorni_sadrzaj>
    <derivirana_varijabla naziv="DomainObject.Predmet.ProtustrankaFormatedWithAdressOIB_1"> MEGATEHNIKA, društvo s ograničenom odgovornošću za proizvodnju, inženjering, unutarnju i vanjsku trgovinu, OIB 35656922193, Poljičkih Knezova 63, 21311 Podstrana</derivirana_varijabla>
  </DomainObject.Predmet.ProtustrankaFormatedWithAdressOIB>
  <DomainObject.Predmet.ProtustrankaWithAdress>
    <izvorni_sadrzaj>MEGATEHNIKA, društvo s ograničenom odgovornošću za proizvodnju, inženjering, unutarnju i vanjsku trgovinu Poljičkih Knezova 63, 21311 Podstrana</izvorni_sadrzaj>
    <derivirana_varijabla naziv="DomainObject.Predmet.ProtustrankaWithAdress_1">MEGATEHNIKA, društvo s ograničenom odgovornošću za proizvodnju, inženjering, unutarnju i vanjsku trgovinu Poljičkih Knezova 63, 21311 Podstrana</derivirana_varijabla>
  </DomainObject.Predmet.ProtustrankaWithAdress>
  <DomainObject.Predmet.ProtustrankaWithAdressOIB>
    <izvorni_sadrzaj>MEGATEHNIKA, društvo s ograničenom odgovornošću za proizvodnju, inženjering, unutarnju i vanjsku trgovinu, OIB 35656922193, Poljičkih Knezova 63, 21311 Podstrana</izvorni_sadrzaj>
    <derivirana_varijabla naziv="DomainObject.Predmet.ProtustrankaWithAdressOIB_1">MEGATEHNIKA, društvo s ograničenom odgovornošću za proizvodnju, inženjering, unutarnju i vanjsku trgovinu, OIB 35656922193, Poljičkih Knezova 63, 21311 Podstrana</derivirana_varijabla>
  </DomainObject.Predmet.ProtustrankaWithAdressOIB>
  <DomainObject.Predmet.ProtustrankaNazivFormated>
    <izvorni_sadrzaj>MEGATEHNIKA, društvo s ograničenom odgovornošću za proizvodnju, inženjering, unutarnju i vanjsku trgovinu</izvorni_sadrzaj>
    <derivirana_varijabla naziv="DomainObject.Predmet.ProtustrankaNazivFormated_1">MEGATEHNIKA, društvo s ograničenom odgovornošću za proizvodnju, inženjering, unutarnju i vanjsku trgovinu</derivirana_varijabla>
  </DomainObject.Predmet.ProtustrankaNazivFormated>
  <DomainObject.Predmet.ProtustrankaNazivFormatedOIB>
    <izvorni_sadrzaj>MEGATEHNIKA, društvo s ograničenom odgovornošću za proizvodnju, inženjering, unutarnju i vanjsku trgovinu, OIB 35656922193</izvorni_sadrzaj>
    <derivirana_varijabla naziv="DomainObject.Predmet.ProtustrankaNazivFormatedOIB_1">MEGATEHNIKA, društvo s ograničenom odgovornošću za proizvodnju, inženjering, unutarnju i vanjsku trgovinu, OIB 35656922193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1358991.15</izvorni_sadrzaj>
    <derivirana_varijabla naziv="DomainObject.Predmet.TrenutnaVrijednost_1">1358991.15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MEGATEHNIKA, društvo s ograničenom odgovornošću za proizvodnju, inženjering, unutarnju i vanjsku trgovinu</item>
    </izvorni_sadrzaj>
    <derivirana_varijabla naziv="DomainObject.Predmet.ProtuStrankaListFormated_1">
      <item>MEGATEHNIKA, društvo s ograničenom odgovornošću za proizvodnju, inženjering, unutarnju i vanjsku trgovinu</item>
    </derivirana_varijabla>
  </DomainObject.Predmet.ProtuStrankaListFormated>
  <DomainObject.Predmet.ProtuStrankaListFormatedOIB>
    <izvorni_sadrzaj>
      <item>MEGATEHNIKA, društvo s ograničenom odgovornošću za proizvodnju, inženjering, unutarnju i vanjsku trgovinu, OIB 35656922193</item>
    </izvorni_sadrzaj>
    <derivirana_varijabla naziv="DomainObject.Predmet.ProtuStrankaListFormatedOIB_1">
      <item>MEGATEHNIKA, društvo s ograničenom odgovornošću za proizvodnju, inženjering, unutarnju i vanjsku trgovinu, OIB 35656922193</item>
    </derivirana_varijabla>
  </DomainObject.Predmet.ProtuStrankaListFormatedOIB>
  <DomainObject.Predmet.ProtuStrankaListFormatedWithAdress>
    <izvorni_sadrzaj>
      <item>MEGATEHNIKA, društvo s ograničenom odgovornošću za proizvodnju, inženjering, unutarnju i vanjsku trgovinu, Poljičkih Knezova 63, 21311 Podstrana</item>
    </izvorni_sadrzaj>
    <derivirana_varijabla naziv="DomainObject.Predmet.ProtuStrankaListFormatedWithAdress_1">
      <item>MEGATEHNIKA, društvo s ograničenom odgovornošću za proizvodnju, inženjering, unutarnju i vanjsku trgovinu, Poljičkih Knezova 63, 21311 Podstrana</item>
    </derivirana_varijabla>
  </DomainObject.Predmet.ProtuStrankaListFormatedWithAdress>
  <DomainObject.Predmet.ProtuStrankaListFormatedWithAdressOIB>
    <izvorni_sadrzaj>
      <item>MEGATEHNIKA, društvo s ograničenom odgovornošću za proizvodnju, inženjering, unutarnju i vanjsku trgovinu, OIB 35656922193, Poljičkih Knezova 63, 21311 Podstrana</item>
    </izvorni_sadrzaj>
    <derivirana_varijabla naziv="DomainObject.Predmet.ProtuStrankaListFormatedWithAdressOIB_1">
      <item>MEGATEHNIKA, društvo s ograničenom odgovornošću za proizvodnju, inženjering, unutarnju i vanjsku trgovinu, OIB 35656922193, Poljičkih Knezova 63, 21311 Podstrana</item>
    </derivirana_varijabla>
  </DomainObject.Predmet.ProtuStrankaListFormatedWithAdressOIB>
  <DomainObject.Predmet.ProtuStrankaListNazivFormated>
    <izvorni_sadrzaj>
      <item>MEGATEHNIKA, društvo s ograničenom odgovornošću za proizvodnju, inženjering, unutarnju i vanjsku trgovinu</item>
    </izvorni_sadrzaj>
    <derivirana_varijabla naziv="DomainObject.Predmet.ProtuStrankaListNazivFormated_1">
      <item>MEGATEHNIKA, društvo s ograničenom odgovornošću za proizvodnju, inženjering, unutarnju i vanjsku trgovinu</item>
    </derivirana_varijabla>
  </DomainObject.Predmet.ProtuStrankaListNazivFormated>
  <DomainObject.Predmet.ProtuStrankaListNazivFormatedOIB>
    <izvorni_sadrzaj>
      <item>MEGATEHNIKA, društvo s ograničenom odgovornošću za proizvodnju, inženjering, unutarnju i vanjsku trgovinu, OIB 35656922193</item>
    </izvorni_sadrzaj>
    <derivirana_varijabla naziv="DomainObject.Predmet.ProtuStrankaListNazivFormatedOIB_1">
      <item>MEGATEHNIKA, društvo s ograničenom odgovornošću za proizvodnju, inženjering, unutarnju i vanjsku trgovinu, OIB 35656922193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MEGATEHNIKA, društvo s ograničenom odgovornošću za proizvodnju, inženjering, unutarnju i vanjsku trgovinu</izvorni_sadrzaj>
    <derivirana_varijabla naziv="DomainObject.Predmet.ProtustrankaIDrugi_1">MEGATEHNIKA, društvo s ograničenom odgovornošću za proizvodnju, inženjering, unutarnju i vanjsku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MEGATEHNIKA, društvo s ograničenom odgovornošću za proizvodnju, inženjering, unutarnju i vanjsku trgovinu, OIB 35656922193, Poljičkih Knezova 63, 21311 Podstrana</izvorni_sadrzaj>
    <derivirana_varijabla naziv="DomainObject.Predmet.ProtustrankaIDrugiAdressOIB_1">MEGATEHNIKA, društvo s ograničenom odgovornošću za proizvodnju, inženjering, unutarnju i vanjsku trgovinu, OIB 35656922193, Poljičkih Knezova 63,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MEGATEHNIKA, društvo s ograničenom odgovornošću za proizvodnju, inženjering, unutarnju i vanjsku trgovinu</item>
      <item>FINANCIJSKA AGENCIJA, RC SPLIT</item>
    </izvorni_sadrzaj>
    <derivirana_varijabla naziv="DomainObject.Predmet.SudioniciListNaziv_1">
      <item>MEGATEHNIKA, društvo s ograničenom odgovornošću za proizvodnju, inženjering, unutarnju i vanjsku trgovinu</item>
      <item>FINANCIJSKA AGENCIJA, RC SPLIT</item>
    </derivirana_varijabla>
  </DomainObject.Predmet.SudioniciListNaziv>
  <DomainObject.Predmet.SudioniciListAdressOIB>
    <izvorni_sadrzaj>
      <item>MEGATEHNIKA, društvo s ograničenom odgovornošću za proizvodnju, inženjering, unutarnju i vanjsku trgovinu, OIB 35656922193, Poljičkih Knezova 63,21311 Podstrana</item>
      <item>FINANCIJSKA AGENCIJA, RC SPLIT, OIB 85821130368, Mažuranićevo šetalište 24 b,21000 Split</item>
    </izvorni_sadrzaj>
    <derivirana_varijabla naziv="DomainObject.Predmet.SudioniciListAdressOIB_1">
      <item>MEGATEHNIKA, društvo s ograničenom odgovornošću za proizvodnju, inženjering, unutarnju i vanjsku trgovinu, OIB 35656922193, Poljičkih Knezova 63,21311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35656922193</item>
      <item>, OIB 85821130368</item>
    </izvorni_sadrzaj>
    <derivirana_varijabla naziv="DomainObject.Predmet.SudioniciListNazivOIB_1">
      <item>, OIB 35656922193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prosinca 2018.</izvorni_sadrzaj>
    <derivirana_varijabla naziv="DomainObject.Predmet.DatumZadnjeOdrzaneSudskeRadnje_1">17. prosinca 2018.</derivirana_varijabla>
  </DomainObject.Predmet.DatumZadnjeOdrzaneSudskeRadnje>
  <DomainObject.PredzadnjaOdlukaIzPredmeta.DatumDonosenjaOdluke>
    <izvorni_sadrzaj>7. prosinca 2018.</izvorni_sadrzaj>
    <derivirana_varijabla naziv="DomainObject.PredzadnjaOdlukaIzPredmeta.DatumDonosenjaOdluke_1">7. prosinca 2018.</derivirana_varijabla>
  </DomainObject.PredzadnjaOdlukaIzPredmeta.DatumDonosenjaOdluke>
  <DomainObject.PredzadnjaOdlukaIzPredmeta.Oznaka>
    <izvorni_sadrzaj>St-1488/2016-33</izvorni_sadrzaj>
    <derivirana_varijabla naziv="DomainObject.PredzadnjaOdlukaIzPredmeta.Oznaka_1">St-1488/2016-33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C34F95-B442-4660-ADC4-0BB0FA70E6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2</properties:Pages>
  <properties:Words>299</properties:Words>
  <properties:Characters>1845</properties:Characters>
  <properties:Lines>194</properties:Lines>
  <properties:Paragraphs>145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2018-12-13T11:07:00Z</dcterms:created>
  <dc:creator>ADMINIBM</dc:creator>
  <cp:lastModifiedBy>Paško Bačić</cp:lastModifiedBy>
  <cp:lastPrinted>2017-10-16T07:50:00Z</cp:lastPrinted>
  <dcterms:modified xmlns:xsi="http://www.w3.org/2001/XMLSchema-instance" xsi:type="dcterms:W3CDTF">2018-12-17T11:05:00Z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(TABLICE - sudac 17-12-18 MEGATEHNIKA.docx)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