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43db" w14:paraId="47343db"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495364" w:rsidRPr="00495364">
        <w:rPr>
          <w:lang w:val="hr-HR"/>
        </w:rPr>
        <w:t>SAGREL d.o.o., OIB: 01714526377, Split, Studinova 18</w:t>
      </w:r>
      <w:r w:rsidR="00B43416">
        <w:rPr>
          <w:lang w:val="hr-HR"/>
        </w:rPr>
        <w:t>,</w:t>
      </w:r>
      <w:r w:rsidR="00E23CCA" w:rsidRPr="00B43416">
        <w:rPr>
          <w:lang w:val="hr-HR"/>
        </w:rPr>
        <w:t xml:space="preserve"> dana</w:t>
      </w:r>
      <w:r w:rsidR="00E23CCA" w:rsidRPr="00334794">
        <w:rPr>
          <w:lang w:val="hr-HR"/>
        </w:rPr>
        <w:t xml:space="preserve"> </w:t>
      </w:r>
      <w:r w:rsidR="000D7C5F">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495364" w:rsidRPr="00495364">
        <w:t>Slobodan Maršić, Split, Studinova 18</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495364">
        <w:t>22</w:t>
      </w:r>
      <w:r w:rsidR="00CD1D44">
        <w:t>5</w:t>
      </w:r>
      <w:r w:rsidR="00495364">
        <w:t>0</w:t>
      </w:r>
      <w:r w:rsidR="00CD1D44">
        <w:t>-2015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495364" w:rsidP="00495364" w:rsidR="0054341E">
      <w:pPr>
        <w:spacing w:before="200"/>
        <w:ind w:firstLine="709"/>
        <w:jc w:val="both"/>
        <w:rPr>
          <w:szCs w:val="24"/>
        </w:rPr>
      </w:pPr>
      <w:r w:rsidRPr="00495364">
        <w:rPr>
          <w:szCs w:val="24"/>
        </w:rPr>
        <w:t>Financijska agencija, Regionalni centar</w:t>
      </w:r>
      <w:r w:rsidR="00663807">
        <w:rPr>
          <w:szCs w:val="24"/>
        </w:rPr>
        <w:t xml:space="preserve"> Split podnijela je ovom sudu 19</w:t>
      </w:r>
      <w:r w:rsidRPr="00495364">
        <w:rPr>
          <w:szCs w:val="24"/>
        </w:rPr>
        <w:t>. studenog 2015. godine prijedlog za otvaranje stečajnog postupka nad dužnikom SAGREL d.o.o., OIB: 01714526377, Split, Studinova 18, sukladno odredbi čl. 110. st. 1. SZ-a.</w:t>
      </w:r>
      <w:r>
        <w:rPr>
          <w:szCs w:val="24"/>
        </w:rPr>
        <w:t xml:space="preserve"> </w:t>
      </w:r>
      <w:r w:rsidRPr="00495364">
        <w:rPr>
          <w:szCs w:val="24"/>
        </w:rPr>
        <w:t>U prijedlogu se navodi da dužnik na dan 17. studenog 2015. godine u Očevidniku redoslijeda osnova za plaćanje ima evidentirane neizvršene osnove za plaćanje u neprekinutom razdoblju od 120 dana, u ukupnom iznosu od 24.716,94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CD1D44">
        <w:t>2</w:t>
      </w:r>
      <w:r w:rsidR="00495364">
        <w:t>2</w:t>
      </w:r>
      <w:r w:rsidR="00CD1D44">
        <w:t>5</w:t>
      </w:r>
      <w:r w:rsidR="00495364">
        <w:t>0</w:t>
      </w:r>
      <w:r w:rsidR="00CD1D44">
        <w:t>/2015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495364" w:rsidRPr="00495364">
        <w:t>SAGREL d.o.o., OIB: 01714526377, Split, Studinova 18</w:t>
      </w:r>
      <w:r w:rsidR="00495364">
        <w:t xml:space="preserve"> </w:t>
      </w:r>
      <w:r w:rsidRPr="00B43416">
        <w:t>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495364">
        <w:t>19</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495364" w:rsidRPr="00495364">
        <w:t>SAGREL d.o</w:t>
      </w:r>
      <w:r w:rsidR="00495364">
        <w:t>.o</w:t>
      </w:r>
      <w:r w:rsidR="00CD1D44" w:rsidRPr="00CD1D44">
        <w:t>.</w:t>
      </w:r>
      <w:r w:rsidR="0054341E" w:rsidRPr="0054341E">
        <w:t xml:space="preserve"> </w:t>
      </w:r>
      <w:r w:rsidR="00B43416">
        <w:t xml:space="preserve">na dan </w:t>
      </w:r>
      <w:r w:rsidR="00495364">
        <w:t>17. studenog</w:t>
      </w:r>
      <w:r>
        <w:t xml:space="preserve"> 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495364" w:rsidRPr="00495364">
        <w:t xml:space="preserve">24.716,94 </w:t>
      </w:r>
      <w:r w:rsidR="00B43416">
        <w:t>kn te</w:t>
      </w:r>
      <w:r w:rsidR="008162BE">
        <w:t xml:space="preserve"> da </w:t>
      </w:r>
      <w:r w:rsidR="00495364" w:rsidRPr="00495364">
        <w:t>Slobodan Maršić</w:t>
      </w:r>
      <w:r w:rsidR="008162BE">
        <w:t>, kao osoba ovlaštena za zastupanje dužnika po zakonu</w:t>
      </w:r>
      <w:r>
        <w:t xml:space="preserve"> </w:t>
      </w:r>
      <w:r w:rsidRPr="008162BE">
        <w:t>(kako to proizlazi iz izvatka iz sudskog registra)</w:t>
      </w:r>
      <w:r w:rsidR="008162BE">
        <w:t>, nije u roku iz čl. 110. st. 2. SZ-a podni</w:t>
      </w:r>
      <w:r w:rsidR="00495364">
        <w:t>o</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495364">
        <w:t>19</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w:t>
      </w:r>
      <w:r w:rsidR="00663807">
        <w:t>, na temelju čl. 110. st. 1</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495364" w:rsidRPr="00495364">
        <w:t>Slobodan</w:t>
      </w:r>
      <w:r w:rsidR="00495364">
        <w:t>a</w:t>
      </w:r>
      <w:r w:rsidR="00495364" w:rsidRPr="00495364">
        <w:t xml:space="preserve"> Maršić</w:t>
      </w:r>
      <w:r w:rsidR="00495364">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0D7C5F">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495364" w:rsidRPr="00495364">
        <w:t>Slobodan</w:t>
      </w:r>
      <w:r w:rsidR="00495364">
        <w:t>u</w:t>
      </w:r>
      <w:r w:rsidR="00495364" w:rsidRPr="00495364">
        <w:t xml:space="preserve"> Maršić</w:t>
      </w:r>
      <w:r w:rsidR="00495364">
        <w:t>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A52EB6">
          <w:rPr>
            <w:noProof/>
          </w:rPr>
          <w:t>3</w:t>
        </w:r>
        <w:r>
          <w:fldChar w:fldCharType="end"/>
        </w:r>
      </w:p>
    </w:sdtContent>
  </w:sdt>
  <w:p w:rsidRDefault="00564E07" w:rsidP="00564E07" w:rsidR="00564E07">
    <w:pPr>
      <w:pStyle w:val="Zaglavlje"/>
      <w:jc w:val="right"/>
    </w:pPr>
    <w:r>
      <w:t>11. St</w:t>
    </w:r>
    <w:r w:rsidR="00495364">
      <w:t>-22</w:t>
    </w:r>
    <w:r w:rsidR="00CD1D44">
      <w:t>5</w:t>
    </w:r>
    <w:r w:rsidR="00495364">
      <w:t>0</w:t>
    </w:r>
    <w:r w:rsidR="00CD1D44">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95364">
      <w:t>2250</w:t>
    </w:r>
    <w:r w:rsidR="00CD1D44">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0D7C5F"/>
    <w:rsid w:val="001B2797"/>
    <w:rsid w:val="001C2471"/>
    <w:rsid w:val="002554C6"/>
    <w:rsid w:val="002F4D49"/>
    <w:rsid w:val="00334794"/>
    <w:rsid w:val="00335E2C"/>
    <w:rsid w:val="00381069"/>
    <w:rsid w:val="003B4B67"/>
    <w:rsid w:val="003C2F22"/>
    <w:rsid w:val="00417EA6"/>
    <w:rsid w:val="00487D82"/>
    <w:rsid w:val="00495364"/>
    <w:rsid w:val="00537DED"/>
    <w:rsid w:val="0054341E"/>
    <w:rsid w:val="00547BB8"/>
    <w:rsid w:val="00564E07"/>
    <w:rsid w:val="005A5E03"/>
    <w:rsid w:val="005A69DA"/>
    <w:rsid w:val="005D6AD7"/>
    <w:rsid w:val="006563AD"/>
    <w:rsid w:val="00663807"/>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52EB6"/>
    <w:rsid w:val="00A71AFE"/>
    <w:rsid w:val="00B43416"/>
    <w:rsid w:val="00B51E65"/>
    <w:rsid w:val="00B7506F"/>
    <w:rsid w:val="00C42EB3"/>
    <w:rsid w:val="00CA44BF"/>
    <w:rsid w:val="00CD1D44"/>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52EB6"/>
    <w:rPr>
      <w:color w:val="808080"/>
      <w:bdr w:space="0" w:sz="0" w:color="auto" w:val="none"/>
      <w:shd w:fill="auto" w:color="auto" w:val="clear"/>
    </w:rPr>
  </w:style>
  <w:style w:customStyle="true" w:styleId="eSPISCCParagraphDefaultFont" w:type="character">
    <w:name w:val="eSPIS_CC_Paragraph Default Font"/>
    <w:basedOn w:val="Zadanifontodlomka"/>
    <w:rsid w:val="00A52EB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52EB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52EB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2EB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52EB6"/>
    <w:rPr>
      <w:color w:val="808080"/>
      <w:bdr w:color="auto" w:space="0" w:sz="0" w:val="none"/>
      <w:shd w:color="auto" w:fill="auto" w:val="clear"/>
    </w:rPr>
  </w:style>
  <w:style w:customStyle="1" w:styleId="eSPISCCParagraphDefaultFont" w:type="character">
    <w:name w:val="eSPIS_CC_Paragraph Default Font"/>
    <w:basedOn w:val="Zadanifontodlomka"/>
    <w:rsid w:val="00A52EB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52EB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52EB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2EB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2250</izvorni_sadrzaj>
    <derivirana_varijabla naziv="DomainObject.Predmet.Broj_1">2250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St-2250/2015</izvorni_sadrzaj>
    <derivirana_varijabla naziv="DomainObject.Predmet.OznakaBroj_1">St-2250/2015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SAGREL, d.o.o. za trgovinu i građevinarstvo</izvorni_sadrzaj>
    <derivirana_varijabla naziv="DomainObject.Predmet.ProtustrankaFormated_1">  SAGREL, d.o.o. za trgovinu i građevinarstvo</derivirana_varijabla>
  </DomainObject.Predmet.ProtustrankaFormated>
  <DomainObject.Predmet.ProtustrankaFormatedOIB>
    <izvorni_sadrzaj>  SAGREL, d.o.o. za trgovinu i građevinarstvo, OIB 01714526377</izvorni_sadrzaj>
    <derivirana_varijabla naziv="DomainObject.Predmet.ProtustrankaFormatedOIB_1">  SAGREL, d.o.o. za trgovinu i građevinarstvo, OIB 01714526377</derivirana_varijabla>
  </DomainObject.Predmet.ProtustrankaFormatedOIB>
  <DomainObject.Predmet.ProtustrankaFormatedWithAdress>
    <izvorni_sadrzaj> SAGREL, d.o.o. za trgovinu i građevinarstvo, Studinova 18, 21000 Split</izvorni_sadrzaj>
    <derivirana_varijabla naziv="DomainObject.Predmet.ProtustrankaFormatedWithAdress_1"> SAGREL, d.o.o. za trgovinu i građevinarstvo, Studinova 18, 21000 Split</derivirana_varijabla>
  </DomainObject.Predmet.ProtustrankaFormatedWithAdress>
  <DomainObject.Predmet.ProtustrankaFormatedWithAdressOIB>
    <izvorni_sadrzaj> SAGREL, d.o.o. za trgovinu i građevinarstvo, OIB 01714526377, Studinova 18, 21000 Split</izvorni_sadrzaj>
    <derivirana_varijabla naziv="DomainObject.Predmet.ProtustrankaFormatedWithAdressOIB_1"> SAGREL, d.o.o. za trgovinu i građevinarstvo, OIB 01714526377, Studinova 18, 21000 Split</derivirana_varijabla>
  </DomainObject.Predmet.ProtustrankaFormatedWithAdressOIB>
  <DomainObject.Predmet.ProtustrankaWithAdress>
    <izvorni_sadrzaj>SAGREL, d.o.o. za trgovinu i građevinarstvo Studinova 18, 21000 Split</izvorni_sadrzaj>
    <derivirana_varijabla naziv="DomainObject.Predmet.ProtustrankaWithAdress_1">SAGREL, d.o.o. za trgovinu i građevinarstvo Studinova 18, 21000 Split</derivirana_varijabla>
  </DomainObject.Predmet.ProtustrankaWithAdress>
  <DomainObject.Predmet.ProtustrankaWithAdressOIB>
    <izvorni_sadrzaj>SAGREL, d.o.o. za trgovinu i građevinarstvo, OIB 01714526377, Studinova 18, 21000 Split</izvorni_sadrzaj>
    <derivirana_varijabla naziv="DomainObject.Predmet.ProtustrankaWithAdressOIB_1">SAGREL, d.o.o. za trgovinu i građevinarstvo, OIB 01714526377, Studinova 18, 21000 Split</derivirana_varijabla>
  </DomainObject.Predmet.ProtustrankaWithAdressOIB>
  <DomainObject.Predmet.ProtustrankaNazivFormated>
    <izvorni_sadrzaj>SAGREL, d.o.o. za trgovinu i građevinarstvo</izvorni_sadrzaj>
    <derivirana_varijabla naziv="DomainObject.Predmet.ProtustrankaNazivFormated_1">SAGREL, d.o.o. za trgovinu i građevinarstvo</derivirana_varijabla>
  </DomainObject.Predmet.ProtustrankaNazivFormated>
  <DomainObject.Predmet.ProtustrankaNazivFormatedOIB>
    <izvorni_sadrzaj>SAGREL, d.o.o. za trgovinu i građevinarstvo, OIB 01714526377</izvorni_sadrzaj>
    <derivirana_varijabla naziv="DomainObject.Predmet.ProtustrankaNazivFormatedOIB_1">SAGREL, d.o.o. za trgovinu i građevinarstvo, OIB 01714526377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24716.94</izvorni_sadrzaj>
    <derivirana_varijabla naziv="DomainObject.Predmet.TrenutnaVrijednost_1">24716.94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SAGREL, d.o.o. za trgovinu i građevinarstvo</item>
    </izvorni_sadrzaj>
    <derivirana_varijabla naziv="DomainObject.Predmet.ProtuStrankaListFormated_1">
      <item>SAGREL, d.o.o. za trgovinu i građevinarstvo</item>
    </derivirana_varijabla>
  </DomainObject.Predmet.ProtuStrankaListFormated>
  <DomainObject.Predmet.ProtuStrankaListFormatedOIB>
    <izvorni_sadrzaj>
      <item>SAGREL, d.o.o. za trgovinu i građevinarstvo, OIB 01714526377</item>
    </izvorni_sadrzaj>
    <derivirana_varijabla naziv="DomainObject.Predmet.ProtuStrankaListFormatedOIB_1">
      <item>SAGREL, d.o.o. za trgovinu i građevinarstvo, OIB 01714526377</item>
    </derivirana_varijabla>
  </DomainObject.Predmet.ProtuStrankaListFormatedOIB>
  <DomainObject.Predmet.ProtuStrankaListFormatedWithAdress>
    <izvorni_sadrzaj>
      <item>SAGREL, d.o.o. za trgovinu i građevinarstvo, Studinova 18, 21000 Split</item>
    </izvorni_sadrzaj>
    <derivirana_varijabla naziv="DomainObject.Predmet.ProtuStrankaListFormatedWithAdress_1">
      <item>SAGREL, d.o.o. za trgovinu i građevinarstvo, Studinova 18, 21000 Split</item>
    </derivirana_varijabla>
  </DomainObject.Predmet.ProtuStrankaListFormatedWithAdress>
  <DomainObject.Predmet.ProtuStrankaListFormatedWithAdressOIB>
    <izvorni_sadrzaj>
      <item>SAGREL, d.o.o. za trgovinu i građevinarstvo, OIB 01714526377, Studinova 18, 21000 Split</item>
    </izvorni_sadrzaj>
    <derivirana_varijabla naziv="DomainObject.Predmet.ProtuStrankaListFormatedWithAdressOIB_1">
      <item>SAGREL, d.o.o. za trgovinu i građevinarstvo, OIB 01714526377, Studinova 18, 21000 Split</item>
    </derivirana_varijabla>
  </DomainObject.Predmet.ProtuStrankaListFormatedWithAdressOIB>
  <DomainObject.Predmet.ProtuStrankaListNazivFormated>
    <izvorni_sadrzaj>
      <item>SAGREL, d.o.o. za trgovinu i građevinarstvo</item>
    </izvorni_sadrzaj>
    <derivirana_varijabla naziv="DomainObject.Predmet.ProtuStrankaListNazivFormated_1">
      <item>SAGREL, d.o.o. za trgovinu i građevinarstvo</item>
    </derivirana_varijabla>
  </DomainObject.Predmet.ProtuStrankaListNazivFormated>
  <DomainObject.Predmet.ProtuStrankaListNazivFormatedOIB>
    <izvorni_sadrzaj>
      <item>SAGREL, d.o.o. za trgovinu i građevinarstvo, OIB 01714526377</item>
    </izvorni_sadrzaj>
    <derivirana_varijabla naziv="DomainObject.Predmet.ProtuStrankaListNazivFormatedOIB_1">
      <item>SAGREL, d.o.o. za trgovinu i građevinarstvo, OIB 01714526377</item>
    </derivirana_varijabla>
  </DomainObject.Predmet.ProtuStrankaListNazivFormatedOIB>
  <DomainObject.Predmet.OstaliListFormated>
    <izvorni_sadrzaj>
      <item>Slobodan Maršić</item>
    </izvorni_sadrzaj>
    <derivirana_varijabla naziv="DomainObject.Predmet.OstaliListFormated_1">
      <item>Slobodan Maršić</item>
    </derivirana_varijabla>
  </DomainObject.Predmet.OstaliListFormated>
  <DomainObject.Predmet.OstaliListFormatedOIB>
    <izvorni_sadrzaj>
      <item>Slobodan Maršić, OIB 48935947227</item>
    </izvorni_sadrzaj>
    <derivirana_varijabla naziv="DomainObject.Predmet.OstaliListFormatedOIB_1">
      <item>Slobodan Maršić, OIB 48935947227</item>
    </derivirana_varijabla>
  </DomainObject.Predmet.OstaliListFormatedOIB>
  <DomainObject.Predmet.OstaliListFormatedWithAdress>
    <izvorni_sadrzaj>
      <item>Slobodan Maršić, Studinova 18, 21000 Split</item>
    </izvorni_sadrzaj>
    <derivirana_varijabla naziv="DomainObject.Predmet.OstaliListFormatedWithAdress_1">
      <item>Slobodan Maršić, Studinova 18, 21000 Split</item>
    </derivirana_varijabla>
  </DomainObject.Predmet.OstaliListFormatedWithAdress>
  <DomainObject.Predmet.OstaliListFormatedWithAdressOIB>
    <izvorni_sadrzaj>
      <item>Slobodan Maršić, OIB 48935947227, Studinova 18, 21000 Split</item>
    </izvorni_sadrzaj>
    <derivirana_varijabla naziv="DomainObject.Predmet.OstaliListFormatedWithAdressOIB_1">
      <item>Slobodan Maršić, OIB 48935947227, Studinova 18, 21000 Split</item>
    </derivirana_varijabla>
  </DomainObject.Predmet.OstaliListFormatedWithAdressOIB>
  <DomainObject.Predmet.OstaliListNazivFormated>
    <izvorni_sadrzaj>
      <item>Slobodan Maršić</item>
    </izvorni_sadrzaj>
    <derivirana_varijabla naziv="DomainObject.Predmet.OstaliListNazivFormated_1">
      <item>Slobodan Maršić</item>
    </derivirana_varijabla>
  </DomainObject.Predmet.OstaliListNazivFormated>
  <DomainObject.Predmet.OstaliListNazivFormatedOIB>
    <izvorni_sadrzaj>
      <item>Slobodan Maršić, OIB 48935947227</item>
    </izvorni_sadrzaj>
    <derivirana_varijabla naziv="DomainObject.Predmet.OstaliListNazivFormatedOIB_1">
      <item>Slobodan Maršić, OIB 48935947227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SAGREL, d.o.o. za trgovinu i građevinarstvo</izvorni_sadrzaj>
    <derivirana_varijabla naziv="DomainObject.Predmet.ProtustrankaIDrugi_1">SAGREL,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SAGREL, d.o.o. za trgovinu i građevinarstvo, OIB 01714526377, Studinova 18, 21000 Split</izvorni_sadrzaj>
    <derivirana_varijabla naziv="DomainObject.Predmet.ProtustrankaIDrugiAdressOIB_1">SAGREL, d.o.o. za trgovinu i građevinarstvo, OIB 01714526377, Studinova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SAGREL, d.o.o. za trgovinu i građevinarstvo</item>
      <item>FINANCIJSKA AGENCIJA, RC SPLIT</item>
      <item>Slobodan Maršić</item>
    </izvorni_sadrzaj>
    <derivirana_varijabla naziv="DomainObject.Predmet.SudioniciListNaziv_1">
      <item>SAGREL, d.o.o. za trgovinu i građevinarstvo</item>
      <item>FINANCIJSKA AGENCIJA, RC SPLIT</item>
      <item>Slobodan Maršić</item>
    </derivirana_varijabla>
  </DomainObject.Predmet.SudioniciListNaziv>
  <DomainObject.Predmet.SudioniciListAdressOIB>
    <izvorni_sadrzaj>
      <item>SAGREL, d.o.o. za trgovinu i građevinarstvo, OIB 01714526377, Studinova 18,21000 Split</item>
      <item>FINANCIJSKA AGENCIJA, RC SPLIT, OIB 85821130368, Mažuranićevo šetalište 24 b,21000 Split</item>
      <item>Slobodan Maršić, OIB 48935947227, Studinova 18,21000 Split</item>
    </izvorni_sadrzaj>
    <derivirana_varijabla naziv="DomainObject.Predmet.SudioniciListAdressOIB_1">
      <item>SAGREL, d.o.o. za trgovinu i građevinarstvo, OIB 01714526377, Studinova 18,21000 Split</item>
      <item>FINANCIJSKA AGENCIJA, RC SPLIT, OIB 85821130368, Mažuranićevo šetalište 24 b,21000 Split</item>
      <item>Slobodan Maršić, OIB 48935947227, Studinova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01714526377</item>
      <item>, OIB 85821130368</item>
      <item>, OIB 48935947227</item>
    </izvorni_sadrzaj>
    <derivirana_varijabla naziv="DomainObject.Predmet.SudioniciListNazivOIB_1">
      <item>, OIB 01714526377</item>
      <item>, OIB 85821130368</item>
      <item>, OIB 48935947227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D6D999-28C0-4D75-A4D1-1A466CF40C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1123</properties:Words>
  <properties:Characters>6078</properties:Characters>
  <properties:Lines>117</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2016-10-28T11:08:00Z</dcterms:created>
  <dc:creator>Katarina Mikulić</dc:creator>
  <cp:lastModifiedBy>Ana Golub Gruić</cp:lastModifiedBy>
  <cp:lastPrinted>2016-11-03T12:36:00Z</cp:lastPrinted>
  <dcterms:modified xmlns:xsi="http://www.w3.org/2001/XMLSchema-instance" xsi:type="dcterms:W3CDTF">2016-11-04T07:23:00Z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