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51141" w14:paraId="2651141" w:rsidRDefault="00BB36EA" w:rsidP="00813D36" w:rsidR="00813D36" w:rsidRPr="00133358">
      <w:pPr>
        <w:jc w:val="both"/>
        <w15:collapsed w:val="false"/>
        <w:rPr>
          <w:sz w:val="24"/>
          <w:szCs w:val="24"/>
        </w:rPr>
      </w:pPr>
      <w:bookmarkStart w:name="_GoBack" w:id="0"/>
      <w:bookmarkEnd w:id="0"/>
      <w:r>
        <w:rPr>
          <w:b/>
          <w:sz w:val="24"/>
          <w:szCs w:val="24"/>
          <w:lang w:val="hr-HR"/>
        </w:rPr>
        <w:tab/>
      </w:r>
      <w:r w:rsidR="00A85BBA">
        <w:rPr>
          <w:noProof/>
          <w:lang w:val="hr-HR"/>
        </w:rPr>
        <w:drawing>
          <wp:inline distR="0" distL="0" distB="0" distT="0">
            <wp:extent cy="962025" cx="724535"/>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4535"/>
                    </a:xfrm>
                    <a:prstGeom prst="rect">
                      <a:avLst/>
                    </a:prstGeom>
                    <a:noFill/>
                    <a:ln>
                      <a:noFill/>
                    </a:ln>
                  </pic:spPr>
                </pic:pic>
              </a:graphicData>
            </a:graphic>
          </wp:inline>
        </w:drawing>
      </w:r>
    </w:p>
    <w:p w:rsidRDefault="00813D36" w:rsidP="00813D36" w:rsidR="00813D36" w:rsidRPr="00133358">
      <w:pPr>
        <w:jc w:val="both"/>
        <w:rPr>
          <w:sz w:val="24"/>
          <w:szCs w:val="24"/>
        </w:rPr>
      </w:pPr>
      <w:r w:rsidRPr="00133358">
        <w:rPr>
          <w:sz w:val="24"/>
          <w:szCs w:val="24"/>
        </w:rPr>
        <w:t>REPUBLIKA HRVATSKA</w:t>
      </w:r>
    </w:p>
    <w:p w:rsidRDefault="00813D36" w:rsidP="00813D36" w:rsidR="00813D36" w:rsidRPr="00133358">
      <w:pPr>
        <w:jc w:val="both"/>
        <w:rPr>
          <w:sz w:val="24"/>
          <w:szCs w:val="24"/>
        </w:rPr>
      </w:pPr>
      <w:r w:rsidRPr="00133358">
        <w:rPr>
          <w:sz w:val="24"/>
          <w:szCs w:val="24"/>
        </w:rPr>
        <w:t>Trgovački sud u Zagrebu</w:t>
      </w:r>
    </w:p>
    <w:p w:rsidRDefault="00813D36" w:rsidP="00813D36" w:rsidR="00813D36" w:rsidRPr="00133358">
      <w:pPr>
        <w:jc w:val="both"/>
        <w:rPr>
          <w:sz w:val="24"/>
          <w:szCs w:val="24"/>
        </w:rPr>
      </w:pPr>
      <w:r w:rsidRPr="00133358">
        <w:rPr>
          <w:sz w:val="24"/>
          <w:szCs w:val="24"/>
        </w:rPr>
        <w:t>Zagreb, Amruševa 2/II</w:t>
      </w:r>
    </w:p>
    <w:p w:rsidRDefault="003C5458" w:rsidP="00A85BBA" w:rsidR="00813D36">
      <w:pPr>
        <w:jc w:val="right"/>
        <w:rPr>
          <w:sz w:val="24"/>
        </w:rPr>
      </w:pPr>
      <w:r w:rsidRPr="00F45B75">
        <w:rPr>
          <w:sz w:val="24"/>
          <w:szCs w:val="24"/>
        </w:rPr>
        <w:t>40</w:t>
      </w:r>
      <w:r w:rsidRPr="00F45B75">
        <w:rPr>
          <w:b/>
          <w:sz w:val="24"/>
          <w:szCs w:val="24"/>
        </w:rPr>
        <w:t xml:space="preserve">. </w:t>
      </w:r>
      <w:r w:rsidRPr="00F45B75">
        <w:rPr>
          <w:sz w:val="24"/>
          <w:szCs w:val="24"/>
        </w:rPr>
        <w:t>St-1181/17</w:t>
      </w:r>
    </w:p>
    <w:p w:rsidRDefault="00813D36" w:rsidP="00813D36" w:rsidR="00813D36" w:rsidRPr="00E264CB">
      <w:pPr>
        <w:tabs>
          <w:tab w:pos="4153" w:val="center"/>
          <w:tab w:pos="6465" w:val="left"/>
        </w:tabs>
        <w:jc w:val="center"/>
        <w:rPr>
          <w:sz w:val="24"/>
        </w:rPr>
      </w:pPr>
      <w:r>
        <w:rPr>
          <w:sz w:val="24"/>
        </w:rPr>
        <w:t>R E P U B L I K A  H R V AT S K A</w:t>
      </w:r>
    </w:p>
    <w:p w:rsidRDefault="00813D36" w:rsidP="00813D36" w:rsidR="00813D36" w:rsidRPr="00FF2F10">
      <w:pPr>
        <w:jc w:val="center"/>
        <w:rPr>
          <w:sz w:val="24"/>
        </w:rPr>
      </w:pPr>
    </w:p>
    <w:p w:rsidRDefault="00980086" w:rsidP="00BB36EA" w:rsidR="00BB36EA">
      <w:pPr>
        <w:jc w:val="center"/>
        <w:rPr>
          <w:sz w:val="24"/>
          <w:szCs w:val="24"/>
          <w:lang w:val="hr-HR"/>
        </w:rPr>
      </w:pPr>
      <w:r>
        <w:rPr>
          <w:sz w:val="24"/>
          <w:szCs w:val="24"/>
          <w:lang w:val="hr-HR"/>
        </w:rPr>
        <w:t>R J E Š E NJ E</w:t>
      </w:r>
      <w:r w:rsidR="00FF2F10" w:rsidRPr="00FF2F10">
        <w:rPr>
          <w:sz w:val="24"/>
          <w:szCs w:val="24"/>
          <w:lang w:val="hr-HR"/>
        </w:rPr>
        <w:t xml:space="preserve"> </w:t>
      </w:r>
    </w:p>
    <w:p w:rsidRDefault="00BB36EA" w:rsidP="00BB36EA" w:rsidR="00BB36EA">
      <w:pPr>
        <w:jc w:val="center"/>
        <w:rPr>
          <w:b/>
          <w:sz w:val="24"/>
          <w:szCs w:val="24"/>
          <w:lang w:val="hr-HR"/>
        </w:rPr>
      </w:pPr>
    </w:p>
    <w:p w:rsidRDefault="003C5458" w:rsidP="00AC4F37" w:rsidR="00AC4F37">
      <w:pPr>
        <w:ind w:firstLine="720"/>
        <w:jc w:val="both"/>
        <w:rPr>
          <w:sz w:val="24"/>
          <w:szCs w:val="24"/>
        </w:rPr>
      </w:pPr>
      <w:r w:rsidRPr="00F96540">
        <w:rPr>
          <w:sz w:val="24"/>
          <w:szCs w:val="24"/>
        </w:rPr>
        <w:t xml:space="preserve">TRGOVAČKI SUD U ZAGREBU po sucu tog suda Anti Galiću, kao sucu pojedincu, u stečajnom postupku nad dužnikom VIADUKT d.d. u stečaju, Zagreb, Kranjčevićeva 2, OIB 74794390096., dana </w:t>
      </w:r>
      <w:r w:rsidR="00980086">
        <w:rPr>
          <w:sz w:val="24"/>
          <w:szCs w:val="24"/>
        </w:rPr>
        <w:t>14.</w:t>
      </w:r>
      <w:r w:rsidR="006F1AD5">
        <w:rPr>
          <w:sz w:val="24"/>
          <w:szCs w:val="24"/>
        </w:rPr>
        <w:t xml:space="preserve"> prosinca</w:t>
      </w:r>
      <w:r w:rsidRPr="00F96540">
        <w:rPr>
          <w:sz w:val="24"/>
          <w:szCs w:val="24"/>
        </w:rPr>
        <w:t xml:space="preserve"> 201</w:t>
      </w:r>
      <w:r>
        <w:rPr>
          <w:sz w:val="24"/>
          <w:szCs w:val="24"/>
        </w:rPr>
        <w:t>8</w:t>
      </w:r>
      <w:r w:rsidRPr="00F96540">
        <w:rPr>
          <w:sz w:val="24"/>
          <w:szCs w:val="24"/>
        </w:rPr>
        <w:t>.</w:t>
      </w:r>
    </w:p>
    <w:p w:rsidRDefault="00A85BBA" w:rsidP="00AC4F37" w:rsidR="00A85BBA">
      <w:pPr>
        <w:jc w:val="both"/>
      </w:pPr>
    </w:p>
    <w:p w:rsidRDefault="00AC4F37" w:rsidP="00AC4F37" w:rsidR="003D0F69">
      <w:pPr>
        <w:jc w:val="both"/>
        <w:rPr>
          <w:b/>
        </w:rPr>
      </w:pPr>
      <w:r w:rsidRPr="00645508">
        <w:tab/>
      </w:r>
      <w:r w:rsidRPr="00645508">
        <w:tab/>
      </w:r>
      <w:r w:rsidRPr="00645508">
        <w:tab/>
      </w:r>
      <w:r w:rsidRPr="00645508">
        <w:tab/>
      </w:r>
      <w:r w:rsidRPr="00645508">
        <w:rPr>
          <w:b/>
        </w:rPr>
        <w:t xml:space="preserve">        </w:t>
      </w:r>
      <w:r w:rsidR="00980086">
        <w:rPr>
          <w:b/>
        </w:rPr>
        <w:t xml:space="preserve">r i j e š i o </w:t>
      </w:r>
      <w:r w:rsidRPr="00645508">
        <w:rPr>
          <w:b/>
        </w:rPr>
        <w:t xml:space="preserve">    j e </w:t>
      </w:r>
      <w:r w:rsidRPr="00645508">
        <w:rPr>
          <w:b/>
        </w:rPr>
        <w:tab/>
      </w:r>
    </w:p>
    <w:p w:rsidRDefault="00AC4F37" w:rsidP="00AC4F37" w:rsidR="00AC4F37">
      <w:pPr>
        <w:jc w:val="both"/>
        <w:rPr>
          <w:sz w:val="24"/>
          <w:szCs w:val="24"/>
          <w:lang w:val="hr-HR"/>
        </w:rPr>
      </w:pPr>
    </w:p>
    <w:p w:rsidRDefault="00753A01" w:rsidP="00753A01" w:rsidR="00A066C5">
      <w:pPr>
        <w:ind w:firstLine="720"/>
        <w:jc w:val="both"/>
        <w:rPr>
          <w:sz w:val="24"/>
          <w:szCs w:val="24"/>
        </w:rPr>
      </w:pPr>
      <w:r>
        <w:rPr>
          <w:sz w:val="24"/>
          <w:szCs w:val="24"/>
          <w:lang w:val="hr-HR"/>
        </w:rPr>
        <w:t>Odbacuj</w:t>
      </w:r>
      <w:r w:rsidR="00C960B6">
        <w:rPr>
          <w:sz w:val="24"/>
          <w:szCs w:val="24"/>
          <w:lang w:val="hr-HR"/>
        </w:rPr>
        <w:t xml:space="preserve">u se kao nedopušteni </w:t>
      </w:r>
      <w:r>
        <w:rPr>
          <w:sz w:val="24"/>
          <w:szCs w:val="24"/>
          <w:lang w:val="hr-HR"/>
        </w:rPr>
        <w:t>zahtjev</w:t>
      </w:r>
      <w:r w:rsidR="00C960B6">
        <w:rPr>
          <w:sz w:val="24"/>
          <w:szCs w:val="24"/>
          <w:lang w:val="hr-HR"/>
        </w:rPr>
        <w:t>i</w:t>
      </w:r>
      <w:r>
        <w:rPr>
          <w:sz w:val="24"/>
          <w:szCs w:val="24"/>
          <w:lang w:val="hr-HR"/>
        </w:rPr>
        <w:t xml:space="preserve"> </w:t>
      </w:r>
      <w:r w:rsidR="00DE4D12">
        <w:rPr>
          <w:sz w:val="24"/>
          <w:szCs w:val="24"/>
        </w:rPr>
        <w:t>ALEJA finance, finančne in druge storitve d.o.o., Ljubljana, Republika Slovenija</w:t>
      </w:r>
      <w:r>
        <w:rPr>
          <w:sz w:val="24"/>
          <w:szCs w:val="24"/>
        </w:rPr>
        <w:t xml:space="preserve"> od 9.srpnja 2018. za donošenje rješenja o utvrđenim i osporenim tražbinama na način da se utvrdi da je utvrđena tražbina iz toč.1. rješenja od 6. lipnja 2018. kao tražbina drugog višeg isplatnog reda prešla na stečajnog vjerovnika (ALEJA finance, finančne in druge storitve d.o.o., Ljubljana, Republika Slovenija) te da je posljedično isti njezin sadašnji imatelj</w:t>
      </w:r>
      <w:r w:rsidR="00CC3AE2">
        <w:rPr>
          <w:sz w:val="24"/>
          <w:szCs w:val="24"/>
        </w:rPr>
        <w:t xml:space="preserve">, te zahtjev od 23.srpnja 2018. za donošenje rješenja kojim se ispravljaju tablice utvrđenih i osporenih tražbina </w:t>
      </w:r>
      <w:r w:rsidR="00A066C5">
        <w:rPr>
          <w:sz w:val="24"/>
          <w:szCs w:val="24"/>
        </w:rPr>
        <w:t xml:space="preserve">od 6.lipnja 2018. na način da je u 2.višem isplatnom redu utvrđena tražbina stečajnog vjerovnika ALEJA finance, finančne in druge storitve d.o.o., </w:t>
      </w:r>
      <w:r w:rsidR="00870813">
        <w:rPr>
          <w:sz w:val="24"/>
          <w:szCs w:val="24"/>
        </w:rPr>
        <w:t xml:space="preserve">sa sjedištem u Sloveniji,, 1 Letališla cesta 3C, 1000 </w:t>
      </w:r>
      <w:r w:rsidR="00A066C5">
        <w:rPr>
          <w:sz w:val="24"/>
          <w:szCs w:val="24"/>
        </w:rPr>
        <w:t xml:space="preserve">Ljubljana, </w:t>
      </w:r>
      <w:r w:rsidR="00870813">
        <w:rPr>
          <w:sz w:val="24"/>
          <w:szCs w:val="24"/>
        </w:rPr>
        <w:t>upisano u sudskom registru brojem 3962067000, te poreznim brojem svojeg domicila SU 42432685, OIB 04781976650 u iznosu od 3.361,03 kn.</w:t>
      </w:r>
    </w:p>
    <w:p w:rsidRDefault="00BB36EA" w:rsidP="00870813" w:rsidR="00BB36EA">
      <w:pPr>
        <w:ind w:firstLine="720"/>
        <w:jc w:val="both"/>
        <w:rPr>
          <w:sz w:val="24"/>
          <w:szCs w:val="24"/>
          <w:lang w:val="hr-HR"/>
        </w:rPr>
      </w:pPr>
    </w:p>
    <w:p w:rsidRDefault="00BB36EA" w:rsidP="00BB36EA" w:rsidR="00BB36EA">
      <w:pPr>
        <w:jc w:val="center"/>
        <w:rPr>
          <w:sz w:val="24"/>
          <w:szCs w:val="24"/>
          <w:lang w:val="hr-HR"/>
        </w:rPr>
      </w:pPr>
      <w:r>
        <w:rPr>
          <w:sz w:val="24"/>
          <w:szCs w:val="24"/>
          <w:lang w:val="hr-HR"/>
        </w:rPr>
        <w:t xml:space="preserve">Obrazloženje </w:t>
      </w:r>
      <w:r>
        <w:rPr>
          <w:sz w:val="24"/>
          <w:szCs w:val="24"/>
          <w:lang w:val="hr-HR"/>
        </w:rPr>
        <w:tab/>
      </w:r>
    </w:p>
    <w:p w:rsidRDefault="00BB36EA" w:rsidP="00BB36EA" w:rsidR="00BB36EA">
      <w:pPr>
        <w:ind w:firstLine="720"/>
        <w:jc w:val="both"/>
        <w:rPr>
          <w:sz w:val="24"/>
          <w:szCs w:val="24"/>
          <w:lang w:val="hr-HR"/>
        </w:rPr>
      </w:pPr>
    </w:p>
    <w:p w:rsidRDefault="002D7AB3" w:rsidP="00BB36EA" w:rsidR="00EC28D7">
      <w:pPr>
        <w:ind w:firstLine="720"/>
        <w:jc w:val="both"/>
        <w:rPr>
          <w:sz w:val="24"/>
          <w:szCs w:val="24"/>
        </w:rPr>
      </w:pPr>
      <w:r>
        <w:rPr>
          <w:sz w:val="24"/>
          <w:szCs w:val="24"/>
          <w:lang w:val="hr-HR"/>
        </w:rPr>
        <w:t xml:space="preserve">U podnesku od </w:t>
      </w:r>
      <w:r w:rsidR="00DE4D12">
        <w:rPr>
          <w:sz w:val="24"/>
          <w:szCs w:val="24"/>
          <w:lang w:val="hr-HR"/>
        </w:rPr>
        <w:t xml:space="preserve">9.srpnja 2018. vjerovnik </w:t>
      </w:r>
      <w:r w:rsidR="00DE4D12">
        <w:rPr>
          <w:sz w:val="24"/>
          <w:szCs w:val="24"/>
        </w:rPr>
        <w:t xml:space="preserve">ALEJA finance, finančne in druge storitve d.o.o., Ljubljana, Republika Slovenija u bitnome navodi kako je </w:t>
      </w:r>
      <w:r w:rsidR="00E47868">
        <w:rPr>
          <w:sz w:val="24"/>
          <w:szCs w:val="24"/>
        </w:rPr>
        <w:t>drugom stečajnom vjerovniku HYPO GROUP d.o.o., Rijeka u cjelosti ispunio prijavljenu i utvrđenu tražbinu u visni od 3.361,03 kn</w:t>
      </w:r>
      <w:r w:rsidR="00E125E7">
        <w:rPr>
          <w:sz w:val="24"/>
          <w:szCs w:val="24"/>
        </w:rPr>
        <w:t>, slijedom čega je</w:t>
      </w:r>
      <w:r w:rsidR="00E07C2A">
        <w:rPr>
          <w:sz w:val="24"/>
          <w:szCs w:val="24"/>
        </w:rPr>
        <w:t xml:space="preserve">, po mišljenju tog vjerovnika, </w:t>
      </w:r>
      <w:r w:rsidR="00E125E7">
        <w:rPr>
          <w:sz w:val="24"/>
          <w:szCs w:val="24"/>
        </w:rPr>
        <w:t xml:space="preserve"> utvrđena tražbina zakonskom subrogacijom prešla na stečajnog vjerovnika ALEJA finance, finančne in druge storitve d.o.o., Ljubljana, Republika Slovenija. Temeljem te činjenice predlaže </w:t>
      </w:r>
      <w:r w:rsidR="007C0E2D">
        <w:rPr>
          <w:sz w:val="24"/>
          <w:szCs w:val="24"/>
        </w:rPr>
        <w:t>da se o zakonskoj subrogaciji obavijesti stečajni</w:t>
      </w:r>
      <w:r w:rsidR="00E07C2A">
        <w:rPr>
          <w:sz w:val="24"/>
          <w:szCs w:val="24"/>
        </w:rPr>
        <w:t xml:space="preserve"> </w:t>
      </w:r>
      <w:r w:rsidR="007C0E2D">
        <w:rPr>
          <w:sz w:val="24"/>
          <w:szCs w:val="24"/>
        </w:rPr>
        <w:t xml:space="preserve">upravitelj te donese rješenje o utvrđenim i osporenim tražbinama na način da utvrdi da je utvrđena tražbina iz toč.1. rješenja od 6. lipnja 2018. kao tražbina drugog višeg isplatnog reda prešla na stečajnog vjerovnika (ALEJA finance, finančne in druge storitve d.o.o., Ljubljana, Republika Slovenija) </w:t>
      </w:r>
      <w:r w:rsidR="00EC28D7">
        <w:rPr>
          <w:sz w:val="24"/>
          <w:szCs w:val="24"/>
        </w:rPr>
        <w:t>te da je posljedično isti njezin sadašnji imatelj.</w:t>
      </w:r>
    </w:p>
    <w:p w:rsidRDefault="009A2475" w:rsidP="003D512B" w:rsidR="009A2475">
      <w:pPr>
        <w:ind w:firstLine="720"/>
        <w:jc w:val="both"/>
        <w:rPr>
          <w:sz w:val="24"/>
          <w:szCs w:val="24"/>
        </w:rPr>
      </w:pPr>
    </w:p>
    <w:p w:rsidRDefault="00934AB5" w:rsidP="003D512B" w:rsidR="00934AB5">
      <w:pPr>
        <w:ind w:firstLine="720"/>
        <w:jc w:val="both"/>
        <w:rPr>
          <w:sz w:val="24"/>
          <w:szCs w:val="24"/>
          <w:lang w:val="hr-HR"/>
        </w:rPr>
      </w:pPr>
      <w:r>
        <w:rPr>
          <w:sz w:val="24"/>
          <w:szCs w:val="24"/>
        </w:rPr>
        <w:lastRenderedPageBreak/>
        <w:t>Zaključkom ovog suda od 11.srpnja</w:t>
      </w:r>
      <w:r w:rsidRPr="00F96540">
        <w:rPr>
          <w:sz w:val="24"/>
          <w:szCs w:val="24"/>
        </w:rPr>
        <w:t xml:space="preserve"> 201</w:t>
      </w:r>
      <w:r>
        <w:rPr>
          <w:sz w:val="24"/>
          <w:szCs w:val="24"/>
        </w:rPr>
        <w:t>8</w:t>
      </w:r>
      <w:r w:rsidRPr="00F96540">
        <w:rPr>
          <w:sz w:val="24"/>
          <w:szCs w:val="24"/>
        </w:rPr>
        <w:t>.</w:t>
      </w:r>
      <w:r>
        <w:rPr>
          <w:sz w:val="24"/>
          <w:szCs w:val="24"/>
        </w:rPr>
        <w:t xml:space="preserve"> naloženo je </w:t>
      </w:r>
      <w:r>
        <w:rPr>
          <w:sz w:val="24"/>
          <w:szCs w:val="24"/>
          <w:lang w:val="hr-HR"/>
        </w:rPr>
        <w:t xml:space="preserve">vjerovniku </w:t>
      </w:r>
      <w:r>
        <w:rPr>
          <w:sz w:val="24"/>
          <w:szCs w:val="24"/>
        </w:rPr>
        <w:t>ALEJA finance, finančne in druge storitve d.o.o., Ljubljana, Republika Slovenija</w:t>
      </w:r>
      <w:r>
        <w:rPr>
          <w:sz w:val="24"/>
          <w:szCs w:val="24"/>
          <w:lang w:val="hr-HR"/>
        </w:rPr>
        <w:t xml:space="preserve">, u roku od 8 dana, ispraviti i dopuniti zahtjev iz podneska od 9.srpnja 2018. navođenjem mogućeg i dopuštenog zahtjeva (toč.I) uz </w:t>
      </w:r>
      <w:r w:rsidR="00292E28">
        <w:rPr>
          <w:sz w:val="24"/>
          <w:szCs w:val="24"/>
          <w:lang w:val="hr-HR"/>
        </w:rPr>
        <w:t>odgovarajuća upotorenja iz članka 109. Zakona o parničnom postupku</w:t>
      </w:r>
      <w:r w:rsidR="003D512B">
        <w:rPr>
          <w:sz w:val="24"/>
          <w:szCs w:val="24"/>
          <w:lang w:val="hr-HR"/>
        </w:rPr>
        <w:t xml:space="preserve"> (N.N.br.53/91 do 104/17, dalje: ZPP)</w:t>
      </w:r>
    </w:p>
    <w:p w:rsidRDefault="009A2475" w:rsidP="00934AB5" w:rsidR="009A2475">
      <w:pPr>
        <w:ind w:firstLine="720"/>
        <w:jc w:val="both"/>
        <w:rPr>
          <w:sz w:val="24"/>
          <w:szCs w:val="24"/>
          <w:lang w:val="hr-HR"/>
        </w:rPr>
      </w:pPr>
    </w:p>
    <w:p w:rsidRDefault="00292E28" w:rsidP="00934AB5" w:rsidR="00292E28">
      <w:pPr>
        <w:ind w:firstLine="720"/>
        <w:jc w:val="both"/>
        <w:rPr>
          <w:sz w:val="24"/>
          <w:szCs w:val="24"/>
        </w:rPr>
      </w:pPr>
      <w:r>
        <w:rPr>
          <w:sz w:val="24"/>
          <w:szCs w:val="24"/>
          <w:lang w:val="hr-HR"/>
        </w:rPr>
        <w:t xml:space="preserve">Podneskom od 23.srpnja 2018. vjerovnik </w:t>
      </w:r>
      <w:r>
        <w:rPr>
          <w:sz w:val="24"/>
          <w:szCs w:val="24"/>
        </w:rPr>
        <w:t>ALEJA finance, finančne in druge storitve d.o.o., Ljubljana, Republika Slovenija ponavlja navode iz podneska od 9.srpnja 2018. predlažući donošenje rješenja kojim se ispravljaju tablice utvrđenih i osporenih tražbina od 6.lipnja 2018. na način da je u 2.višem isplatnom redu utvrđena tražbina stečajnog vjerovnika ALEJA finance, finančne in druge storitve d.o.o., sa sjedištem u Sloveniji,, 1 Letališla cesta 3C, 1000 Ljubljana, upisano u sudskom registru brojem 3962067000, te poreznim brojem svojeg domicila SU 42432685, OIB 04781976650 u iznosu od 3.361,03 kn.</w:t>
      </w:r>
    </w:p>
    <w:p w:rsidRDefault="00292E28" w:rsidP="00934AB5" w:rsidR="00292E28">
      <w:pPr>
        <w:ind w:firstLine="720"/>
        <w:jc w:val="both"/>
        <w:rPr>
          <w:sz w:val="24"/>
          <w:szCs w:val="24"/>
        </w:rPr>
      </w:pPr>
    </w:p>
    <w:p w:rsidRDefault="00292E28" w:rsidP="003455E2" w:rsidR="00E301FF" w:rsidRPr="00FB3785">
      <w:pPr>
        <w:ind w:firstLine="720"/>
        <w:jc w:val="both"/>
        <w:rPr>
          <w:sz w:val="24"/>
          <w:szCs w:val="24"/>
        </w:rPr>
      </w:pPr>
      <w:r w:rsidRPr="007E63AC">
        <w:rPr>
          <w:sz w:val="24"/>
          <w:szCs w:val="24"/>
        </w:rPr>
        <w:t xml:space="preserve">Uvidom u spis utvrđeno je kako je </w:t>
      </w:r>
      <w:r w:rsidR="00A51776" w:rsidRPr="007E63AC">
        <w:rPr>
          <w:sz w:val="24"/>
          <w:szCs w:val="24"/>
        </w:rPr>
        <w:t xml:space="preserve">pravomoćnim </w:t>
      </w:r>
      <w:r w:rsidRPr="007E63AC">
        <w:rPr>
          <w:sz w:val="24"/>
          <w:szCs w:val="24"/>
        </w:rPr>
        <w:t xml:space="preserve">rješenjem ovog suda </w:t>
      </w:r>
      <w:r w:rsidR="00A51776" w:rsidRPr="007E63AC">
        <w:rPr>
          <w:sz w:val="24"/>
          <w:szCs w:val="24"/>
        </w:rPr>
        <w:t>od 6.lipnja 2018.</w:t>
      </w:r>
      <w:r w:rsidRPr="007E63AC">
        <w:rPr>
          <w:sz w:val="24"/>
          <w:szCs w:val="24"/>
        </w:rPr>
        <w:t xml:space="preserve"> </w:t>
      </w:r>
      <w:r w:rsidR="00FB3785" w:rsidRPr="007E63AC">
        <w:rPr>
          <w:sz w:val="24"/>
          <w:szCs w:val="24"/>
        </w:rPr>
        <w:t xml:space="preserve">u toč. </w:t>
      </w:r>
      <w:r w:rsidR="00E301FF" w:rsidRPr="007E63AC">
        <w:rPr>
          <w:sz w:val="24"/>
          <w:szCs w:val="24"/>
        </w:rPr>
        <w:t xml:space="preserve">I </w:t>
      </w:r>
      <w:r w:rsidR="00FB3785" w:rsidRPr="007E63AC">
        <w:rPr>
          <w:sz w:val="24"/>
          <w:szCs w:val="24"/>
        </w:rPr>
        <w:t>,</w:t>
      </w:r>
      <w:r w:rsidR="00E301FF" w:rsidRPr="007E63AC">
        <w:rPr>
          <w:sz w:val="24"/>
          <w:szCs w:val="24"/>
        </w:rPr>
        <w:t xml:space="preserve"> u drugom višem isplatnom redu utvrđena tražbina vjerovnika </w:t>
      </w:r>
      <w:r w:rsidR="003D512B" w:rsidRPr="007E63AC">
        <w:rPr>
          <w:sz w:val="24"/>
          <w:szCs w:val="24"/>
          <w:lang w:val="en-US"/>
        </w:rPr>
        <w:t>HYPO GROPU d.o.o.,OIB  04938014535., Rijeka, Užarska 28., u iznosu od 3.361,03 kn</w:t>
      </w:r>
      <w:r w:rsidR="00BE1D22" w:rsidRPr="007E63AC">
        <w:rPr>
          <w:sz w:val="24"/>
          <w:szCs w:val="24"/>
          <w:lang w:val="en-US"/>
        </w:rPr>
        <w:t xml:space="preserve">, te </w:t>
      </w:r>
      <w:r w:rsidR="0075623A" w:rsidRPr="007E63AC">
        <w:rPr>
          <w:sz w:val="24"/>
          <w:szCs w:val="24"/>
        </w:rPr>
        <w:t>toč.</w:t>
      </w:r>
      <w:r w:rsidR="00A62B5F" w:rsidRPr="007E63AC">
        <w:rPr>
          <w:sz w:val="24"/>
          <w:szCs w:val="24"/>
        </w:rPr>
        <w:t>I</w:t>
      </w:r>
      <w:r w:rsidR="0075623A" w:rsidRPr="007E63AC">
        <w:rPr>
          <w:sz w:val="24"/>
          <w:szCs w:val="24"/>
        </w:rPr>
        <w:t xml:space="preserve">I.1. istog rješenja vjerovnik </w:t>
      </w:r>
      <w:r w:rsidR="00E301FF" w:rsidRPr="007E63AC">
        <w:rPr>
          <w:sz w:val="24"/>
          <w:szCs w:val="24"/>
          <w:lang w:val="en-US"/>
        </w:rPr>
        <w:t xml:space="preserve"> HYPO GROPU d.o.o. Rijeka, Užarska 28. 04938014535</w:t>
      </w:r>
      <w:r w:rsidR="00E301FF" w:rsidRPr="007E63AC">
        <w:rPr>
          <w:sz w:val="24"/>
          <w:szCs w:val="24"/>
        </w:rPr>
        <w:t xml:space="preserve"> </w:t>
      </w:r>
      <w:r w:rsidR="0075623A" w:rsidRPr="007E63AC">
        <w:rPr>
          <w:sz w:val="24"/>
          <w:szCs w:val="24"/>
        </w:rPr>
        <w:t>koji je osporio</w:t>
      </w:r>
      <w:r w:rsidR="0075623A" w:rsidRPr="00FB3785">
        <w:rPr>
          <w:sz w:val="24"/>
          <w:szCs w:val="24"/>
        </w:rPr>
        <w:t xml:space="preserve"> </w:t>
      </w:r>
      <w:r w:rsidR="00E301FF" w:rsidRPr="00FB3785">
        <w:rPr>
          <w:sz w:val="24"/>
          <w:szCs w:val="24"/>
        </w:rPr>
        <w:t>tra</w:t>
      </w:r>
      <w:r w:rsidR="00E301FF" w:rsidRPr="007E63AC">
        <w:rPr>
          <w:sz w:val="24"/>
          <w:szCs w:val="24"/>
        </w:rPr>
        <w:t>žbinu vjerovniku  II višeg isplatnog  redu za koju ne postoji ovršna isprava:</w:t>
      </w:r>
      <w:r w:rsidR="00BE1D22" w:rsidRPr="007E63AC">
        <w:rPr>
          <w:sz w:val="24"/>
          <w:szCs w:val="24"/>
          <w:lang w:val="en-US"/>
        </w:rPr>
        <w:t xml:space="preserve"> ALEJA finance, finančne in druge storitve d.o.o. LJUBLJANA, REPUBLIKA SLOVENIJA, OIB 047810766501.,  Letališka cesta 3C, 1000 Ljubljana, u iznosu od 7.912.981,69</w:t>
      </w:r>
      <w:r w:rsidR="003455E2" w:rsidRPr="007E63AC">
        <w:rPr>
          <w:sz w:val="24"/>
          <w:szCs w:val="24"/>
          <w:lang w:val="en-US"/>
        </w:rPr>
        <w:t xml:space="preserve"> kn </w:t>
      </w:r>
      <w:r w:rsidR="0075623A" w:rsidRPr="007E63AC">
        <w:rPr>
          <w:sz w:val="24"/>
          <w:szCs w:val="24"/>
        </w:rPr>
        <w:t xml:space="preserve">upućen na parnicu </w:t>
      </w:r>
      <w:r w:rsidR="00E301FF" w:rsidRPr="007E63AC">
        <w:rPr>
          <w:sz w:val="24"/>
          <w:szCs w:val="24"/>
        </w:rPr>
        <w:t>radi utvrđenja osporene tražbine</w:t>
      </w:r>
      <w:r w:rsidR="00FB3785" w:rsidRPr="007E63AC">
        <w:rPr>
          <w:sz w:val="24"/>
          <w:szCs w:val="24"/>
        </w:rPr>
        <w:t>, s tim da o</w:t>
      </w:r>
      <w:r w:rsidR="00E301FF" w:rsidRPr="007E63AC">
        <w:rPr>
          <w:sz w:val="24"/>
          <w:szCs w:val="24"/>
        </w:rPr>
        <w:t>sporavatelj u parnici nastupa u im</w:t>
      </w:r>
      <w:r w:rsidR="00E301FF" w:rsidRPr="00FB3785">
        <w:rPr>
          <w:sz w:val="24"/>
          <w:szCs w:val="24"/>
        </w:rPr>
        <w:t>e i za račun stečajnog dužnika.</w:t>
      </w:r>
    </w:p>
    <w:p w:rsidRDefault="00292E28" w:rsidP="00934AB5" w:rsidR="00292E28">
      <w:pPr>
        <w:ind w:firstLine="720"/>
        <w:jc w:val="both"/>
        <w:rPr>
          <w:sz w:val="24"/>
          <w:szCs w:val="24"/>
          <w:lang w:val="hr-HR"/>
        </w:rPr>
      </w:pPr>
    </w:p>
    <w:p w:rsidRDefault="00C00F77" w:rsidP="00934AB5" w:rsidR="00C00F77">
      <w:pPr>
        <w:ind w:firstLine="720"/>
        <w:jc w:val="both"/>
        <w:rPr>
          <w:sz w:val="24"/>
          <w:szCs w:val="24"/>
          <w:lang w:val="hr-HR"/>
        </w:rPr>
      </w:pPr>
      <w:r>
        <w:rPr>
          <w:sz w:val="24"/>
          <w:szCs w:val="24"/>
          <w:lang w:val="hr-HR"/>
        </w:rPr>
        <w:t>Nadalje i</w:t>
      </w:r>
      <w:r w:rsidR="007A33CC">
        <w:rPr>
          <w:sz w:val="24"/>
          <w:szCs w:val="24"/>
          <w:lang w:val="hr-HR"/>
        </w:rPr>
        <w:t>z naloga za plaćanje od 6.srpnja 2018. (list 4628) vidljivo je da je platitelj BRADVICA MARIĆ WAHL CESAR</w:t>
      </w:r>
      <w:r w:rsidR="00141E5C">
        <w:rPr>
          <w:sz w:val="24"/>
          <w:szCs w:val="24"/>
          <w:lang w:val="hr-HR"/>
        </w:rPr>
        <w:t>EC d.o.o. za korist HYPO GROUP d.o.o. uplatio iznos 3.361,03</w:t>
      </w:r>
      <w:r w:rsidR="007E63AC">
        <w:rPr>
          <w:sz w:val="24"/>
          <w:szCs w:val="24"/>
          <w:lang w:val="hr-HR"/>
        </w:rPr>
        <w:t xml:space="preserve"> kn</w:t>
      </w:r>
      <w:r>
        <w:rPr>
          <w:sz w:val="24"/>
          <w:szCs w:val="24"/>
          <w:lang w:val="hr-HR"/>
        </w:rPr>
        <w:t>.</w:t>
      </w:r>
    </w:p>
    <w:p w:rsidRDefault="00AE05FB" w:rsidP="00934AB5" w:rsidR="00AE05FB">
      <w:pPr>
        <w:ind w:firstLine="720"/>
        <w:jc w:val="both"/>
        <w:rPr>
          <w:sz w:val="24"/>
          <w:szCs w:val="24"/>
          <w:lang w:val="hr-HR"/>
        </w:rPr>
      </w:pPr>
    </w:p>
    <w:p w:rsidRDefault="00C00F77" w:rsidP="00934AB5" w:rsidR="00BC35E8" w:rsidRPr="00A62B5F">
      <w:pPr>
        <w:ind w:firstLine="720"/>
        <w:jc w:val="both"/>
        <w:rPr>
          <w:sz w:val="24"/>
          <w:szCs w:val="24"/>
          <w:lang w:val="hr-HR"/>
        </w:rPr>
      </w:pPr>
      <w:r>
        <w:rPr>
          <w:sz w:val="24"/>
          <w:szCs w:val="24"/>
          <w:lang w:val="hr-HR"/>
        </w:rPr>
        <w:t>Spornio je dakle</w:t>
      </w:r>
      <w:r w:rsidR="00141E5C">
        <w:rPr>
          <w:sz w:val="24"/>
          <w:szCs w:val="24"/>
          <w:lang w:val="hr-HR"/>
        </w:rPr>
        <w:t xml:space="preserve"> može činjenica </w:t>
      </w:r>
      <w:r w:rsidR="00ED6D4F">
        <w:rPr>
          <w:sz w:val="24"/>
          <w:szCs w:val="24"/>
          <w:lang w:val="hr-HR"/>
        </w:rPr>
        <w:t xml:space="preserve">isplate tražbine utvrđene pravomoćnim rješenjem o </w:t>
      </w:r>
      <w:r w:rsidR="00EF0E67">
        <w:rPr>
          <w:sz w:val="24"/>
          <w:szCs w:val="24"/>
          <w:lang w:val="hr-HR"/>
        </w:rPr>
        <w:t>utvrđenim i osporenim tražbinama (članak 265.</w:t>
      </w:r>
      <w:r w:rsidR="007A2FB4" w:rsidRPr="007A2FB4">
        <w:rPr>
          <w:sz w:val="24"/>
          <w:szCs w:val="24"/>
        </w:rPr>
        <w:t xml:space="preserve"> </w:t>
      </w:r>
      <w:r w:rsidR="007A2FB4">
        <w:rPr>
          <w:sz w:val="24"/>
          <w:szCs w:val="24"/>
        </w:rPr>
        <w:t>Stečajnog zakona, NN br. 71/15 i 104/17, dalje: SZ</w:t>
      </w:r>
      <w:r w:rsidR="00A62B5F" w:rsidRPr="00A62B5F">
        <w:rPr>
          <w:sz w:val="24"/>
          <w:szCs w:val="24"/>
        </w:rPr>
        <w:t>)</w:t>
      </w:r>
      <w:r w:rsidR="007A2FB4" w:rsidRPr="00A62B5F">
        <w:rPr>
          <w:sz w:val="24"/>
          <w:szCs w:val="24"/>
        </w:rPr>
        <w:t xml:space="preserve"> </w:t>
      </w:r>
      <w:r w:rsidR="00ED6D4F" w:rsidRPr="00A62B5F">
        <w:rPr>
          <w:sz w:val="24"/>
          <w:szCs w:val="24"/>
          <w:lang w:val="hr-HR"/>
        </w:rPr>
        <w:t xml:space="preserve">od strane </w:t>
      </w:r>
      <w:r w:rsidR="007A2FB4" w:rsidRPr="00A62B5F">
        <w:rPr>
          <w:sz w:val="24"/>
          <w:szCs w:val="24"/>
          <w:lang w:val="hr-HR"/>
        </w:rPr>
        <w:t xml:space="preserve">treće osobe </w:t>
      </w:r>
      <w:r w:rsidR="00854158" w:rsidRPr="00A62B5F">
        <w:rPr>
          <w:sz w:val="24"/>
          <w:szCs w:val="24"/>
          <w:lang w:val="hr-HR"/>
        </w:rPr>
        <w:t xml:space="preserve">proizvesti </w:t>
      </w:r>
      <w:r w:rsidR="007A2FB4" w:rsidRPr="00A62B5F">
        <w:rPr>
          <w:sz w:val="24"/>
          <w:szCs w:val="24"/>
          <w:lang w:val="hr-HR"/>
        </w:rPr>
        <w:t xml:space="preserve">u izreci </w:t>
      </w:r>
      <w:r w:rsidR="00854158" w:rsidRPr="00A62B5F">
        <w:rPr>
          <w:sz w:val="24"/>
          <w:szCs w:val="24"/>
          <w:lang w:val="hr-HR"/>
        </w:rPr>
        <w:t>zahtjevane proces</w:t>
      </w:r>
      <w:r w:rsidR="00BC35E8" w:rsidRPr="00A62B5F">
        <w:rPr>
          <w:sz w:val="24"/>
          <w:szCs w:val="24"/>
          <w:lang w:val="hr-HR"/>
        </w:rPr>
        <w:t>ne</w:t>
      </w:r>
      <w:r w:rsidR="00854158" w:rsidRPr="00A62B5F">
        <w:rPr>
          <w:sz w:val="24"/>
          <w:szCs w:val="24"/>
          <w:lang w:val="hr-HR"/>
        </w:rPr>
        <w:t xml:space="preserve"> posljedice </w:t>
      </w:r>
      <w:r w:rsidR="00BC35E8" w:rsidRPr="00A62B5F">
        <w:rPr>
          <w:sz w:val="24"/>
          <w:szCs w:val="24"/>
          <w:lang w:val="hr-HR"/>
        </w:rPr>
        <w:t xml:space="preserve">odnosno čini li ta činjenica </w:t>
      </w:r>
      <w:r w:rsidR="00FE45AE" w:rsidRPr="00A62B5F">
        <w:rPr>
          <w:sz w:val="24"/>
          <w:szCs w:val="24"/>
          <w:lang w:val="hr-HR"/>
        </w:rPr>
        <w:t xml:space="preserve">dopuštenim </w:t>
      </w:r>
      <w:r w:rsidR="007E63AC">
        <w:rPr>
          <w:sz w:val="24"/>
          <w:szCs w:val="24"/>
          <w:lang w:val="hr-HR"/>
        </w:rPr>
        <w:t xml:space="preserve">u izreci </w:t>
      </w:r>
      <w:r w:rsidR="00BC35E8" w:rsidRPr="00A62B5F">
        <w:rPr>
          <w:sz w:val="24"/>
          <w:szCs w:val="24"/>
          <w:lang w:val="hr-HR"/>
        </w:rPr>
        <w:t xml:space="preserve">opisane </w:t>
      </w:r>
      <w:r w:rsidR="00FE45AE" w:rsidRPr="00A62B5F">
        <w:rPr>
          <w:sz w:val="24"/>
          <w:szCs w:val="24"/>
          <w:lang w:val="hr-HR"/>
        </w:rPr>
        <w:t>zahtjeve za pružanje pravne zaštite</w:t>
      </w:r>
      <w:r w:rsidR="00BC35E8" w:rsidRPr="00A62B5F">
        <w:rPr>
          <w:sz w:val="24"/>
          <w:szCs w:val="24"/>
          <w:lang w:val="hr-HR"/>
        </w:rPr>
        <w:t xml:space="preserve"> vjerovnika </w:t>
      </w:r>
      <w:r w:rsidR="00BC35E8" w:rsidRPr="00A62B5F">
        <w:rPr>
          <w:sz w:val="24"/>
          <w:szCs w:val="24"/>
          <w:lang w:val="en-US"/>
        </w:rPr>
        <w:t>ALEJA finance, finančne in druge storitve d.o.o. LJUBLJANA, REPUBLIKA SLOVENIJA</w:t>
      </w:r>
      <w:r w:rsidR="00AE05FB" w:rsidRPr="00A62B5F">
        <w:rPr>
          <w:sz w:val="24"/>
          <w:szCs w:val="24"/>
          <w:lang w:val="en-US"/>
        </w:rPr>
        <w:t>.</w:t>
      </w:r>
      <w:r w:rsidR="00FE45AE" w:rsidRPr="00A62B5F">
        <w:rPr>
          <w:sz w:val="24"/>
          <w:szCs w:val="24"/>
          <w:lang w:val="hr-HR"/>
        </w:rPr>
        <w:t xml:space="preserve"> </w:t>
      </w:r>
    </w:p>
    <w:p w:rsidRDefault="00870813" w:rsidP="008917F6" w:rsidR="00870813">
      <w:pPr>
        <w:ind w:firstLine="720"/>
        <w:jc w:val="both"/>
        <w:rPr>
          <w:sz w:val="24"/>
          <w:szCs w:val="24"/>
          <w:lang w:val="hr-HR"/>
        </w:rPr>
      </w:pPr>
    </w:p>
    <w:p w:rsidRDefault="004970E1" w:rsidP="004970E1" w:rsidR="004970E1">
      <w:pPr>
        <w:ind w:firstLine="720"/>
        <w:jc w:val="both"/>
        <w:rPr>
          <w:sz w:val="24"/>
          <w:szCs w:val="24"/>
        </w:rPr>
      </w:pPr>
      <w:r>
        <w:rPr>
          <w:sz w:val="24"/>
          <w:szCs w:val="24"/>
        </w:rPr>
        <w:t>U stečajnom se postupku na odgovarajući način primjenjuju pravila u postupku pred trgovačkim sudovima (članak 10. SZ-a).</w:t>
      </w:r>
    </w:p>
    <w:p w:rsidRDefault="008917F6" w:rsidP="008917F6" w:rsidR="008917F6">
      <w:pPr>
        <w:ind w:firstLine="720"/>
        <w:jc w:val="both"/>
        <w:rPr>
          <w:sz w:val="24"/>
          <w:szCs w:val="24"/>
          <w:lang w:val="hr-HR"/>
        </w:rPr>
      </w:pPr>
      <w:r>
        <w:rPr>
          <w:sz w:val="24"/>
          <w:szCs w:val="24"/>
          <w:lang w:val="hr-HR"/>
        </w:rPr>
        <w:t>Odredbom članka 186. Z</w:t>
      </w:r>
      <w:r w:rsidR="003B43FD">
        <w:rPr>
          <w:sz w:val="24"/>
          <w:szCs w:val="24"/>
          <w:lang w:val="hr-HR"/>
        </w:rPr>
        <w:t>PP-a</w:t>
      </w:r>
      <w:r>
        <w:rPr>
          <w:sz w:val="24"/>
          <w:szCs w:val="24"/>
          <w:lang w:val="hr-HR"/>
        </w:rPr>
        <w:t xml:space="preserve"> propisano je kako tužba treba sadržavati određen zahtjev u pogledu glavne stvari i sporednih traženja, činjenice na kojima tužitelj temelji zahtjev, dokaze kojima se utvrđuju te činjenice, a i druge podatke koje mora imati podnesak (članak 196).</w:t>
      </w:r>
    </w:p>
    <w:p w:rsidRDefault="009A0C94" w:rsidP="00BB36EA" w:rsidR="009A0C94">
      <w:pPr>
        <w:ind w:firstLine="720"/>
        <w:jc w:val="both"/>
        <w:rPr>
          <w:sz w:val="24"/>
          <w:szCs w:val="24"/>
        </w:rPr>
      </w:pPr>
    </w:p>
    <w:p w:rsidRDefault="001745BC" w:rsidP="00BB36EA" w:rsidR="009E5F6B">
      <w:pPr>
        <w:ind w:firstLine="720"/>
        <w:jc w:val="both"/>
        <w:rPr>
          <w:sz w:val="24"/>
          <w:szCs w:val="24"/>
        </w:rPr>
      </w:pPr>
      <w:r>
        <w:rPr>
          <w:sz w:val="24"/>
          <w:szCs w:val="24"/>
        </w:rPr>
        <w:t>U stečajnom postupku t</w:t>
      </w:r>
      <w:r w:rsidR="00686BE7">
        <w:rPr>
          <w:sz w:val="24"/>
          <w:szCs w:val="24"/>
        </w:rPr>
        <w:t xml:space="preserve">ražbina se smatra utvrđenom ako je na ispitnom ročištu prizna stečajni upravitelj i ne ospori stečajni vjerovnik, odnosno ako izjavljeno osporavanje bude otklonjeno (članak 263. rečenica prva </w:t>
      </w:r>
      <w:r w:rsidR="001121BB">
        <w:rPr>
          <w:sz w:val="24"/>
          <w:szCs w:val="24"/>
        </w:rPr>
        <w:t>S</w:t>
      </w:r>
      <w:r w:rsidR="003455E2">
        <w:rPr>
          <w:sz w:val="24"/>
          <w:szCs w:val="24"/>
        </w:rPr>
        <w:t>Z-a).</w:t>
      </w:r>
      <w:r w:rsidR="00686BE7">
        <w:rPr>
          <w:sz w:val="24"/>
          <w:szCs w:val="24"/>
        </w:rPr>
        <w:t xml:space="preserve"> </w:t>
      </w:r>
      <w:r w:rsidR="0072715D">
        <w:rPr>
          <w:sz w:val="24"/>
          <w:szCs w:val="24"/>
        </w:rPr>
        <w:t xml:space="preserve">Nakon ispitnog ročišta </w:t>
      </w:r>
      <w:r w:rsidR="0072715D">
        <w:rPr>
          <w:sz w:val="24"/>
          <w:szCs w:val="24"/>
        </w:rPr>
        <w:lastRenderedPageBreak/>
        <w:t>sud sastavlja tablicu ispitanih tražbina</w:t>
      </w:r>
      <w:r w:rsidR="00E61BBE">
        <w:rPr>
          <w:sz w:val="24"/>
          <w:szCs w:val="24"/>
        </w:rPr>
        <w:t xml:space="preserve"> u koju se unosi u kojoj je mjeri tražbina utvrđena prema svom iznosu i svom redu odnosno tko je tražbinu osporio </w:t>
      </w:r>
      <w:r w:rsidR="0072715D">
        <w:rPr>
          <w:sz w:val="24"/>
          <w:szCs w:val="24"/>
        </w:rPr>
        <w:t xml:space="preserve"> (članak 264</w:t>
      </w:r>
      <w:r w:rsidR="00E61BBE">
        <w:rPr>
          <w:sz w:val="24"/>
          <w:szCs w:val="24"/>
        </w:rPr>
        <w:t>. rečenica prva SZ</w:t>
      </w:r>
      <w:r w:rsidR="0072715D">
        <w:rPr>
          <w:sz w:val="24"/>
          <w:szCs w:val="24"/>
        </w:rPr>
        <w:t xml:space="preserve"> </w:t>
      </w:r>
      <w:r w:rsidR="00E61BBE">
        <w:rPr>
          <w:sz w:val="24"/>
          <w:szCs w:val="24"/>
        </w:rPr>
        <w:t>)</w:t>
      </w:r>
      <w:r w:rsidR="00EC091D">
        <w:rPr>
          <w:sz w:val="24"/>
          <w:szCs w:val="24"/>
        </w:rPr>
        <w:t>. Na temelju tablice ispitanih tražbina sud donosi rješenje o utvrđenim i osporenim tražbinama (članak 265. stavak 1. SZ-a)</w:t>
      </w:r>
      <w:r w:rsidR="00C74E68">
        <w:rPr>
          <w:sz w:val="24"/>
          <w:szCs w:val="24"/>
        </w:rPr>
        <w:t>.</w:t>
      </w:r>
      <w:r w:rsidR="00686BE7">
        <w:rPr>
          <w:sz w:val="24"/>
          <w:szCs w:val="24"/>
        </w:rPr>
        <w:t xml:space="preserve"> </w:t>
      </w:r>
    </w:p>
    <w:p w:rsidRDefault="00AE57C2" w:rsidP="00E6263D" w:rsidR="00AE57C2">
      <w:pPr>
        <w:ind w:firstLine="720"/>
        <w:jc w:val="both"/>
        <w:rPr>
          <w:sz w:val="24"/>
          <w:szCs w:val="24"/>
        </w:rPr>
      </w:pPr>
      <w:r>
        <w:rPr>
          <w:sz w:val="24"/>
          <w:szCs w:val="24"/>
        </w:rPr>
        <w:t xml:space="preserve">Rješenje o utvrđenim i osporenim tražbinama </w:t>
      </w:r>
      <w:r w:rsidR="006B135D">
        <w:rPr>
          <w:sz w:val="24"/>
          <w:szCs w:val="24"/>
        </w:rPr>
        <w:t>ima elemente pravomoćne deklaratorne presude</w:t>
      </w:r>
      <w:r w:rsidR="006F2237">
        <w:rPr>
          <w:sz w:val="24"/>
          <w:szCs w:val="24"/>
        </w:rPr>
        <w:t>.</w:t>
      </w:r>
      <w:r w:rsidR="006B135D">
        <w:rPr>
          <w:sz w:val="24"/>
          <w:szCs w:val="24"/>
        </w:rPr>
        <w:t xml:space="preserve"> </w:t>
      </w:r>
    </w:p>
    <w:p w:rsidRDefault="00E23F10" w:rsidP="00E6263D" w:rsidR="006F2237">
      <w:pPr>
        <w:ind w:firstLine="720"/>
        <w:jc w:val="both"/>
        <w:rPr>
          <w:sz w:val="24"/>
          <w:szCs w:val="24"/>
        </w:rPr>
      </w:pPr>
      <w:r>
        <w:rPr>
          <w:sz w:val="24"/>
          <w:szCs w:val="24"/>
        </w:rPr>
        <w:t xml:space="preserve">Tablicu </w:t>
      </w:r>
      <w:r w:rsidR="00B81E88">
        <w:rPr>
          <w:sz w:val="24"/>
          <w:szCs w:val="24"/>
        </w:rPr>
        <w:t>ispitanih tražbina (članak 264. SZ-a</w:t>
      </w:r>
      <w:r w:rsidR="00810D6E">
        <w:rPr>
          <w:sz w:val="24"/>
          <w:szCs w:val="24"/>
        </w:rPr>
        <w:t>)</w:t>
      </w:r>
      <w:r w:rsidR="00B81E88">
        <w:rPr>
          <w:sz w:val="24"/>
          <w:szCs w:val="24"/>
        </w:rPr>
        <w:t xml:space="preserve"> moguće je ispraviti </w:t>
      </w:r>
      <w:r w:rsidR="002C6F51" w:rsidRPr="002C6F51">
        <w:rPr>
          <w:sz w:val="24"/>
          <w:szCs w:val="24"/>
          <w:u w:val="single"/>
        </w:rPr>
        <w:t>samo</w:t>
      </w:r>
      <w:r w:rsidR="002C6F51" w:rsidRPr="002C6F51">
        <w:rPr>
          <w:sz w:val="24"/>
          <w:szCs w:val="24"/>
        </w:rPr>
        <w:t xml:space="preserve"> </w:t>
      </w:r>
      <w:r w:rsidR="002C6F51">
        <w:rPr>
          <w:sz w:val="24"/>
          <w:szCs w:val="24"/>
        </w:rPr>
        <w:t xml:space="preserve">na </w:t>
      </w:r>
      <w:r w:rsidR="00B81E88">
        <w:rPr>
          <w:sz w:val="24"/>
          <w:szCs w:val="24"/>
        </w:rPr>
        <w:t xml:space="preserve"> temelju zahtjeva </w:t>
      </w:r>
      <w:r w:rsidR="00E6263D">
        <w:rPr>
          <w:sz w:val="24"/>
          <w:szCs w:val="24"/>
        </w:rPr>
        <w:t>stečajnog vjerovnika koj</w:t>
      </w:r>
      <w:r w:rsidR="001F76B5">
        <w:rPr>
          <w:sz w:val="24"/>
          <w:szCs w:val="24"/>
        </w:rPr>
        <w:t xml:space="preserve">i je </w:t>
      </w:r>
      <w:r w:rsidR="00E6263D">
        <w:rPr>
          <w:sz w:val="24"/>
          <w:szCs w:val="24"/>
        </w:rPr>
        <w:t>uspi</w:t>
      </w:r>
      <w:r w:rsidR="001F76B5">
        <w:rPr>
          <w:sz w:val="24"/>
          <w:szCs w:val="24"/>
        </w:rPr>
        <w:t>o</w:t>
      </w:r>
      <w:r w:rsidR="00E6263D">
        <w:rPr>
          <w:sz w:val="24"/>
          <w:szCs w:val="24"/>
        </w:rPr>
        <w:t xml:space="preserve"> u parnici, odnosno zahtjeva stečajnog  vjerovnik tražbine </w:t>
      </w:r>
      <w:r w:rsidR="00F068BE">
        <w:rPr>
          <w:sz w:val="24"/>
          <w:szCs w:val="24"/>
        </w:rPr>
        <w:t xml:space="preserve">čije je </w:t>
      </w:r>
      <w:r w:rsidR="00E6263D">
        <w:rPr>
          <w:sz w:val="24"/>
          <w:szCs w:val="24"/>
        </w:rPr>
        <w:t>osporavanje otklonjeno</w:t>
      </w:r>
      <w:r w:rsidR="001D146D">
        <w:rPr>
          <w:sz w:val="24"/>
          <w:szCs w:val="24"/>
        </w:rPr>
        <w:t xml:space="preserve"> (članak 271.stavak 2. SZ-a)</w:t>
      </w:r>
      <w:r w:rsidR="00F068BE">
        <w:rPr>
          <w:sz w:val="24"/>
          <w:szCs w:val="24"/>
        </w:rPr>
        <w:t>.</w:t>
      </w:r>
      <w:r w:rsidR="00531B16">
        <w:rPr>
          <w:sz w:val="24"/>
          <w:szCs w:val="24"/>
        </w:rPr>
        <w:t xml:space="preserve"> </w:t>
      </w:r>
      <w:r w:rsidR="00DB55BD">
        <w:rPr>
          <w:sz w:val="24"/>
          <w:szCs w:val="24"/>
        </w:rPr>
        <w:t xml:space="preserve">Iz odredbe članka 264. SZ-a sasvim jasno proizlazi kako se tablica </w:t>
      </w:r>
      <w:r w:rsidR="002E004F">
        <w:rPr>
          <w:sz w:val="24"/>
          <w:szCs w:val="24"/>
        </w:rPr>
        <w:t>ispitanih tražbina može ispravljati samo u odnosu na osporene tražbine, a ne u odnosu na utvrđene tražbine.</w:t>
      </w:r>
      <w:r w:rsidR="006F2237">
        <w:rPr>
          <w:sz w:val="24"/>
          <w:szCs w:val="24"/>
        </w:rPr>
        <w:t xml:space="preserve"> </w:t>
      </w:r>
    </w:p>
    <w:p w:rsidRDefault="001F76B5" w:rsidP="00F62980" w:rsidR="00F62980">
      <w:pPr>
        <w:ind w:firstLine="720"/>
        <w:jc w:val="both"/>
        <w:rPr>
          <w:sz w:val="24"/>
          <w:szCs w:val="24"/>
        </w:rPr>
      </w:pPr>
      <w:r>
        <w:rPr>
          <w:sz w:val="24"/>
          <w:szCs w:val="24"/>
        </w:rPr>
        <w:t>Izvan slučaj</w:t>
      </w:r>
      <w:r w:rsidR="002E004F">
        <w:rPr>
          <w:sz w:val="24"/>
          <w:szCs w:val="24"/>
        </w:rPr>
        <w:t xml:space="preserve">eva propisanih </w:t>
      </w:r>
      <w:r>
        <w:rPr>
          <w:sz w:val="24"/>
          <w:szCs w:val="24"/>
        </w:rPr>
        <w:t>člank</w:t>
      </w:r>
      <w:r w:rsidR="002E004F">
        <w:rPr>
          <w:sz w:val="24"/>
          <w:szCs w:val="24"/>
        </w:rPr>
        <w:t>om</w:t>
      </w:r>
      <w:r>
        <w:rPr>
          <w:sz w:val="24"/>
          <w:szCs w:val="24"/>
        </w:rPr>
        <w:t xml:space="preserve"> 271. stavak 2. sud nije ovlašten</w:t>
      </w:r>
      <w:r w:rsidR="000933A5">
        <w:rPr>
          <w:sz w:val="24"/>
          <w:szCs w:val="24"/>
        </w:rPr>
        <w:t xml:space="preserve"> is</w:t>
      </w:r>
      <w:r w:rsidR="005673DB">
        <w:rPr>
          <w:sz w:val="24"/>
          <w:szCs w:val="24"/>
        </w:rPr>
        <w:t>p</w:t>
      </w:r>
      <w:r w:rsidR="00F62980">
        <w:rPr>
          <w:sz w:val="24"/>
          <w:szCs w:val="24"/>
        </w:rPr>
        <w:t xml:space="preserve">ravljati </w:t>
      </w:r>
      <w:r w:rsidR="000933A5">
        <w:rPr>
          <w:sz w:val="24"/>
          <w:szCs w:val="24"/>
        </w:rPr>
        <w:t xml:space="preserve">tablicu ispitanih tražbina iz članka 264. SZ-a, odnosno </w:t>
      </w:r>
      <w:r w:rsidR="000933A5" w:rsidRPr="00976C14">
        <w:rPr>
          <w:sz w:val="24"/>
          <w:szCs w:val="24"/>
          <w:u w:val="single"/>
        </w:rPr>
        <w:t>odredbama SZ-a</w:t>
      </w:r>
      <w:r w:rsidR="002C6F51" w:rsidRPr="00976C14">
        <w:rPr>
          <w:sz w:val="24"/>
          <w:szCs w:val="24"/>
          <w:u w:val="single"/>
        </w:rPr>
        <w:t xml:space="preserve"> ili </w:t>
      </w:r>
      <w:r w:rsidR="00F62980" w:rsidRPr="00976C14">
        <w:rPr>
          <w:sz w:val="24"/>
          <w:szCs w:val="24"/>
          <w:u w:val="single"/>
        </w:rPr>
        <w:t xml:space="preserve">nekog drugog propisa </w:t>
      </w:r>
      <w:r w:rsidR="000933A5" w:rsidRPr="00976C14">
        <w:rPr>
          <w:sz w:val="24"/>
          <w:szCs w:val="24"/>
          <w:u w:val="single"/>
        </w:rPr>
        <w:t>nije pr</w:t>
      </w:r>
      <w:r w:rsidR="00F62980" w:rsidRPr="00976C14">
        <w:rPr>
          <w:sz w:val="24"/>
          <w:szCs w:val="24"/>
          <w:u w:val="single"/>
        </w:rPr>
        <w:t>o</w:t>
      </w:r>
      <w:r w:rsidR="000933A5" w:rsidRPr="00976C14">
        <w:rPr>
          <w:sz w:val="24"/>
          <w:szCs w:val="24"/>
          <w:u w:val="single"/>
        </w:rPr>
        <w:t xml:space="preserve">pisano </w:t>
      </w:r>
      <w:r w:rsidR="00B2278E" w:rsidRPr="00976C14">
        <w:rPr>
          <w:sz w:val="24"/>
          <w:szCs w:val="24"/>
          <w:u w:val="single"/>
          <w:lang w:val="hr-HR"/>
        </w:rPr>
        <w:t xml:space="preserve">ovlaštenje suda </w:t>
      </w:r>
      <w:r w:rsidR="00671D8B">
        <w:rPr>
          <w:sz w:val="24"/>
          <w:szCs w:val="24"/>
          <w:u w:val="single"/>
          <w:lang w:val="hr-HR"/>
        </w:rPr>
        <w:t xml:space="preserve">prvog stupnja </w:t>
      </w:r>
      <w:r w:rsidR="00F62980" w:rsidRPr="00976C14">
        <w:rPr>
          <w:sz w:val="24"/>
          <w:szCs w:val="24"/>
          <w:u w:val="single"/>
          <w:lang w:val="hr-HR"/>
        </w:rPr>
        <w:t xml:space="preserve">za </w:t>
      </w:r>
      <w:r w:rsidR="00EE1223">
        <w:rPr>
          <w:sz w:val="24"/>
          <w:szCs w:val="24"/>
          <w:u w:val="single"/>
          <w:lang w:val="hr-HR"/>
        </w:rPr>
        <w:t xml:space="preserve">naknadnu </w:t>
      </w:r>
      <w:r w:rsidR="005673DB" w:rsidRPr="00976C14">
        <w:rPr>
          <w:sz w:val="24"/>
          <w:szCs w:val="24"/>
          <w:u w:val="single"/>
          <w:lang w:val="hr-HR"/>
        </w:rPr>
        <w:t xml:space="preserve">intervenciju u </w:t>
      </w:r>
      <w:r w:rsidR="00F62980" w:rsidRPr="00976C14">
        <w:rPr>
          <w:sz w:val="24"/>
          <w:szCs w:val="24"/>
          <w:u w:val="single"/>
        </w:rPr>
        <w:t>rješenje o utvrđenim i osporenim tražbinama</w:t>
      </w:r>
      <w:r w:rsidR="005673DB" w:rsidRPr="00976C14">
        <w:rPr>
          <w:sz w:val="24"/>
          <w:szCs w:val="24"/>
          <w:u w:val="single"/>
        </w:rPr>
        <w:t>.</w:t>
      </w:r>
      <w:r w:rsidR="005673DB">
        <w:rPr>
          <w:sz w:val="24"/>
          <w:szCs w:val="24"/>
        </w:rPr>
        <w:t xml:space="preserve"> </w:t>
      </w:r>
    </w:p>
    <w:p w:rsidRDefault="000A3537" w:rsidP="00096674" w:rsidR="000A3537">
      <w:pPr>
        <w:ind w:firstLine="720"/>
        <w:jc w:val="both"/>
        <w:rPr>
          <w:sz w:val="24"/>
          <w:szCs w:val="24"/>
        </w:rPr>
      </w:pPr>
    </w:p>
    <w:p w:rsidRDefault="00096674" w:rsidP="00096674" w:rsidR="00096674">
      <w:pPr>
        <w:ind w:firstLine="720"/>
        <w:jc w:val="both"/>
        <w:rPr>
          <w:sz w:val="24"/>
          <w:szCs w:val="24"/>
        </w:rPr>
      </w:pPr>
      <w:r>
        <w:rPr>
          <w:sz w:val="24"/>
          <w:szCs w:val="24"/>
        </w:rPr>
        <w:t xml:space="preserve">Prema odredbi članka 146. stavak 2. </w:t>
      </w:r>
      <w:r w:rsidR="001121BB">
        <w:rPr>
          <w:sz w:val="24"/>
          <w:szCs w:val="24"/>
        </w:rPr>
        <w:t xml:space="preserve">SZ-a </w:t>
      </w:r>
      <w:r>
        <w:rPr>
          <w:sz w:val="24"/>
          <w:szCs w:val="24"/>
        </w:rPr>
        <w:t xml:space="preserve">ako stečajni vjerovnik </w:t>
      </w:r>
      <w:r w:rsidRPr="00A54FE1">
        <w:rPr>
          <w:sz w:val="24"/>
          <w:szCs w:val="24"/>
          <w:u w:val="single"/>
        </w:rPr>
        <w:t>otuđi</w:t>
      </w:r>
      <w:r>
        <w:rPr>
          <w:sz w:val="24"/>
          <w:szCs w:val="24"/>
        </w:rPr>
        <w:t xml:space="preserve"> svoju tražbinu koju je prijavio u stečajnom postupku njezin stjecatelj ulazi u pravni položaj svog prednika, a prema stavku 3. istog članka prijenos tražbine može dokazivati u stečajnom postupku samo javnom ili javnoovjerenom ispravom ili izjavom danom pred sudom. </w:t>
      </w:r>
      <w:r w:rsidR="001745BC">
        <w:rPr>
          <w:sz w:val="24"/>
          <w:szCs w:val="24"/>
        </w:rPr>
        <w:t xml:space="preserve">Niti u </w:t>
      </w:r>
      <w:r>
        <w:rPr>
          <w:sz w:val="24"/>
          <w:szCs w:val="24"/>
        </w:rPr>
        <w:t xml:space="preserve">slučaju </w:t>
      </w:r>
      <w:r w:rsidR="00976C14">
        <w:rPr>
          <w:sz w:val="24"/>
          <w:szCs w:val="24"/>
        </w:rPr>
        <w:t xml:space="preserve"> članka 146. stavak 2. </w:t>
      </w:r>
      <w:r>
        <w:rPr>
          <w:sz w:val="24"/>
          <w:szCs w:val="24"/>
        </w:rPr>
        <w:t>SZ nije propisano da bi sud donosio</w:t>
      </w:r>
      <w:r w:rsidR="001745BC">
        <w:rPr>
          <w:sz w:val="24"/>
          <w:szCs w:val="24"/>
        </w:rPr>
        <w:t xml:space="preserve"> rješenje o ispravljanju tablice ispitanih tražbina</w:t>
      </w:r>
      <w:r w:rsidR="00265C72">
        <w:rPr>
          <w:sz w:val="24"/>
          <w:szCs w:val="24"/>
        </w:rPr>
        <w:t xml:space="preserve"> (ili rješenja o utvrđenim </w:t>
      </w:r>
      <w:r w:rsidR="00676A88">
        <w:rPr>
          <w:sz w:val="24"/>
          <w:szCs w:val="24"/>
        </w:rPr>
        <w:t xml:space="preserve">i osporenim </w:t>
      </w:r>
      <w:r w:rsidR="00265C72">
        <w:rPr>
          <w:sz w:val="24"/>
          <w:szCs w:val="24"/>
        </w:rPr>
        <w:t>tražbinama)</w:t>
      </w:r>
      <w:r w:rsidR="001745BC">
        <w:rPr>
          <w:sz w:val="24"/>
          <w:szCs w:val="24"/>
        </w:rPr>
        <w:t>.</w:t>
      </w:r>
      <w:r>
        <w:rPr>
          <w:sz w:val="24"/>
          <w:szCs w:val="24"/>
        </w:rPr>
        <w:t xml:space="preserve"> </w:t>
      </w:r>
    </w:p>
    <w:p w:rsidRDefault="004514FC" w:rsidP="00BB36EA" w:rsidR="004514FC">
      <w:pPr>
        <w:ind w:firstLine="720"/>
        <w:jc w:val="both"/>
        <w:rPr>
          <w:sz w:val="24"/>
          <w:szCs w:val="24"/>
          <w:lang w:val="hr-HR"/>
        </w:rPr>
      </w:pPr>
    </w:p>
    <w:p w:rsidRDefault="00527B8F" w:rsidP="00BB36EA" w:rsidR="00070BCD">
      <w:pPr>
        <w:ind w:firstLine="720"/>
        <w:jc w:val="both"/>
        <w:rPr>
          <w:sz w:val="24"/>
          <w:szCs w:val="24"/>
          <w:lang w:val="hr-HR"/>
        </w:rPr>
      </w:pPr>
      <w:r>
        <w:rPr>
          <w:sz w:val="24"/>
          <w:szCs w:val="24"/>
          <w:lang w:val="hr-HR"/>
        </w:rPr>
        <w:t xml:space="preserve">Odredbom članka 109. ZPP-a </w:t>
      </w:r>
      <w:r w:rsidR="00F92294">
        <w:rPr>
          <w:sz w:val="24"/>
          <w:szCs w:val="24"/>
          <w:lang w:val="hr-HR"/>
        </w:rPr>
        <w:t>propisano je postupanje suda sa neurednim podnescima</w:t>
      </w:r>
      <w:r w:rsidR="00FE2569">
        <w:rPr>
          <w:sz w:val="24"/>
          <w:szCs w:val="24"/>
          <w:lang w:val="hr-HR"/>
        </w:rPr>
        <w:t xml:space="preserve">. </w:t>
      </w:r>
      <w:r w:rsidR="00443217">
        <w:rPr>
          <w:sz w:val="24"/>
          <w:szCs w:val="24"/>
          <w:lang w:val="hr-HR"/>
        </w:rPr>
        <w:t>A</w:t>
      </w:r>
      <w:r w:rsidR="00FE2569">
        <w:rPr>
          <w:sz w:val="24"/>
          <w:szCs w:val="24"/>
          <w:lang w:val="hr-HR"/>
        </w:rPr>
        <w:t xml:space="preserve">ko podnesak nije razumljiv i ne sadrži sve što je potrebno </w:t>
      </w:r>
      <w:r w:rsidR="00601B14">
        <w:rPr>
          <w:sz w:val="24"/>
          <w:szCs w:val="24"/>
          <w:lang w:val="hr-HR"/>
        </w:rPr>
        <w:t xml:space="preserve">da bi se po njemu moglo postupiti, sud će podnositelju naložiti da podnesak ispravi odnosno dopuni  u skladu sa danom uputom i u tu svrhu </w:t>
      </w:r>
      <w:r w:rsidR="00070BCD">
        <w:rPr>
          <w:sz w:val="24"/>
          <w:szCs w:val="24"/>
          <w:lang w:val="hr-HR"/>
        </w:rPr>
        <w:t>mu vratiti podnesak radi ispravka ili dopune</w:t>
      </w:r>
      <w:r w:rsidR="00443217">
        <w:rPr>
          <w:sz w:val="24"/>
          <w:szCs w:val="24"/>
          <w:lang w:val="hr-HR"/>
        </w:rPr>
        <w:t xml:space="preserve"> (članak 109. stavak 1. ZPP-a)</w:t>
      </w:r>
      <w:r w:rsidR="00070BCD">
        <w:rPr>
          <w:sz w:val="24"/>
          <w:szCs w:val="24"/>
          <w:lang w:val="hr-HR"/>
        </w:rPr>
        <w:t>.</w:t>
      </w:r>
    </w:p>
    <w:p w:rsidRDefault="00443217" w:rsidP="003D0F69" w:rsidR="009D7073">
      <w:pPr>
        <w:ind w:firstLine="720"/>
        <w:jc w:val="both"/>
        <w:rPr>
          <w:b/>
          <w:sz w:val="24"/>
          <w:szCs w:val="24"/>
          <w:lang w:val="hr-HR"/>
        </w:rPr>
      </w:pPr>
      <w:r>
        <w:rPr>
          <w:sz w:val="24"/>
          <w:szCs w:val="24"/>
          <w:lang w:val="hr-HR"/>
        </w:rPr>
        <w:t>Kako dakle odredbama SZ-a ili kojeg drugog važećeg zakonskog ili podzakonskog propisa nije propisan</w:t>
      </w:r>
      <w:r w:rsidR="00A4086E">
        <w:rPr>
          <w:sz w:val="24"/>
          <w:szCs w:val="24"/>
          <w:lang w:val="hr-HR"/>
        </w:rPr>
        <w:t xml:space="preserve">o ovlaštenje suda za </w:t>
      </w:r>
      <w:r w:rsidR="00EE1223">
        <w:rPr>
          <w:sz w:val="24"/>
          <w:szCs w:val="24"/>
          <w:lang w:val="hr-HR"/>
        </w:rPr>
        <w:t xml:space="preserve">naknadnu </w:t>
      </w:r>
      <w:r w:rsidR="00676A88">
        <w:rPr>
          <w:sz w:val="24"/>
          <w:szCs w:val="24"/>
          <w:lang w:val="hr-HR"/>
        </w:rPr>
        <w:t xml:space="preserve">intervenciju u </w:t>
      </w:r>
      <w:r w:rsidR="00265C72">
        <w:rPr>
          <w:sz w:val="24"/>
          <w:szCs w:val="24"/>
          <w:lang w:val="hr-HR"/>
        </w:rPr>
        <w:t>rješenje o utvrđenim i osporenim tražbinama</w:t>
      </w:r>
      <w:r w:rsidR="003C029C">
        <w:rPr>
          <w:sz w:val="24"/>
          <w:szCs w:val="24"/>
          <w:lang w:val="hr-HR"/>
        </w:rPr>
        <w:t>, odnosno nije pr</w:t>
      </w:r>
      <w:r w:rsidR="00C0233D">
        <w:rPr>
          <w:sz w:val="24"/>
          <w:szCs w:val="24"/>
          <w:lang w:val="hr-HR"/>
        </w:rPr>
        <w:t>o</w:t>
      </w:r>
      <w:r w:rsidR="003C029C">
        <w:rPr>
          <w:sz w:val="24"/>
          <w:szCs w:val="24"/>
          <w:lang w:val="hr-HR"/>
        </w:rPr>
        <w:t xml:space="preserve">pisana mogućnost donošenja odluke kojom bi se </w:t>
      </w:r>
      <w:r w:rsidR="001B509D">
        <w:rPr>
          <w:sz w:val="24"/>
          <w:szCs w:val="24"/>
          <w:lang w:val="hr-HR"/>
        </w:rPr>
        <w:t xml:space="preserve">utvrđivao </w:t>
      </w:r>
      <w:r w:rsidR="003C029C">
        <w:rPr>
          <w:sz w:val="24"/>
          <w:szCs w:val="24"/>
          <w:lang w:val="hr-HR"/>
        </w:rPr>
        <w:t xml:space="preserve">da bi </w:t>
      </w:r>
      <w:r w:rsidR="001B509D">
        <w:rPr>
          <w:sz w:val="24"/>
          <w:szCs w:val="24"/>
        </w:rPr>
        <w:t>utvrđena tražbina jednog vjerovnika prešla na drugog vjerovnika</w:t>
      </w:r>
      <w:r w:rsidR="003C029C">
        <w:rPr>
          <w:sz w:val="24"/>
          <w:szCs w:val="24"/>
        </w:rPr>
        <w:t>,</w:t>
      </w:r>
      <w:r>
        <w:rPr>
          <w:sz w:val="24"/>
          <w:szCs w:val="24"/>
          <w:lang w:val="hr-HR"/>
        </w:rPr>
        <w:t xml:space="preserve"> </w:t>
      </w:r>
      <w:r w:rsidR="00C1561D">
        <w:rPr>
          <w:sz w:val="24"/>
          <w:szCs w:val="24"/>
          <w:lang w:val="hr-HR"/>
        </w:rPr>
        <w:t xml:space="preserve">odnosno </w:t>
      </w:r>
      <w:r w:rsidR="006F1AD5">
        <w:rPr>
          <w:sz w:val="24"/>
          <w:szCs w:val="24"/>
          <w:lang w:val="hr-HR"/>
        </w:rPr>
        <w:t xml:space="preserve">niti u kojem slučaju </w:t>
      </w:r>
      <w:r w:rsidR="00C1561D">
        <w:rPr>
          <w:sz w:val="24"/>
          <w:szCs w:val="24"/>
          <w:lang w:val="hr-HR"/>
        </w:rPr>
        <w:t xml:space="preserve">nije </w:t>
      </w:r>
      <w:r w:rsidR="006F1AD5">
        <w:rPr>
          <w:sz w:val="24"/>
          <w:szCs w:val="24"/>
          <w:lang w:val="hr-HR"/>
        </w:rPr>
        <w:t xml:space="preserve">moguć </w:t>
      </w:r>
      <w:r w:rsidR="00C1561D">
        <w:rPr>
          <w:sz w:val="24"/>
          <w:szCs w:val="24"/>
          <w:lang w:val="hr-HR"/>
        </w:rPr>
        <w:t>ispravak tablica u dijelu  utvrđenih tražbina</w:t>
      </w:r>
      <w:r w:rsidR="009A2475">
        <w:rPr>
          <w:sz w:val="24"/>
          <w:szCs w:val="24"/>
          <w:lang w:val="hr-HR"/>
        </w:rPr>
        <w:t xml:space="preserve">, </w:t>
      </w:r>
      <w:r>
        <w:rPr>
          <w:sz w:val="24"/>
          <w:szCs w:val="24"/>
          <w:lang w:val="hr-HR"/>
        </w:rPr>
        <w:t xml:space="preserve">valjalo je </w:t>
      </w:r>
      <w:r w:rsidR="001C10AC">
        <w:rPr>
          <w:sz w:val="24"/>
          <w:szCs w:val="24"/>
          <w:lang w:val="hr-HR"/>
        </w:rPr>
        <w:t xml:space="preserve">u izreci navedene zahtjeve </w:t>
      </w:r>
      <w:r>
        <w:rPr>
          <w:sz w:val="24"/>
          <w:szCs w:val="24"/>
          <w:lang w:val="hr-HR"/>
        </w:rPr>
        <w:t>stečajnog</w:t>
      </w:r>
      <w:r w:rsidR="003C029C">
        <w:rPr>
          <w:sz w:val="24"/>
          <w:szCs w:val="24"/>
          <w:lang w:val="hr-HR"/>
        </w:rPr>
        <w:t xml:space="preserve"> vjerovnika</w:t>
      </w:r>
      <w:r w:rsidR="001B509D" w:rsidRPr="001B509D">
        <w:rPr>
          <w:sz w:val="24"/>
          <w:szCs w:val="24"/>
        </w:rPr>
        <w:t xml:space="preserve"> </w:t>
      </w:r>
      <w:r w:rsidR="001B509D">
        <w:rPr>
          <w:sz w:val="24"/>
          <w:szCs w:val="24"/>
        </w:rPr>
        <w:t>ALEJA finance, finančne in druge storitve d.o.o., Ljubljana, Republika Slovenija</w:t>
      </w:r>
      <w:r>
        <w:rPr>
          <w:sz w:val="24"/>
          <w:szCs w:val="24"/>
          <w:lang w:val="hr-HR"/>
        </w:rPr>
        <w:t xml:space="preserve"> </w:t>
      </w:r>
      <w:r w:rsidR="001C10AC">
        <w:rPr>
          <w:sz w:val="24"/>
          <w:szCs w:val="24"/>
          <w:lang w:val="hr-HR"/>
        </w:rPr>
        <w:t>odbacit kao nedopuštene.</w:t>
      </w:r>
      <w:r w:rsidR="001C10AC">
        <w:rPr>
          <w:b/>
          <w:sz w:val="24"/>
          <w:szCs w:val="24"/>
          <w:lang w:val="hr-HR"/>
        </w:rPr>
        <w:t xml:space="preserve"> </w:t>
      </w:r>
    </w:p>
    <w:p w:rsidRDefault="00BB36EA" w:rsidP="00BB36EA" w:rsidR="00BB36EA">
      <w:pPr>
        <w:jc w:val="center"/>
        <w:rPr>
          <w:sz w:val="24"/>
          <w:szCs w:val="24"/>
          <w:lang w:val="hr-HR"/>
        </w:rPr>
      </w:pPr>
      <w:r>
        <w:rPr>
          <w:sz w:val="24"/>
          <w:szCs w:val="24"/>
          <w:lang w:val="hr-HR"/>
        </w:rPr>
        <w:t xml:space="preserve">Zagrebu, </w:t>
      </w:r>
      <w:r w:rsidR="00E07C2A">
        <w:rPr>
          <w:sz w:val="24"/>
          <w:szCs w:val="24"/>
          <w:lang w:val="hr-HR"/>
        </w:rPr>
        <w:t>1</w:t>
      </w:r>
      <w:r w:rsidR="001C10AC">
        <w:rPr>
          <w:sz w:val="24"/>
          <w:szCs w:val="24"/>
          <w:lang w:val="hr-HR"/>
        </w:rPr>
        <w:t>4.prosinca</w:t>
      </w:r>
      <w:r>
        <w:rPr>
          <w:sz w:val="24"/>
          <w:szCs w:val="24"/>
          <w:lang w:val="hr-HR"/>
        </w:rPr>
        <w:t xml:space="preserve"> 20</w:t>
      </w:r>
      <w:r w:rsidR="00543A58">
        <w:rPr>
          <w:sz w:val="24"/>
          <w:szCs w:val="24"/>
          <w:lang w:val="hr-HR"/>
        </w:rPr>
        <w:t>18</w:t>
      </w:r>
      <w:r>
        <w:rPr>
          <w:sz w:val="24"/>
          <w:szCs w:val="24"/>
          <w:lang w:val="hr-HR"/>
        </w:rPr>
        <w:t>.  godine</w:t>
      </w:r>
    </w:p>
    <w:p w:rsidRDefault="00BB36EA" w:rsidP="00A85BBA" w:rsidR="00BB36EA">
      <w:pPr>
        <w:ind w:left="6480"/>
        <w:rPr>
          <w:lang w:val="hr-HR"/>
        </w:rPr>
      </w:pPr>
      <w:r>
        <w:rPr>
          <w:lang w:val="hr-HR"/>
        </w:rPr>
        <w:t>SUDAC:</w:t>
      </w:r>
    </w:p>
    <w:p w:rsidRDefault="00BB36EA" w:rsidP="00A8352C" w:rsidR="00A8352C">
      <w:pPr>
        <w:ind w:firstLine="720" w:left="5760"/>
        <w:jc w:val="both"/>
        <w:rPr>
          <w:sz w:val="24"/>
          <w:szCs w:val="24"/>
          <w:lang w:val="hr-HR"/>
        </w:rPr>
      </w:pPr>
      <w:r>
        <w:rPr>
          <w:sz w:val="24"/>
          <w:szCs w:val="24"/>
          <w:lang w:val="hr-HR"/>
        </w:rPr>
        <w:t xml:space="preserve"> Ante Galić </w:t>
      </w:r>
      <w:r w:rsidR="00A8352C">
        <w:rPr>
          <w:sz w:val="24"/>
          <w:szCs w:val="24"/>
          <w:lang w:val="hr-HR"/>
        </w:rPr>
        <w:t>v.r.</w:t>
      </w:r>
    </w:p>
    <w:p w:rsidRDefault="00EE43ED" w:rsidP="00A8352C" w:rsidR="00EE43ED" w:rsidRPr="00C72788">
      <w:pPr>
        <w:jc w:val="both"/>
        <w:rPr>
          <w:sz w:val="24"/>
          <w:szCs w:val="24"/>
        </w:rPr>
      </w:pPr>
      <w:r w:rsidRPr="00C72788">
        <w:rPr>
          <w:sz w:val="24"/>
          <w:szCs w:val="24"/>
        </w:rPr>
        <w:t>UPUTA O PRAVNOM LIJEKU :</w:t>
      </w:r>
    </w:p>
    <w:p w:rsidRDefault="00EE43ED" w:rsidP="00EE43ED" w:rsidR="00BB36EA">
      <w:pPr>
        <w:rPr>
          <w:sz w:val="24"/>
          <w:szCs w:val="24"/>
          <w:lang w:val="hr-HR"/>
        </w:rPr>
      </w:pPr>
      <w:r w:rsidRPr="00C72788">
        <w:rPr>
          <w:sz w:val="24"/>
          <w:szCs w:val="24"/>
        </w:rPr>
        <w:t>Protiv ovog rješenja, nezadovoljna stranka može uložiti žalbu Visokom trgovačkom sudu Republike Hrvatske u roku od 8 dana po primitku rješenja, a ulaže se putem ovog suda u 2 primjerka</w:t>
      </w:r>
      <w:r w:rsidR="00BB36EA">
        <w:rPr>
          <w:sz w:val="24"/>
          <w:szCs w:val="24"/>
          <w:lang w:val="hr-HR"/>
        </w:rPr>
        <w:t xml:space="preserve"> </w:t>
      </w:r>
    </w:p>
    <w:p w:rsidRDefault="00A8352C" w:rsidP="00A8352C" w:rsidR="00A8352C">
      <w:pPr>
        <w:ind w:firstLine="720" w:left="3600"/>
        <w:jc w:val="both"/>
      </w:pPr>
      <w:r>
        <w:t>Za točnost otpravka, ovlašteni službenik:</w:t>
      </w:r>
    </w:p>
    <w:p w:rsidRDefault="00A8352C" w:rsidP="00422EE0" w:rsidR="00A8352C">
      <w:pPr>
        <w:jc w:val="both"/>
      </w:pPr>
      <w:r>
        <w:t xml:space="preserve">               </w:t>
      </w:r>
      <w:r>
        <w:tab/>
      </w:r>
      <w:r>
        <w:tab/>
      </w:r>
      <w:r>
        <w:tab/>
      </w:r>
      <w:r>
        <w:tab/>
      </w:r>
      <w:r>
        <w:tab/>
      </w:r>
      <w:r>
        <w:tab/>
      </w:r>
      <w:r>
        <w:tab/>
        <w:t>Valentina Delač</w:t>
      </w:r>
    </w:p>
    <w:p w:rsidRDefault="00BB36EA" w:rsidP="00BB36EA" w:rsidR="00BB36EA">
      <w:pPr>
        <w:jc w:val="both"/>
        <w:rPr>
          <w:sz w:val="24"/>
          <w:szCs w:val="24"/>
          <w:lang w:val="hr-HR"/>
        </w:rPr>
      </w:pPr>
    </w:p>
    <w:p w:rsidRDefault="00BB36EA" w:rsidR="00BB36EA"/>
    <w:sectPr w:rsidR="00BB36EA">
      <w:pgSz w:h="15840" w:w="12240"/>
      <w:pgMar w:gutter="0" w:footer="708" w:header="708" w:left="1800" w:bottom="1440" w:right="1800" w:top="144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Segoe UI">
    <w:panose1 w:val="020B0502040204020203"/>
    <w:charset w:val="EE"/>
    <w:family w:val="swiss"/>
    <w:pitch w:val="variable"/>
    <w:sig w:csb1="00000000" w:csb0="000001DF" w:usb3="00000000" w:usb2="00000029" w:usb1="C000E47F" w:usb0="E1002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BC66770"/>
    <w:multiLevelType w:val="singleLevel"/>
    <w:tmpl w:val="B882F390"/>
    <w:lvl w:ilvl="0">
      <w:start w:val="1"/>
      <w:numFmt w:val="upperRoman"/>
      <w:lvlText w:val="%1. "/>
      <w:legacy w:legacyIndent="360" w:legacySpace="0" w:legacy="true"/>
      <w:lvlJc w:val="left"/>
      <w:pPr>
        <w:ind w:hanging="360" w:left="1080"/>
      </w:pPr>
      <w:rPr>
        <w:rFonts w:cs="Times New Roman" w:hAnsi="Times New Roman" w:ascii="Times New Roman" w:hint="default"/>
        <w:b w:val="false"/>
        <w:i w:val="false"/>
        <w:strike w:val="false"/>
        <w:dstrike w:val="false"/>
        <w:sz w:val="22"/>
        <w:u w:val="none"/>
        <w:effect w:val="none"/>
      </w:rPr>
    </w:lvl>
  </w:abstractNum>
  <w:abstractNum w:abstractNumId="1">
    <w:nsid w:val="73AF48F4"/>
    <w:multiLevelType w:val="hybridMultilevel"/>
    <w:tmpl w:val="276CB3C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EAA0A5A"/>
    <w:multiLevelType w:val="singleLevel"/>
    <w:tmpl w:val="94C281A0"/>
    <w:lvl w:ilvl="0">
      <w:start w:val="1"/>
      <w:numFmt w:val="decimal"/>
      <w:lvlText w:val="%1. "/>
      <w:legacy w:legacyIndent="360" w:legacySpace="0" w:legacy="true"/>
      <w:lvlJc w:val="left"/>
      <w:pPr>
        <w:ind w:hanging="360" w:left="360"/>
      </w:pPr>
      <w:rPr>
        <w:rFonts w:cs="Times New Roman" w:hAnsi="Times New Roman" w:ascii="Times New Roman" w:hint="default"/>
        <w:b w:val="false"/>
        <w:i w:val="false"/>
        <w:strike w:val="false"/>
        <w:dstrike w:val="false"/>
        <w:sz w:val="22"/>
        <w:u w:val="none"/>
        <w:effect w:val="none"/>
      </w:rPr>
    </w:lvl>
  </w:abstractNum>
  <w:num w:numId="1">
    <w:abstractNumId w:val="0"/>
    <w:lvlOverride w:ilvl="0">
      <w:startOverride w:val="1"/>
    </w:lvlOverride>
  </w:num>
  <w:num w:numId="2">
    <w:abstractNumId w:val="2"/>
    <w:lvlOverride w:ilvl="0">
      <w:startOverride w:val="1"/>
    </w:lvlOverride>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doNotDisplayPageBoundaries/>
  <w:attachedTemplate r:id="rId1"/>
  <w:stylePaneFormatFilter w:val="3F01"/>
  <w:defaultTabStop w:val="720"/>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36EA"/>
    <w:rsid w:val="000144CF"/>
    <w:rsid w:val="00021874"/>
    <w:rsid w:val="000414DE"/>
    <w:rsid w:val="00070BCD"/>
    <w:rsid w:val="000933A5"/>
    <w:rsid w:val="00096674"/>
    <w:rsid w:val="000A1BA2"/>
    <w:rsid w:val="000A3537"/>
    <w:rsid w:val="000F0668"/>
    <w:rsid w:val="001121BB"/>
    <w:rsid w:val="00141E5C"/>
    <w:rsid w:val="001745BC"/>
    <w:rsid w:val="001A20F6"/>
    <w:rsid w:val="001B509D"/>
    <w:rsid w:val="001C10AC"/>
    <w:rsid w:val="001D146D"/>
    <w:rsid w:val="001E288B"/>
    <w:rsid w:val="001F76B5"/>
    <w:rsid w:val="00265C72"/>
    <w:rsid w:val="00266FDD"/>
    <w:rsid w:val="00292E28"/>
    <w:rsid w:val="002C6F51"/>
    <w:rsid w:val="002D5D1D"/>
    <w:rsid w:val="002D7AB3"/>
    <w:rsid w:val="002E004F"/>
    <w:rsid w:val="002F14C7"/>
    <w:rsid w:val="00340CD6"/>
    <w:rsid w:val="003455E2"/>
    <w:rsid w:val="00354D47"/>
    <w:rsid w:val="003B43FD"/>
    <w:rsid w:val="003C029C"/>
    <w:rsid w:val="003C5458"/>
    <w:rsid w:val="003D0F69"/>
    <w:rsid w:val="003D512B"/>
    <w:rsid w:val="00443217"/>
    <w:rsid w:val="004514FC"/>
    <w:rsid w:val="0046794E"/>
    <w:rsid w:val="0049108E"/>
    <w:rsid w:val="004970E1"/>
    <w:rsid w:val="004D3660"/>
    <w:rsid w:val="004F7C88"/>
    <w:rsid w:val="00527B8F"/>
    <w:rsid w:val="00531B16"/>
    <w:rsid w:val="00543A58"/>
    <w:rsid w:val="005673DB"/>
    <w:rsid w:val="00601B14"/>
    <w:rsid w:val="006575F7"/>
    <w:rsid w:val="00671D8B"/>
    <w:rsid w:val="00676A88"/>
    <w:rsid w:val="00686BE7"/>
    <w:rsid w:val="006B135D"/>
    <w:rsid w:val="006F1073"/>
    <w:rsid w:val="006F1AD5"/>
    <w:rsid w:val="006F2237"/>
    <w:rsid w:val="007223D9"/>
    <w:rsid w:val="0072715D"/>
    <w:rsid w:val="00753A01"/>
    <w:rsid w:val="0075623A"/>
    <w:rsid w:val="00792DD3"/>
    <w:rsid w:val="007A2FB4"/>
    <w:rsid w:val="007A33CC"/>
    <w:rsid w:val="007A33F7"/>
    <w:rsid w:val="007C0E2D"/>
    <w:rsid w:val="007E4435"/>
    <w:rsid w:val="007E63AC"/>
    <w:rsid w:val="00810D6E"/>
    <w:rsid w:val="00813D36"/>
    <w:rsid w:val="00836189"/>
    <w:rsid w:val="00854158"/>
    <w:rsid w:val="00870813"/>
    <w:rsid w:val="008917F6"/>
    <w:rsid w:val="008A6703"/>
    <w:rsid w:val="008B1B00"/>
    <w:rsid w:val="008E5363"/>
    <w:rsid w:val="00934AB5"/>
    <w:rsid w:val="00975EE8"/>
    <w:rsid w:val="00976C14"/>
    <w:rsid w:val="00980086"/>
    <w:rsid w:val="009A0C94"/>
    <w:rsid w:val="009A2475"/>
    <w:rsid w:val="009D7073"/>
    <w:rsid w:val="009E5F6B"/>
    <w:rsid w:val="00A066C5"/>
    <w:rsid w:val="00A3025B"/>
    <w:rsid w:val="00A323D6"/>
    <w:rsid w:val="00A4086E"/>
    <w:rsid w:val="00A51776"/>
    <w:rsid w:val="00A54FE1"/>
    <w:rsid w:val="00A62B5F"/>
    <w:rsid w:val="00A8352C"/>
    <w:rsid w:val="00A85BBA"/>
    <w:rsid w:val="00AC4F37"/>
    <w:rsid w:val="00AE05FB"/>
    <w:rsid w:val="00AE57C2"/>
    <w:rsid w:val="00B105DE"/>
    <w:rsid w:val="00B2278E"/>
    <w:rsid w:val="00B61794"/>
    <w:rsid w:val="00B81E88"/>
    <w:rsid w:val="00B92A8B"/>
    <w:rsid w:val="00BB36EA"/>
    <w:rsid w:val="00BC35E8"/>
    <w:rsid w:val="00BD448B"/>
    <w:rsid w:val="00BD5631"/>
    <w:rsid w:val="00BE1D22"/>
    <w:rsid w:val="00C00F77"/>
    <w:rsid w:val="00C0233D"/>
    <w:rsid w:val="00C1561D"/>
    <w:rsid w:val="00C74E68"/>
    <w:rsid w:val="00C913B5"/>
    <w:rsid w:val="00C960B6"/>
    <w:rsid w:val="00CC36C6"/>
    <w:rsid w:val="00CC3AE2"/>
    <w:rsid w:val="00D6042A"/>
    <w:rsid w:val="00DB55BD"/>
    <w:rsid w:val="00DE4D12"/>
    <w:rsid w:val="00E07C2A"/>
    <w:rsid w:val="00E125E7"/>
    <w:rsid w:val="00E20F40"/>
    <w:rsid w:val="00E221A9"/>
    <w:rsid w:val="00E23F10"/>
    <w:rsid w:val="00E301FF"/>
    <w:rsid w:val="00E470E0"/>
    <w:rsid w:val="00E47868"/>
    <w:rsid w:val="00E61BBE"/>
    <w:rsid w:val="00E6263D"/>
    <w:rsid w:val="00EC091D"/>
    <w:rsid w:val="00EC28D7"/>
    <w:rsid w:val="00ED305F"/>
    <w:rsid w:val="00ED6D4F"/>
    <w:rsid w:val="00EE1223"/>
    <w:rsid w:val="00EE2C83"/>
    <w:rsid w:val="00EE43ED"/>
    <w:rsid w:val="00EF0E67"/>
    <w:rsid w:val="00F068BE"/>
    <w:rsid w:val="00F0729B"/>
    <w:rsid w:val="00F62980"/>
    <w:rsid w:val="00F92294"/>
    <w:rsid w:val="00FB3785"/>
    <w:rsid w:val="00FD25EF"/>
    <w:rsid w:val="00FE2569"/>
    <w:rsid w:val="00FE45AE"/>
    <w:rsid w:val="00FF2630"/>
    <w:rsid w:val="00FF2F1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nhideWhenUsed="true" w:semiHidden="true" w:uiPriority="60" w:name="Light Shading"/>
    <w:lsdException w:unhideWhenUsed="true" w:semiHidden="true" w:uiPriority="61" w:name="Light List"/>
    <w:lsdException w:unhideWhenUsed="true" w:semiHidden="true" w:uiPriority="62" w:name="Light Grid"/>
    <w:lsdException w:unhideWhenUsed="true" w:semiHidden="true" w:uiPriority="63" w:name="Medium Shading 1"/>
    <w:lsdException w:unhideWhenUsed="true" w:semiHidden="true" w:uiPriority="64" w:name="Medium Shading 2"/>
    <w:lsdException w:unhideWhenUsed="true" w:semiHidden="true" w:uiPriority="65" w:name="Medium List 1"/>
    <w:lsdException w:unhideWhenUsed="true" w:semiHidden="true" w:uiPriority="66" w:name="Medium List 2"/>
    <w:lsdException w:unhideWhenUsed="true" w:semiHidden="true" w:uiPriority="67" w:name="Medium Grid 1"/>
    <w:lsdException w:unhideWhenUsed="true" w:semiHidden="true" w:uiPriority="68" w:name="Medium Grid 2"/>
    <w:lsdException w:unhideWhenUsed="true" w:semiHidden="true" w:uiPriority="69" w:name="Medium Grid 3"/>
    <w:lsdException w:unhideWhenUsed="true" w:semiHidden="true" w:uiPriority="70" w:name="Dark List"/>
    <w:lsdException w:unhideWhenUsed="true" w:semiHidden="true" w:uiPriority="71" w:name="Colorful Shading"/>
    <w:lsdException w:unhideWhenUsed="true" w:semiHidden="true" w:uiPriority="72" w:name="Colorful List"/>
    <w:lsdException w:unhideWhenUsed="true" w:semiHidden="true" w:uiPriority="73" w:name="Colorful Grid"/>
    <w:lsdException w:unhideWhenUsed="true" w:semiHidden="true" w:uiPriority="60" w:name="Light Shading Accent 1"/>
    <w:lsdException w:unhideWhenUsed="true" w:semiHidden="true" w:uiPriority="61" w:name="Light List Accent 1"/>
    <w:lsdException w:unhideWhenUsed="true" w:semiHidden="true" w:uiPriority="62" w:name="Light Grid Accent 1"/>
    <w:lsdException w:unhideWhenUsed="true" w:semiHidden="true" w:uiPriority="63" w:name="Medium Shading 1 Accent 1"/>
    <w:lsdException w:unhideWhenUsed="true" w:semiHidden="true" w:uiPriority="64" w:name="Medium Shading 2 Accent 1"/>
    <w:lsdException w:unhideWhenUsed="true" w:semiHidden="true"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nhideWhenUsed="true" w:semiHidden="true" w:uiPriority="66" w:name="Medium List 2 Accent 1"/>
    <w:lsdException w:unhideWhenUsed="true" w:semiHidden="true" w:uiPriority="67" w:name="Medium Grid 1 Accent 1"/>
    <w:lsdException w:unhideWhenUsed="true" w:semiHidden="true" w:uiPriority="68" w:name="Medium Grid 2 Accent 1"/>
    <w:lsdException w:unhideWhenUsed="true" w:semiHidden="true" w:uiPriority="69" w:name="Medium Grid 3 Accent 1"/>
    <w:lsdException w:unhideWhenUsed="true" w:semiHidden="true" w:uiPriority="70" w:name="Dark List Accent 1"/>
    <w:lsdException w:unhideWhenUsed="true" w:semiHidden="true" w:uiPriority="71" w:name="Colorful Shading Accent 1"/>
    <w:lsdException w:unhideWhenUsed="true" w:semiHidden="true" w:uiPriority="72" w:name="Colorful List Accent 1"/>
    <w:lsdException w:unhideWhenUsed="true" w:semiHidden="true" w:uiPriority="73" w:name="Colorful Grid Accent 1"/>
    <w:lsdException w:unhideWhenUsed="true" w:semiHidden="true" w:uiPriority="60" w:name="Light Shading Accent 2"/>
    <w:lsdException w:unhideWhenUsed="true" w:semiHidden="true" w:uiPriority="61" w:name="Light List Accent 2"/>
    <w:lsdException w:unhideWhenUsed="true" w:semiHidden="true" w:uiPriority="62" w:name="Light Grid Accent 2"/>
    <w:lsdException w:unhideWhenUsed="true" w:semiHidden="true" w:uiPriority="63" w:name="Medium Shading 1 Accent 2"/>
    <w:lsdException w:unhideWhenUsed="true" w:semiHidden="true" w:uiPriority="64" w:name="Medium Shading 2 Accent 2"/>
    <w:lsdException w:unhideWhenUsed="true" w:semiHidden="true" w:uiPriority="65" w:name="Medium List 1 Accent 2"/>
    <w:lsdException w:unhideWhenUsed="true" w:semiHidden="true" w:uiPriority="66" w:name="Medium List 2 Accent 2"/>
    <w:lsdException w:unhideWhenUsed="true" w:semiHidden="true" w:uiPriority="67" w:name="Medium Grid 1 Accent 2"/>
    <w:lsdException w:unhideWhenUsed="true" w:semiHidden="true" w:uiPriority="68" w:name="Medium Grid 2 Accent 2"/>
    <w:lsdException w:unhideWhenUsed="true" w:semiHidden="true" w:uiPriority="69" w:name="Medium Grid 3 Accent 2"/>
    <w:lsdException w:unhideWhenUsed="true" w:semiHidden="true" w:uiPriority="70" w:name="Dark List Accent 2"/>
    <w:lsdException w:unhideWhenUsed="true" w:semiHidden="true" w:uiPriority="71" w:name="Colorful Shading Accent 2"/>
    <w:lsdException w:unhideWhenUsed="true" w:semiHidden="true" w:uiPriority="72" w:name="Colorful List Accent 2"/>
    <w:lsdException w:unhideWhenUsed="true" w:semiHidden="true" w:uiPriority="73" w:name="Colorful Grid Accent 2"/>
    <w:lsdException w:unhideWhenUsed="true" w:semiHidden="true" w:uiPriority="60" w:name="Light Shading Accent 3"/>
    <w:lsdException w:unhideWhenUsed="true" w:semiHidden="true" w:uiPriority="61" w:name="Light List Accent 3"/>
    <w:lsdException w:unhideWhenUsed="true" w:semiHidden="true" w:uiPriority="62" w:name="Light Grid Accent 3"/>
    <w:lsdException w:unhideWhenUsed="true" w:semiHidden="true" w:uiPriority="63" w:name="Medium Shading 1 Accent 3"/>
    <w:lsdException w:unhideWhenUsed="true" w:semiHidden="true" w:uiPriority="64" w:name="Medium Shading 2 Accent 3"/>
    <w:lsdException w:unhideWhenUsed="true" w:semiHidden="true" w:uiPriority="65" w:name="Medium List 1 Accent 3"/>
    <w:lsdException w:unhideWhenUsed="true" w:semiHidden="true" w:uiPriority="66" w:name="Medium List 2 Accent 3"/>
    <w:lsdException w:unhideWhenUsed="true" w:semiHidden="true" w:uiPriority="67" w:name="Medium Grid 1 Accent 3"/>
    <w:lsdException w:unhideWhenUsed="true" w:semiHidden="true" w:uiPriority="68" w:name="Medium Grid 2 Accent 3"/>
    <w:lsdException w:unhideWhenUsed="true" w:semiHidden="true" w:uiPriority="69" w:name="Medium Grid 3 Accent 3"/>
    <w:lsdException w:unhideWhenUsed="true" w:semiHidden="true" w:uiPriority="70" w:name="Dark List Accent 3"/>
    <w:lsdException w:unhideWhenUsed="true" w:semiHidden="true" w:uiPriority="71" w:name="Colorful Shading Accent 3"/>
    <w:lsdException w:unhideWhenUsed="true" w:semiHidden="true" w:uiPriority="72" w:name="Colorful List Accent 3"/>
    <w:lsdException w:unhideWhenUsed="true" w:semiHidden="true" w:uiPriority="73" w:name="Colorful Grid Accent 3"/>
    <w:lsdException w:unhideWhenUsed="true" w:semiHidden="true" w:uiPriority="60" w:name="Light Shading Accent 4"/>
    <w:lsdException w:unhideWhenUsed="true" w:semiHidden="true" w:uiPriority="61" w:name="Light List Accent 4"/>
    <w:lsdException w:unhideWhenUsed="true" w:semiHidden="true" w:uiPriority="62" w:name="Light Grid Accent 4"/>
    <w:lsdException w:unhideWhenUsed="true" w:semiHidden="true" w:uiPriority="63" w:name="Medium Shading 1 Accent 4"/>
    <w:lsdException w:unhideWhenUsed="true" w:semiHidden="true" w:uiPriority="64" w:name="Medium Shading 2 Accent 4"/>
    <w:lsdException w:unhideWhenUsed="true" w:semiHidden="true" w:uiPriority="65" w:name="Medium List 1 Accent 4"/>
    <w:lsdException w:unhideWhenUsed="true" w:semiHidden="true" w:uiPriority="66" w:name="Medium List 2 Accent 4"/>
    <w:lsdException w:unhideWhenUsed="true" w:semiHidden="true" w:uiPriority="67" w:name="Medium Grid 1 Accent 4"/>
    <w:lsdException w:unhideWhenUsed="true" w:semiHidden="true" w:uiPriority="68" w:name="Medium Grid 2 Accent 4"/>
    <w:lsdException w:unhideWhenUsed="true" w:semiHidden="true" w:uiPriority="69" w:name="Medium Grid 3 Accent 4"/>
    <w:lsdException w:unhideWhenUsed="true" w:semiHidden="true" w:uiPriority="70" w:name="Dark List Accent 4"/>
    <w:lsdException w:unhideWhenUsed="true" w:semiHidden="true" w:uiPriority="71" w:name="Colorful Shading Accent 4"/>
    <w:lsdException w:unhideWhenUsed="true" w:semiHidden="true" w:uiPriority="72" w:name="Colorful List Accent 4"/>
    <w:lsdException w:unhideWhenUsed="true" w:semiHidden="true" w:uiPriority="73" w:name="Colorful Grid Accent 4"/>
    <w:lsdException w:unhideWhenUsed="true" w:semiHidden="true" w:uiPriority="60" w:name="Light Shading Accent 5"/>
    <w:lsdException w:unhideWhenUsed="true" w:semiHidden="true" w:uiPriority="61" w:name="Light List Accent 5"/>
    <w:lsdException w:unhideWhenUsed="true" w:semiHidden="true" w:uiPriority="62" w:name="Light Grid Accent 5"/>
    <w:lsdException w:unhideWhenUsed="true" w:semiHidden="true" w:uiPriority="63" w:name="Medium Shading 1 Accent 5"/>
    <w:lsdException w:unhideWhenUsed="true" w:semiHidden="true" w:uiPriority="64" w:name="Medium Shading 2 Accent 5"/>
    <w:lsdException w:unhideWhenUsed="true" w:semiHidden="true" w:uiPriority="65" w:name="Medium List 1 Accent 5"/>
    <w:lsdException w:unhideWhenUsed="true" w:semiHidden="true" w:uiPriority="66" w:name="Medium List 2 Accent 5"/>
    <w:lsdException w:unhideWhenUsed="true" w:semiHidden="true" w:uiPriority="67" w:name="Medium Grid 1 Accent 5"/>
    <w:lsdException w:unhideWhenUsed="true" w:semiHidden="true" w:uiPriority="68" w:name="Medium Grid 2 Accent 5"/>
    <w:lsdException w:unhideWhenUsed="true" w:semiHidden="true" w:uiPriority="69" w:name="Medium Grid 3 Accent 5"/>
    <w:lsdException w:unhideWhenUsed="true" w:semiHidden="true" w:uiPriority="70" w:name="Dark List Accent 5"/>
    <w:lsdException w:unhideWhenUsed="true" w:semiHidden="true" w:uiPriority="71" w:name="Colorful Shading Accent 5"/>
    <w:lsdException w:unhideWhenUsed="true" w:semiHidden="true" w:uiPriority="72" w:name="Colorful List Accent 5"/>
    <w:lsdException w:unhideWhenUsed="true" w:semiHidden="true" w:uiPriority="73" w:name="Colorful Grid Accent 5"/>
    <w:lsdException w:unhideWhenUsed="true" w:semiHidden="true" w:uiPriority="60" w:name="Light Shading Accent 6"/>
    <w:lsdException w:unhideWhenUsed="true" w:semiHidden="true" w:uiPriority="61" w:name="Light List Accent 6"/>
    <w:lsdException w:unhideWhenUsed="true" w:semiHidden="true" w:uiPriority="62" w:name="Light Grid Accent 6"/>
    <w:lsdException w:unhideWhenUsed="true" w:semiHidden="true" w:uiPriority="63" w:name="Medium Shading 1 Accent 6"/>
    <w:lsdException w:unhideWhenUsed="true" w:semiHidden="true" w:uiPriority="64" w:name="Medium Shading 2 Accent 6"/>
    <w:lsdException w:unhideWhenUsed="true" w:semiHidden="true" w:uiPriority="65" w:name="Medium List 1 Accent 6"/>
    <w:lsdException w:unhideWhenUsed="true" w:semiHidden="true" w:uiPriority="66" w:name="Medium List 2 Accent 6"/>
    <w:lsdException w:unhideWhenUsed="true" w:semiHidden="true" w:uiPriority="67" w:name="Medium Grid 1 Accent 6"/>
    <w:lsdException w:unhideWhenUsed="true" w:semiHidden="true" w:uiPriority="68" w:name="Medium Grid 2 Accent 6"/>
    <w:lsdException w:unhideWhenUsed="true" w:semiHidden="true" w:uiPriority="69" w:name="Medium Grid 3 Accent 6"/>
    <w:lsdException w:unhideWhenUsed="true" w:semiHidden="true" w:uiPriority="70" w:name="Dark List Accent 6"/>
    <w:lsdException w:unhideWhenUsed="true" w:semiHidden="true" w:uiPriority="71" w:name="Colorful Shading Accent 6"/>
    <w:lsdException w:unhideWhenUsed="true" w:semiHidden="true" w:uiPriority="72" w:name="Colorful List Accent 6"/>
    <w:lsdException w:unhideWhenUsed="true" w:semiHidden="true"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B36EA"/>
    <w:pPr>
      <w:overflowPunct w:val="false"/>
      <w:autoSpaceDE w:val="false"/>
      <w:autoSpaceDN w:val="false"/>
      <w:adjustRightInd w:val="false"/>
    </w:pPr>
    <w:rPr>
      <w:sz w:val="22"/>
      <w:lang w:val="en-GB"/>
    </w:rPr>
  </w:style>
  <w:style w:styleId="Naslov1" w:type="paragraph">
    <w:name w:val="heading 1"/>
    <w:basedOn w:val="Normal"/>
    <w:next w:val="Normal"/>
    <w:qFormat/>
    <w:rsid w:val="00BB36EA"/>
    <w:pPr>
      <w:keepNext/>
      <w:spacing w:after="60" w:before="240"/>
      <w:outlineLvl w:val="0"/>
    </w:pPr>
    <w:rPr>
      <w:rFonts w:hAnsi="Arial" w:ascii="Arial"/>
      <w:b/>
      <w:kern w:val="28"/>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0144CF"/>
    <w:rPr>
      <w:rFonts w:cs="Segoe UI" w:hAnsi="Segoe UI" w:ascii="Segoe UI"/>
      <w:sz w:val="18"/>
      <w:szCs w:val="18"/>
    </w:rPr>
  </w:style>
  <w:style w:customStyle="true" w:styleId="TekstbaloniaChar" w:type="character">
    <w:name w:val="Tekst balončića Char"/>
    <w:link w:val="Tekstbalonia"/>
    <w:rsid w:val="000144CF"/>
    <w:rPr>
      <w:rFonts w:cs="Segoe UI" w:hAnsi="Segoe UI" w:ascii="Segoe UI"/>
      <w:sz w:val="18"/>
      <w:szCs w:val="18"/>
      <w:lang w:val="en-GB"/>
    </w:rPr>
  </w:style>
  <w:style w:styleId="Odlomakpopisa" w:type="paragraph">
    <w:name w:val="List Paragraph"/>
    <w:basedOn w:val="Normal"/>
    <w:uiPriority w:val="34"/>
    <w:qFormat/>
    <w:rsid w:val="00BD5631"/>
    <w:pPr>
      <w:ind w:left="720"/>
      <w:contextualSpacing/>
      <w:textAlignment w:val="baseline"/>
    </w:pPr>
    <w:rPr>
      <w:lang w:val="hr-HR"/>
    </w:rPr>
  </w:style>
  <w:style w:styleId="Tekstrezerviranogmjesta" w:type="character">
    <w:name w:val="Placeholder Text"/>
    <w:basedOn w:val="Zadanifontodlomka"/>
    <w:uiPriority w:val="99"/>
    <w:semiHidden/>
    <w:rsid w:val="00A8352C"/>
    <w:rPr>
      <w:color w:val="808080"/>
      <w:bdr w:space="0" w:sz="0" w:color="auto" w:val="none"/>
      <w:shd w:fill="auto" w:color="auto" w:val="clear"/>
    </w:rPr>
  </w:style>
  <w:style w:customStyle="true" w:styleId="eSPISCCParagraphDefaultFont" w:type="character">
    <w:name w:val="eSPIS_CC_Paragraph Default Font"/>
    <w:basedOn w:val="Zadanifontodlomka"/>
    <w:rsid w:val="00A8352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A8352C"/>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8352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8352C"/>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qFormat="1" w:uiPriority="34"/>
    <w:lsdException w:name="Quote" w:qFormat="1" w:uiPriority="29"/>
    <w:lsdException w:name="Intense Quote" w:qFormat="1" w:uiPriority="30"/>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B36EA"/>
    <w:pPr>
      <w:overflowPunct w:val="0"/>
      <w:autoSpaceDE w:val="0"/>
      <w:autoSpaceDN w:val="0"/>
      <w:adjustRightInd w:val="0"/>
    </w:pPr>
    <w:rPr>
      <w:sz w:val="22"/>
      <w:lang w:val="en-GB"/>
    </w:rPr>
  </w:style>
  <w:style w:styleId="Naslov1" w:type="paragraph">
    <w:name w:val="heading 1"/>
    <w:basedOn w:val="Normal"/>
    <w:next w:val="Normal"/>
    <w:qFormat/>
    <w:rsid w:val="00BB36EA"/>
    <w:pPr>
      <w:keepNext/>
      <w:spacing w:after="60" w:before="240"/>
      <w:outlineLvl w:val="0"/>
    </w:pPr>
    <w:rPr>
      <w:rFonts w:ascii="Arial" w:hAnsi="Arial"/>
      <w:b/>
      <w:kern w:val="28"/>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0144CF"/>
    <w:rPr>
      <w:rFonts w:ascii="Segoe UI" w:cs="Segoe UI" w:hAnsi="Segoe UI"/>
      <w:sz w:val="18"/>
      <w:szCs w:val="18"/>
    </w:rPr>
  </w:style>
  <w:style w:customStyle="1" w:styleId="TekstbaloniaChar" w:type="character">
    <w:name w:val="Tekst balončića Char"/>
    <w:link w:val="Tekstbalonia"/>
    <w:rsid w:val="000144CF"/>
    <w:rPr>
      <w:rFonts w:ascii="Segoe UI" w:cs="Segoe UI" w:hAnsi="Segoe UI"/>
      <w:sz w:val="18"/>
      <w:szCs w:val="18"/>
      <w:lang w:val="en-GB"/>
    </w:rPr>
  </w:style>
  <w:style w:styleId="Odlomakpopisa" w:type="paragraph">
    <w:name w:val="List Paragraph"/>
    <w:basedOn w:val="Normal"/>
    <w:uiPriority w:val="34"/>
    <w:qFormat/>
    <w:rsid w:val="00BD5631"/>
    <w:pPr>
      <w:ind w:left="720"/>
      <w:contextualSpacing/>
      <w:textAlignment w:val="baseline"/>
    </w:pPr>
    <w:rPr>
      <w:lang w:val="hr-HR"/>
    </w:rPr>
  </w:style>
  <w:style w:styleId="Tekstrezerviranogmjesta" w:type="character">
    <w:name w:val="Placeholder Text"/>
    <w:basedOn w:val="Zadanifontodlomka"/>
    <w:uiPriority w:val="99"/>
    <w:semiHidden/>
    <w:rsid w:val="00A8352C"/>
    <w:rPr>
      <w:color w:val="808080"/>
      <w:bdr w:color="auto" w:space="0" w:sz="0" w:val="none"/>
      <w:shd w:color="auto" w:fill="auto" w:val="clear"/>
    </w:rPr>
  </w:style>
  <w:style w:customStyle="1" w:styleId="eSPISCCParagraphDefaultFont" w:type="character">
    <w:name w:val="eSPIS_CC_Paragraph Default Font"/>
    <w:basedOn w:val="Zadanifontodlomka"/>
    <w:rsid w:val="00A8352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A8352C"/>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8352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8352C"/>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774219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prosinca 2018.</izvorni_sadrzaj>
    <derivirana_varijabla naziv="DomainObject.DatumDonosenjaOdluke_1">14.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St-1181/2017-387</izvorni_sadrzaj>
    <derivirana_varijabla naziv="DomainObject.Oznaka_1">St-1181/2017-387</derivirana_varijabla>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1181</izvorni_sadrzaj>
    <derivirana_varijabla naziv="DomainObject.Predmet.Broj_1">1181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2017.</izvorni_sadrzaj>
    <derivirana_varijabla naziv="DomainObject.Predmet.DatumOsnivanja_1">13.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original u referadi</izvorni_sadrzaj>
    <derivirana_varijabla naziv="DomainObject.Predmet.Opis_1">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St-1181/2017</izvorni_sadrzaj>
    <derivirana_varijabla naziv="DomainObject.Predmet.OznakaBroj_1">St-1181/2017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spojen st-2354/17
original spis u referadi</izvorni_sadrzaj>
    <derivirana_varijabla naziv="DomainObject.Predmet.PrimjedbaSuca_1">spojen st-2354/17
original spis u referadi</derivirana_varijabla>
  </DomainObject.Predmet.PrimjedbaSuca>
  <DomainObject.Predmet.ProtustrankaFormated>
    <izvorni_sadrzaj>  VIADUKT d.d. zastupanog po punomoćniku INOSLAV KORINČIĆ</izvorni_sadrzaj>
    <derivirana_varijabla naziv="DomainObject.Predmet.ProtustrankaFormated_1">  VIADUKT d.d. zastupanog po punomoćniku INOSLAV KORINČIĆ</derivirana_varijabla>
  </DomainObject.Predmet.ProtustrankaFormated>
  <DomainObject.Predmet.ProtustrankaFormatedOIB>
    <izvorni_sadrzaj>  VIADUKT d.d., OIB 74794390096 zastupanog po punomoćniku INOSLAV KORINČIĆ</izvorni_sadrzaj>
    <derivirana_varijabla naziv="DomainObject.Predmet.ProtustrankaFormatedOIB_1">  VIADUKT d.d., OIB 74794390096 zastupanog po punomoćniku INOSLAV KORINČIĆ</derivirana_varijabla>
  </DomainObject.Predmet.ProtustrankaFormatedOIB>
  <DomainObject.Predmet.ProtustrankaFormatedWithAdress>
    <izvorni_sadrzaj> VIADUKT d.d., Kranjčevićeva 2, 10000 Zagreb zastupanog po punomoćniku INOSLAV KORINČIĆ</izvorni_sadrzaj>
    <derivirana_varijabla naziv="DomainObject.Predmet.ProtustrankaFormatedWithAdress_1"> VIADUKT d.d., Kranjčevićeva 2, 10000 Zagreb zastupanog po punomoćniku INOSLAV KORINČIĆ</derivirana_varijabla>
  </DomainObject.Predmet.ProtustrankaFormatedWithAdress>
  <DomainObject.Predmet.ProtustrankaFormatedWithAdressOIB>
    <izvorni_sadrzaj> VIADUKT d.d., OIB 74794390096, Kranjčevićeva 2, 10000 Zagreb zastupanog po punomoćniku INOSLAV KORINČIĆ</izvorni_sadrzaj>
    <derivirana_varijabla naziv="DomainObject.Predmet.ProtustrankaFormatedWithAdressOIB_1"> VIADUKT d.d., OIB 74794390096, Kranjčevićeva 2, 10000 Zagreb zastupanog po punomoćniku INOSLAV KORINČIĆ</derivirana_varijabla>
  </DomainObject.Predmet.ProtustrankaFormatedWithAdressOIB>
  <DomainObject.Predmet.ProtustrankaWithAdress>
    <izvorni_sadrzaj>VIADUKT d.d. Kranjčevićeva 2, 10000 Zagreb</izvorni_sadrzaj>
    <derivirana_varijabla naziv="DomainObject.Predmet.ProtustrankaWithAdress_1">VIADUKT d.d. Kranjčevićeva 2, 10000 Zagreb</derivirana_varijabla>
  </DomainObject.Predmet.ProtustrankaWithAdress>
  <DomainObject.Predmet.ProtustrankaWithAdressOIB>
    <izvorni_sadrzaj>VIADUKT d.d., OIB 74794390096, Kranjčevićeva 2, 10000 Zagreb</izvorni_sadrzaj>
    <derivirana_varijabla naziv="DomainObject.Predmet.ProtustrankaWithAdressOIB_1">VIADUKT d.d., OIB 74794390096, Kranjčevićeva 2, 10000 Zagreb</derivirana_varijabla>
  </DomainObject.Predmet.ProtustrankaWithAdressOIB>
  <DomainObject.Predmet.ProtustrankaNazivFormated>
    <izvorni_sadrzaj>VIADUKT d.d.</izvorni_sadrzaj>
    <derivirana_varijabla naziv="DomainObject.Predmet.ProtustrankaNazivFormated_1">VIADUKT d.d.</derivirana_varijabla>
  </DomainObject.Predmet.ProtustrankaNazivFormated>
  <DomainObject.Predmet.ProtustrankaNazivFormatedOIB>
    <izvorni_sadrzaj>VIADUKT d.d., OIB 74794390096</izvorni_sadrzaj>
    <derivirana_varijabla naziv="DomainObject.Predmet.ProtustrankaNazivFormatedOIB_1">VIADUKT d.d., OIB 74794390096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16. studenog 2018.</izvorni_sadrzaj>
    <derivirana_varijabla naziv="DomainObject.Predmet.SpisIzvanSuda.DatumIzlazaSpisa_1">16. studenog 2018.</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Vrhovni sud Republike Hrvatske</izvorni_sadrzaj>
    <derivirana_varijabla naziv="DomainObject.Predmet.SpisIzvanSuda.LokacijaSpisa_1">Vrhovni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Holcim (Hrvatska), d.o.o. zastupanog po punomoćniku Odvjetničko društvo LJUBENKO &amp; PARTNERI društvo s ograničenom odgovornošću za odvjetničke usluge; Damir Kezele; VIADUKT graditeljsko dioničko društvo</izvorni_sadrzaj>
    <derivirana_varijabla naziv="DomainObject.Predmet.StrankaFormated_1">  Holcim (Hrvatska), d.o.o. zastupanog po punomoćniku Odvjetničko društvo LJUBENKO &amp; PARTNERI društvo s ograničenom odgovornošću za odvjetničke usluge; Damir Kezele; VIADUKT graditeljsko dioničko društvo</derivirana_varijabla>
  </DomainObject.Predmet.StrankaFormated>
  <DomainObject.Predmet.StrankaFormatedOIB>
    <izvorni_sadrzaj>  Holcim (Hrvatska), d.o.o., OIB 60131430579 zastupanog po punomoćniku Odvjetničko društvo LJUBENKO &amp; PARTNERI društvo s ograničenom odgovornošću za odvjetničke usluge; Damir Kezele, OIB 18741994689; VIADUKT graditeljsko dioničko društvo, OIB 74794390096</izvorni_sadrzaj>
    <derivirana_varijabla naziv="DomainObject.Predmet.StrankaFormatedOIB_1">  Holcim (Hrvatska), d.o.o., OIB 60131430579 zastupanog po punomoćniku Odvjetničko društvo LJUBENKO &amp; PARTNERI društvo s ograničenom odgovornošću za odvjetničke usluge; Damir Kezele, OIB 18741994689; VIADUKT graditeljsko dioničko društvo, OIB 74794390096</derivirana_varijabla>
  </DomainObject.Predmet.StrankaFormatedOIB>
  <DomainObject.Predmet.StrankaFormatedWithAdress>
    <izvorni_sadrzaj> Holcim (Hrvatska), d.o.o., Koromačno 7B, 52222 Koromačno zastupanog po punomoćniku Odvjetničko društvo LJUBENKO &amp; PARTNERI društvo s ograničenom odgovornošću za odvjetničke usluge; Damir Kezele, Kajfešov Brijeg 10, 10000 Zagreb; VIADUKT graditeljsko dioničko društvo, Kranjčevićeva 2, 10000 Zagreb</izvorni_sadrzaj>
    <derivirana_varijabla naziv="DomainObject.Predmet.StrankaFormatedWithAdress_1"> Holcim (Hrvatska), d.o.o., Koromačno 7B, 52222 Koromačno zastupanog po punomoćniku Odvjetničko društvo LJUBENKO &amp; PARTNERI društvo s ograničenom odgovornošću za odvjetničke usluge; Damir Kezele, Kajfešov Brijeg 10, 10000 Zagreb; VIADUKT graditeljsko dioničko društvo, Kranjčevićeva 2, 10000 Zagreb</derivirana_varijabla>
  </DomainObject.Predmet.StrankaFormatedWithAdress>
  <DomainObject.Predmet.StrankaFormatedWithAdressOIB>
    <izvorni_sadrzaj> Holcim (Hrvatska), d.o.o., OIB 60131430579, Koromačno 7B, 52222 Koromačno zastupanog po punomoćniku Odvjetničko društvo LJUBENKO &amp; PARTNERI društvo s ograničenom odgovornošću za odvjetničke usluge; Damir Kezele, OIB 18741994689, Kajfešov Brijeg 10, 10000 Zagreb; VIADUKT graditeljsko dioničko društvo, OIB 74794390096, Kranjčevićeva 2, 10000 Zagreb</izvorni_sadrzaj>
    <derivirana_varijabla naziv="DomainObject.Predmet.StrankaFormatedWithAdressOIB_1"> Holcim (Hrvatska), d.o.o., OIB 60131430579, Koromačno 7B, 52222 Koromačno zastupanog po punomoćniku Odvjetničko društvo LJUBENKO &amp; PARTNERI društvo s ograničenom odgovornošću za odvjetničke usluge; Damir Kezele, OIB 18741994689, Kajfešov Brijeg 10, 10000 Zagreb; VIADUKT graditeljsko dioničko društvo, OIB 74794390096, Kranjčevićeva 2, 10000 Zagreb</derivirana_varijabla>
  </DomainObject.Predmet.StrankaFormatedWithAdressOIB>
  <DomainObject.Predmet.StrankaWithAdress>
    <izvorni_sadrzaj>Holcim (Hrvatska), d.o.o. Koromačno 7B,52222 Koromačno,Damir Kezele Kajfešov Brijeg 10,10000 Zagreb,VIADUKT graditeljsko dioničko društvo Kranjčevićeva 2,10000 Zagreb</izvorni_sadrzaj>
    <derivirana_varijabla naziv="DomainObject.Predmet.StrankaWithAdress_1">Holcim (Hrvatska), d.o.o. Koromačno 7B,52222 Koromačno,Damir Kezele Kajfešov Brijeg 10,10000 Zagreb,VIADUKT graditeljsko dioničko društvo Kranjčevićeva 2,10000 Zagreb</derivirana_varijabla>
  </DomainObject.Predmet.StrankaWithAdress>
  <DomainObject.Predmet.StrankaWithAdressOIB>
    <izvorni_sadrzaj>Holcim (Hrvatska), d.o.o., OIB 60131430579, Koromačno 7B,52222 Koromačno,Damir Kezele, OIB 18741994689, Kajfešov Brijeg 10,10000 Zagreb,VIADUKT graditeljsko dioničko društvo, OIB 74794390096, Kranjčevićeva 2,10000 Zagreb</izvorni_sadrzaj>
    <derivirana_varijabla naziv="DomainObject.Predmet.StrankaWithAdressOIB_1">Holcim (Hrvatska), d.o.o., OIB 60131430579, Koromačno 7B,52222 Koromačno,Damir Kezele, OIB 18741994689, Kajfešov Brijeg 10,10000 Zagreb,VIADUKT graditeljsko dioničko društvo, OIB 74794390096, Kranjčevićeva 2,10000 Zagreb</derivirana_varijabla>
  </DomainObject.Predmet.StrankaWithAdressOIB>
  <DomainObject.Predmet.StrankaNazivFormated>
    <izvorni_sadrzaj>Holcim (Hrvatska), d.o.o.,Damir Kezele,VIADUKT graditeljsko dioničko društvo</izvorni_sadrzaj>
    <derivirana_varijabla naziv="DomainObject.Predmet.StrankaNazivFormated_1">Holcim (Hrvatska), d.o.o.,Damir Kezele,VIADUKT graditeljsko dioničko društvo</derivirana_varijabla>
  </DomainObject.Predmet.StrankaNazivFormated>
  <DomainObject.Predmet.StrankaNazivFormatedOIB>
    <izvorni_sadrzaj>Holcim (Hrvatska), d.o.o., OIB 60131430579,Damir Kezele, OIB 18741994689,VIADUKT graditeljsko dioničko društvo, OIB 74794390096</izvorni_sadrzaj>
    <derivirana_varijabla naziv="DomainObject.Predmet.StrankaNazivFormatedOIB_1">Holcim (Hrvatska), d.o.o., OIB 60131430579,Damir Kezele, OIB 18741994689,VIADUKT graditeljsko dioničko društvo, OIB 74794390096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Holcim (Hrvatska), d.o.o. zastupanog po punomoćniku Odvjetničko društvo LJUBENKO &amp; PARTNERI društvo s ograničenom odgovornošću za odvjetničke usluge</item>
      <item>Damir Kezele</item>
      <item>VIADUKT graditeljsko dioničko društvo</item>
    </izvorni_sadrzaj>
    <derivirana_varijabla naziv="DomainObject.Predmet.StrankaListFormated_1">
      <item>Holcim (Hrvatska), d.o.o. zastupanog po punomoćniku Odvjetničko društvo LJUBENKO &amp; PARTNERI društvo s ograničenom odgovornošću za odvjetničke usluge</item>
      <item>Damir Kezele</item>
      <item>VIADUKT graditeljsko dioničko društvo</item>
    </derivirana_varijabla>
  </DomainObject.Predmet.StrankaListFormated>
  <DomainObject.Predmet.StrankaListFormatedOIB>
    <izvorni_sadrzaj>
      <item>Holcim (Hrvatska), d.o.o., OIB 60131430579 zastupanog po punomoćniku Odvjetničko društvo LJUBENKO &amp; PARTNERI društvo s ograničenom odgovornošću za odvjetničke usluge</item>
      <item>Damir Kezele, OIB 18741994689</item>
      <item>VIADUKT graditeljsko dioničko društvo, OIB 74794390096</item>
    </izvorni_sadrzaj>
    <derivirana_varijabla naziv="DomainObject.Predmet.StrankaListFormatedOIB_1">
      <item>Holcim (Hrvatska), d.o.o., OIB 60131430579 zastupanog po punomoćniku Odvjetničko društvo LJUBENKO &amp; PARTNERI društvo s ograničenom odgovornošću za odvjetničke usluge</item>
      <item>Damir Kezele, OIB 18741994689</item>
      <item>VIADUKT graditeljsko dioničko društvo, OIB 74794390096</item>
    </derivirana_varijabla>
  </DomainObject.Predmet.StrankaListFormatedOIB>
  <DomainObject.Predmet.StrankaListFormatedWithAdress>
    <izvorni_sadrzaj>
      <item>Holcim (Hrvatska), d.o.o., Koromačno 7B, 52222 Koromačno zastupanog po punomoćniku Odvjetničko društvo LJUBENKO &amp; PARTNERI društvo s ograničenom odgovornošću za odvjetničke usluge</item>
      <item>Damir Kezele, Kajfešov Brijeg 10, 10000 Zagreb</item>
      <item>VIADUKT graditeljsko dioničko društvo, Kranjčevićeva 2, 10000 Zagreb</item>
    </izvorni_sadrzaj>
    <derivirana_varijabla naziv="DomainObject.Predmet.StrankaListFormatedWithAdress_1">
      <item>Holcim (Hrvatska), d.o.o., Koromačno 7B, 52222 Koromačno zastupanog po punomoćniku Odvjetničko društvo LJUBENKO &amp; PARTNERI društvo s ograničenom odgovornošću za odvjetničke usluge</item>
      <item>Damir Kezele, Kajfešov Brijeg 10, 10000 Zagreb</item>
      <item>VIADUKT graditeljsko dioničko društvo, Kranjčevićeva 2, 10000 Zagreb</item>
    </derivirana_varijabla>
  </DomainObject.Predmet.StrankaListFormatedWithAdress>
  <DomainObject.Predmet.StrankaListFormatedWithAdressOIB>
    <izvorni_sadrzaj>
      <item>Holcim (Hrvatska), d.o.o., OIB 60131430579, Koromačno 7B, 52222 Koromačno zastupanog po punomoćniku Odvjetničko društvo LJUBENKO &amp; PARTNERI društvo s ograničenom odgovornošću za odvjetničke usluge</item>
      <item>Damir Kezele, OIB 18741994689, Kajfešov Brijeg 10, 10000 Zagreb</item>
      <item>VIADUKT graditeljsko dioničko društvo, OIB 74794390096, Kranjčevićeva 2, 10000 Zagreb</item>
    </izvorni_sadrzaj>
    <derivirana_varijabla naziv="DomainObject.Predmet.StrankaListFormatedWithAdressOIB_1">
      <item>Holcim (Hrvatska), d.o.o., OIB 60131430579, Koromačno 7B, 52222 Koromačno zastupanog po punomoćniku Odvjetničko društvo LJUBENKO &amp; PARTNERI društvo s ograničenom odgovornošću za odvjetničke usluge</item>
      <item>Damir Kezele, OIB 18741994689, Kajfešov Brijeg 10, 10000 Zagreb</item>
      <item>VIADUKT graditeljsko dioničko društvo, OIB 74794390096, Kranjčevićeva 2, 10000 Zagreb</item>
    </derivirana_varijabla>
  </DomainObject.Predmet.StrankaListFormatedWithAdressOIB>
  <DomainObject.Predmet.StrankaListNazivFormated>
    <izvorni_sadrzaj>
      <item>Holcim (Hrvatska), d.o.o.</item>
      <item>Damir Kezele</item>
      <item>VIADUKT graditeljsko dioničko društvo</item>
    </izvorni_sadrzaj>
    <derivirana_varijabla naziv="DomainObject.Predmet.StrankaListNazivFormated_1">
      <item>Holcim (Hrvatska), d.o.o.</item>
      <item>Damir Kezele</item>
      <item>VIADUKT graditeljsko dioničko društvo</item>
    </derivirana_varijabla>
  </DomainObject.Predmet.StrankaListNazivFormated>
  <DomainObject.Predmet.StrankaListNazivFormatedOIB>
    <izvorni_sadrzaj>
      <item>Holcim (Hrvatska), d.o.o., OIB 60131430579</item>
      <item>Damir Kezele, OIB 18741994689</item>
      <item>VIADUKT graditeljsko dioničko društvo, OIB 74794390096</item>
    </izvorni_sadrzaj>
    <derivirana_varijabla naziv="DomainObject.Predmet.StrankaListNazivFormatedOIB_1">
      <item>Holcim (Hrvatska), d.o.o., OIB 60131430579</item>
      <item>Damir Kezele, OIB 18741994689</item>
      <item>VIADUKT graditeljsko dioničko društvo, OIB 74794390096</item>
    </derivirana_varijabla>
  </DomainObject.Predmet.StrankaListNazivFormatedOIB>
  <DomainObject.Predmet.ProtuStrankaListFormated>
    <izvorni_sadrzaj>
      <item>VIADUKT d.d. zastupanog po punomoćniku INOSLAV KORINČIĆ</item>
    </izvorni_sadrzaj>
    <derivirana_varijabla naziv="DomainObject.Predmet.ProtuStrankaListFormated_1">
      <item>VIADUKT d.d. zastupanog po punomoćniku INOSLAV KORINČIĆ</item>
    </derivirana_varijabla>
  </DomainObject.Predmet.ProtuStrankaListFormated>
  <DomainObject.Predmet.ProtuStrankaListFormatedOIB>
    <izvorni_sadrzaj>
      <item>VIADUKT d.d., OIB 74794390096 zastupanog po punomoćniku INOSLAV KORINČIĆ</item>
    </izvorni_sadrzaj>
    <derivirana_varijabla naziv="DomainObject.Predmet.ProtuStrankaListFormatedOIB_1">
      <item>VIADUKT d.d., OIB 74794390096 zastupanog po punomoćniku INOSLAV KORINČIĆ</item>
    </derivirana_varijabla>
  </DomainObject.Predmet.ProtuStrankaListFormatedOIB>
  <DomainObject.Predmet.ProtuStrankaListFormatedWithAdress>
    <izvorni_sadrzaj>
      <item>VIADUKT d.d., Kranjčevićeva 2, 10000 Zagreb zastupanog po punomoćniku INOSLAV KORINČIĆ</item>
    </izvorni_sadrzaj>
    <derivirana_varijabla naziv="DomainObject.Predmet.ProtuStrankaListFormatedWithAdress_1">
      <item>VIADUKT d.d., Kranjčevićeva 2, 10000 Zagreb zastupanog po punomoćniku INOSLAV KORINČIĆ</item>
    </derivirana_varijabla>
  </DomainObject.Predmet.ProtuStrankaListFormatedWithAdress>
  <DomainObject.Predmet.ProtuStrankaListFormatedWithAdressOIB>
    <izvorni_sadrzaj>
      <item>VIADUKT d.d., OIB 74794390096, Kranjčevićeva 2, 10000 Zagreb zastupanog po punomoćniku INOSLAV KORINČIĆ</item>
    </izvorni_sadrzaj>
    <derivirana_varijabla naziv="DomainObject.Predmet.ProtuStrankaListFormatedWithAdressOIB_1">
      <item>VIADUKT d.d., OIB 74794390096, Kranjčevićeva 2, 10000 Zagreb zastupanog po punomoćniku INOSLAV KORINČIĆ</item>
    </derivirana_varijabla>
  </DomainObject.Predmet.ProtuStrankaListFormatedWithAdressOIB>
  <DomainObject.Predmet.ProtuStrankaListNazivFormated>
    <izvorni_sadrzaj>
      <item>VIADUKT d.d.</item>
    </izvorni_sadrzaj>
    <derivirana_varijabla naziv="DomainObject.Predmet.ProtuStrankaListNazivFormated_1">
      <item>VIADUKT d.d.</item>
    </derivirana_varijabla>
  </DomainObject.Predmet.ProtuStrankaListNazivFormated>
  <DomainObject.Predmet.ProtuStrankaListNazivFormatedOIB>
    <izvorni_sadrzaj>
      <item>VIADUKT d.d., OIB 74794390096</item>
    </izvorni_sadrzaj>
    <derivirana_varijabla naziv="DomainObject.Predmet.ProtuStrankaListNazivFormatedOIB_1">
      <item>VIADUKT d.d., OIB 74794390096</item>
    </derivirana_varijabla>
  </DomainObject.Predmet.ProtuStrankaListNazivFormatedOIB>
  <DomainObject.Predmet.OstaliListFormated>
    <izvorni_sadrzaj>
      <item>OD Ljubenko&amp; partneri j.t.d.</item>
      <item>Odvjetničko društvo LJUBENKO &amp; PARTNERI društvo s ograničenom odgovornošću za odvjetničke usluge punomoćnik sudionika u postupku Holcim (Hrvatska), d.o.o.</item>
      <item>INOSLAV KORINČIĆ punomoćnik sudionika u postupku VIADUKT d.d.</item>
      <item>Damir Kezele</item>
      <item>PRIVREDNA BANKA ZAGREB d.d. n/r Dražen Vrbetić</item>
      <item>ERSTE&amp;STEIERMARKISCHE BANK d.d.n/r Mario Majstorović</item>
      <item>IGMA d.o.o.</item>
      <item>Helena Putica</item>
      <item>HRVATSKA POŠTA d.d.</item>
      <item>MF POREZNA UPRAVA-SREDIŠNJI URED</item>
      <item>HRVATSKE AUTOCESTE d.o.o.</item>
      <item>Nenad Grof</item>
      <item>Tomislav Dumenčić</item>
      <item>Odvj. društvo Pećarević &amp; Relić</item>
      <item>mr. sc. Ivica Pezo</item>
    </izvorni_sadrzaj>
    <derivirana_varijabla naziv="DomainObject.Predmet.OstaliListFormated_1">
      <item>OD Ljubenko&amp; partneri j.t.d.</item>
      <item>Odvjetničko društvo LJUBENKO &amp; PARTNERI društvo s ograničenom odgovornošću za odvjetničke usluge punomoćnik sudionika u postupku Holcim (Hrvatska), d.o.o.</item>
      <item>INOSLAV KORINČIĆ punomoćnik sudionika u postupku VIADUKT d.d.</item>
      <item>Damir Kezele</item>
      <item>PRIVREDNA BANKA ZAGREB d.d. n/r Dražen Vrbetić</item>
      <item>ERSTE&amp;STEIERMARKISCHE BANK d.d.n/r Mario Majstorović</item>
      <item>IGMA d.o.o.</item>
      <item>Helena Putica</item>
      <item>HRVATSKA POŠTA d.d.</item>
      <item>MF POREZNA UPRAVA-SREDIŠNJI URED</item>
      <item>HRVATSKE AUTOCESTE d.o.o.</item>
      <item>Nenad Grof</item>
      <item>Tomislav Dumenčić</item>
      <item>Odvj. društvo Pećarević &amp; Relić</item>
      <item>mr. sc. Ivica Pezo</item>
    </derivirana_varijabla>
  </DomainObject.Predmet.OstaliListFormated>
  <DomainObject.Predmet.OstaliListFormatedOIB>
    <izvorni_sadrzaj>
      <item>OD Ljubenko&amp; partneri j.t.d.</item>
      <item>Odvjetničko društvo LJUBENKO &amp; PARTNERI društvo s ograničenom odgovornošću za odvjetničke usluge, OIB 44071613559 punomoćnik sudionika u postupku Holcim (Hrvatska), d.o.o.</item>
      <item>INOSLAV KORINČIĆ punomoćnik sudionika u postupku VIADUKT d.d.</item>
      <item>Damir Kezele, OIB 18741994689</item>
      <item>PRIVREDNA BANKA ZAGREB d.d. n/r Dražen Vrbetić</item>
      <item>ERSTE&amp;STEIERMARKISCHE BANK d.d.n/r Mario Majstorović</item>
      <item>IGMA d.o.o.</item>
      <item>Helena Putica</item>
      <item>HRVATSKA POŠTA d.d.</item>
      <item>MF POREZNA UPRAVA-SREDIŠNJI URED</item>
      <item>HRVATSKE AUTOCESTE d.o.o.</item>
      <item>Nenad Grof</item>
      <item>Tomislav Dumenčić</item>
      <item>Odvj. društvo Pećarević &amp; Relić</item>
      <item>mr. sc. Ivica Pezo</item>
    </izvorni_sadrzaj>
    <derivirana_varijabla naziv="DomainObject.Predmet.OstaliListFormatedOIB_1">
      <item>OD Ljubenko&amp; partneri j.t.d.</item>
      <item>Odvjetničko društvo LJUBENKO &amp; PARTNERI društvo s ograničenom odgovornošću za odvjetničke usluge, OIB 44071613559 punomoćnik sudionika u postupku Holcim (Hrvatska), d.o.o.</item>
      <item>INOSLAV KORINČIĆ punomoćnik sudionika u postupku VIADUKT d.d.</item>
      <item>Damir Kezele, OIB 18741994689</item>
      <item>PRIVREDNA BANKA ZAGREB d.d. n/r Dražen Vrbetić</item>
      <item>ERSTE&amp;STEIERMARKISCHE BANK d.d.n/r Mario Majstorović</item>
      <item>IGMA d.o.o.</item>
      <item>Helena Putica</item>
      <item>HRVATSKA POŠTA d.d.</item>
      <item>MF POREZNA UPRAVA-SREDIŠNJI URED</item>
      <item>HRVATSKE AUTOCESTE d.o.o.</item>
      <item>Nenad Grof</item>
      <item>Tomislav Dumenčić</item>
      <item>Odvj. društvo Pećarević &amp; Relić</item>
      <item>mr. sc. Ivica Pezo</item>
    </derivirana_varijabla>
  </DomainObject.Predmet.OstaliListFormatedOIB>
  <DomainObject.Predmet.OstaliListFormatedWithAdress>
    <izvorni_sadrzaj>
      <item>OD Ljubenko&amp; partneri j.t.d., Branimirova 29, 10000 Zagreb</item>
      <item>Odvjetničko društvo LJUBENKO &amp; PARTNERI društvo s ograničenom odgovornošću za odvjetničke usluge, Branimirova 29, 10000 Zagreb punomoćnik sudionika u postupku Holcim (Hrvatska), d.o.o.</item>
      <item>INOSLAV KORINČIĆ, Mihovila Krušlina 14, 10290 Zaprešić punomoćnik sudionika u postupku VIADUKT d.d.</item>
      <item>Damir Kezele, Kajfešov brijeg 10, 10000 Zagreb</item>
      <item>PRIVREDNA BANKA ZAGREB d.d. n/r Dražen Vrbetić, Radnička cesta 44, 10000 Zagreb</item>
      <item>ERSTE&amp;STEIERMARKISCHE BANK d.d.n/r Mario Majstorović, Ivana Lucića 2, 10000 Zagreb</item>
      <item>IGMA d.o.o., Ciglana 10, 34310 Koprivnica</item>
      <item>Helena Putica, Kružna 22, 10000 Zagreb</item>
      <item>HRVATSKA POŠTA d.d., Jurišićeva 13, 10000 Zagreb</item>
      <item>MF POREZNA UPRAVA-SREDIŠNJI URED, Boškovićeva 5, 10000 Zagreb</item>
      <item>HRVATSKE AUTOCESTE d.o.o., Širolina 4, 10000 Zagreb</item>
      <item>Nenad Grof, Nikole Pavića 7, 10000 Zagreb</item>
      <item>Tomislav Dumenčić, Trg hrvatskih velikana 4,p.p. 813, 10000 Zagreb</item>
      <item>Odvj. društvo Pećarević &amp; Relić, Zaharova 5, 10000 Zagreb</item>
      <item>mr. sc. Ivica Pezo, Vrbani 4, 10000 Zagreb</item>
    </izvorni_sadrzaj>
    <derivirana_varijabla naziv="DomainObject.Predmet.OstaliListFormatedWithAdress_1">
      <item>OD Ljubenko&amp; partneri j.t.d., Branimirova 29, 10000 Zagreb</item>
      <item>Odvjetničko društvo LJUBENKO &amp; PARTNERI društvo s ograničenom odgovornošću za odvjetničke usluge, Branimirova 29, 10000 Zagreb punomoćnik sudionika u postupku Holcim (Hrvatska), d.o.o.</item>
      <item>INOSLAV KORINČIĆ, Mihovila Krušlina 14, 10290 Zaprešić punomoćnik sudionika u postupku VIADUKT d.d.</item>
      <item>Damir Kezele, Kajfešov brijeg 10, 10000 Zagreb</item>
      <item>PRIVREDNA BANKA ZAGREB d.d. n/r Dražen Vrbetić, Radnička cesta 44, 10000 Zagreb</item>
      <item>ERSTE&amp;STEIERMARKISCHE BANK d.d.n/r Mario Majstorović, Ivana Lucića 2, 10000 Zagreb</item>
      <item>IGMA d.o.o., Ciglana 10, 34310 Koprivnica</item>
      <item>Helena Putica, Kružna 22, 10000 Zagreb</item>
      <item>HRVATSKA POŠTA d.d., Jurišićeva 13, 10000 Zagreb</item>
      <item>MF POREZNA UPRAVA-SREDIŠNJI URED, Boškovićeva 5, 10000 Zagreb</item>
      <item>HRVATSKE AUTOCESTE d.o.o., Širolina 4, 10000 Zagreb</item>
      <item>Nenad Grof, Nikole Pavića 7, 10000 Zagreb</item>
      <item>Tomislav Dumenčić, Trg hrvatskih velikana 4,p.p. 813, 10000 Zagreb</item>
      <item>Odvj. društvo Pećarević &amp; Relić, Zaharova 5, 10000 Zagreb</item>
      <item>mr. sc. Ivica Pezo, Vrbani 4, 10000 Zagreb</item>
    </derivirana_varijabla>
  </DomainObject.Predmet.OstaliListFormatedWithAdress>
  <DomainObject.Predmet.OstaliListFormatedWithAdressOIB>
    <izvorni_sadrzaj>
      <item>OD Ljubenko&amp; partneri j.t.d., Branimirova 29, 10000 Zagreb</item>
      <item>Odvjetničko društvo LJUBENKO &amp; PARTNERI društvo s ograničenom odgovornošću za odvjetničke usluge, OIB 44071613559, Branimirova 29, 10000 Zagreb punomoćnik sudionika u postupku Holcim (Hrvatska), d.o.o.</item>
      <item>INOSLAV KORINČIĆ, Mihovila Krušlina 14, 10290 Zaprešić punomoćnik sudionika u postupku VIADUKT d.d.</item>
      <item>Damir Kezele, OIB 18741994689, Kajfešov brijeg 10, 10000 Zagreb</item>
      <item>PRIVREDNA BANKA ZAGREB d.d. n/r Dražen Vrbetić, Radnička cesta 44, 10000 Zagreb</item>
      <item>ERSTE&amp;STEIERMARKISCHE BANK d.d.n/r Mario Majstorović, Ivana Lucića 2, 10000 Zagreb</item>
      <item>IGMA d.o.o., Ciglana 10, 34310 Koprivnica</item>
      <item>Helena Putica, Kružna 22, 10000 Zagreb</item>
      <item>HRVATSKA POŠTA d.d., Jurišićeva 13, 10000 Zagreb</item>
      <item>MF POREZNA UPRAVA-SREDIŠNJI URED, Boškovićeva 5, 10000 Zagreb</item>
      <item>HRVATSKE AUTOCESTE d.o.o., Širolina 4, 10000 Zagreb</item>
      <item>Nenad Grof, Nikole Pavića 7, 10000 Zagreb</item>
      <item>Tomislav Dumenčić, Trg hrvatskih velikana 4,p.p. 813, 10000 Zagreb</item>
      <item>Odvj. društvo Pećarević &amp; Relić, Zaharova 5, 10000 Zagreb</item>
      <item>mr. sc. Ivica Pezo, Vrbani 4, 10000 Zagreb</item>
    </izvorni_sadrzaj>
    <derivirana_varijabla naziv="DomainObject.Predmet.OstaliListFormatedWithAdressOIB_1">
      <item>OD Ljubenko&amp; partneri j.t.d., Branimirova 29, 10000 Zagreb</item>
      <item>Odvjetničko društvo LJUBENKO &amp; PARTNERI društvo s ograničenom odgovornošću za odvjetničke usluge, OIB 44071613559, Branimirova 29, 10000 Zagreb punomoćnik sudionika u postupku Holcim (Hrvatska), d.o.o.</item>
      <item>INOSLAV KORINČIĆ, Mihovila Krušlina 14, 10290 Zaprešić punomoćnik sudionika u postupku VIADUKT d.d.</item>
      <item>Damir Kezele, OIB 18741994689, Kajfešov brijeg 10, 10000 Zagreb</item>
      <item>PRIVREDNA BANKA ZAGREB d.d. n/r Dražen Vrbetić, Radnička cesta 44, 10000 Zagreb</item>
      <item>ERSTE&amp;STEIERMARKISCHE BANK d.d.n/r Mario Majstorović, Ivana Lucića 2, 10000 Zagreb</item>
      <item>IGMA d.o.o., Ciglana 10, 34310 Koprivnica</item>
      <item>Helena Putica, Kružna 22, 10000 Zagreb</item>
      <item>HRVATSKA POŠTA d.d., Jurišićeva 13, 10000 Zagreb</item>
      <item>MF POREZNA UPRAVA-SREDIŠNJI URED, Boškovićeva 5, 10000 Zagreb</item>
      <item>HRVATSKE AUTOCESTE d.o.o., Širolina 4, 10000 Zagreb</item>
      <item>Nenad Grof, Nikole Pavića 7, 10000 Zagreb</item>
      <item>Tomislav Dumenčić, Trg hrvatskih velikana 4,p.p. 813, 10000 Zagreb</item>
      <item>Odvj. društvo Pećarević &amp; Relić, Zaharova 5, 10000 Zagreb</item>
      <item>mr. sc. Ivica Pezo, Vrbani 4, 10000 Zagreb</item>
    </derivirana_varijabla>
  </DomainObject.Predmet.OstaliListFormatedWithAdressOIB>
  <DomainObject.Predmet.OstaliListNazivFormated>
    <izvorni_sadrzaj>
      <item>OD Ljubenko&amp; partneri j.t.d.</item>
      <item>Odvjetničko društvo LJUBENKO &amp; PARTNERI društvo s ograničenom odgovornošću za odvjetničke usluge</item>
      <item>INOSLAV KORINČIĆ</item>
      <item>Damir Kezele</item>
      <item>PRIVREDNA BANKA ZAGREB d.d. n/r Dražen Vrbetić</item>
      <item>ERSTE&amp;STEIERMARKISCHE BANK d.d.n/r Mario Majstorović</item>
      <item>IGMA d.o.o.</item>
      <item>Helena Putica</item>
      <item>HRVATSKA POŠTA d.d.</item>
      <item>MF POREZNA UPRAVA-SREDIŠNJI URED</item>
      <item>HRVATSKE AUTOCESTE d.o.o.</item>
      <item>Nenad Grof</item>
      <item>Tomislav Dumenčić</item>
      <item>Odvj. društvo Pećarević &amp; Relić</item>
      <item>mr. sc. Ivica Pezo</item>
    </izvorni_sadrzaj>
    <derivirana_varijabla naziv="DomainObject.Predmet.OstaliListNazivFormated_1">
      <item>OD Ljubenko&amp; partneri j.t.d.</item>
      <item>Odvjetničko društvo LJUBENKO &amp; PARTNERI društvo s ograničenom odgovornošću za odvjetničke usluge</item>
      <item>INOSLAV KORINČIĆ</item>
      <item>Damir Kezele</item>
      <item>PRIVREDNA BANKA ZAGREB d.d. n/r Dražen Vrbetić</item>
      <item>ERSTE&amp;STEIERMARKISCHE BANK d.d.n/r Mario Majstorović</item>
      <item>IGMA d.o.o.</item>
      <item>Helena Putica</item>
      <item>HRVATSKA POŠTA d.d.</item>
      <item>MF POREZNA UPRAVA-SREDIŠNJI URED</item>
      <item>HRVATSKE AUTOCESTE d.o.o.</item>
      <item>Nenad Grof</item>
      <item>Tomislav Dumenčić</item>
      <item>Odvj. društvo Pećarević &amp; Relić</item>
      <item>mr. sc. Ivica Pezo</item>
    </derivirana_varijabla>
  </DomainObject.Predmet.OstaliListNazivFormated>
  <DomainObject.Predmet.OstaliListNazivFormatedOIB>
    <izvorni_sadrzaj>
      <item>OD Ljubenko&amp; partneri j.t.d.</item>
      <item>Odvjetničko društvo LJUBENKO &amp; PARTNERI društvo s ograničenom odgovornošću za odvjetničke usluge, OIB 44071613559</item>
      <item>INOSLAV KORINČIĆ</item>
      <item>Damir Kezele, OIB 18741994689</item>
      <item>PRIVREDNA BANKA ZAGREB d.d. n/r Dražen Vrbetić</item>
      <item>ERSTE&amp;STEIERMARKISCHE BANK d.d.n/r Mario Majstorović</item>
      <item>IGMA d.o.o.</item>
      <item>Helena Putica</item>
      <item>HRVATSKA POŠTA d.d.</item>
      <item>MF POREZNA UPRAVA-SREDIŠNJI URED</item>
      <item>HRVATSKE AUTOCESTE d.o.o.</item>
      <item>Nenad Grof</item>
      <item>Tomislav Dumenčić</item>
      <item>Odvj. društvo Pećarević &amp; Relić</item>
      <item>mr. sc. Ivica Pezo</item>
    </izvorni_sadrzaj>
    <derivirana_varijabla naziv="DomainObject.Predmet.OstaliListNazivFormatedOIB_1">
      <item>OD Ljubenko&amp; partneri j.t.d.</item>
      <item>Odvjetničko društvo LJUBENKO &amp; PARTNERI društvo s ograničenom odgovornošću za odvjetničke usluge, OIB 44071613559</item>
      <item>INOSLAV KORINČIĆ</item>
      <item>Damir Kezele, OIB 18741994689</item>
      <item>PRIVREDNA BANKA ZAGREB d.d. n/r Dražen Vrbetić</item>
      <item>ERSTE&amp;STEIERMARKISCHE BANK d.d.n/r Mario Majstorović</item>
      <item>IGMA d.o.o.</item>
      <item>Helena Putica</item>
      <item>HRVATSKA POŠTA d.d.</item>
      <item>MF POREZNA UPRAVA-SREDIŠNJI URED</item>
      <item>HRVATSKE AUTOCESTE d.o.o.</item>
      <item>Nenad Grof</item>
      <item>Tomislav Dumenčić</item>
      <item>Odvj. društvo Pećarević &amp; Relić</item>
      <item>mr. sc. Ivica Pezo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2018.</izvorni_sadrzaj>
    <derivirana_varijabla naziv="DomainObject.Datum_1">14. prosinca 2018.</derivirana_varijabla>
  </DomainObject.Datum>
  <DomainObject.PoslovniBrojDokumenta>
    <izvorni_sadrzaj>St-1181/2017-387</izvorni_sadrzaj>
    <derivirana_varijabla naziv="DomainObject.PoslovniBrojDokumenta_1">St-1181/2017-387</derivirana_varijabla>
  </DomainObject.PoslovniBrojDokumenta>
  <DomainObject.Predmet.StrankaIDrugi>
    <izvorni_sadrzaj>Holcim (Hrvatska), d.o.o. i dr.</izvorni_sadrzaj>
    <derivirana_varijabla naziv="DomainObject.Predmet.StrankaIDrugi_1">Holcim (Hrvatska), d.o.o. i dr.</derivirana_varijabla>
  </DomainObject.Predmet.StrankaIDrugi>
  <DomainObject.Predmet.ProtustrankaIDrugi>
    <izvorni_sadrzaj>VIADUKT d.d.</izvorni_sadrzaj>
    <derivirana_varijabla naziv="DomainObject.Predmet.ProtustrankaIDrugi_1">VIADUKT d.d.</derivirana_varijabla>
  </DomainObject.Predmet.ProtustrankaIDrugi>
  <DomainObject.Predmet.StrankaIDrugiAdressOIB>
    <izvorni_sadrzaj>Holcim (Hrvatska), d.o.o., OIB 60131430579, Koromačno 7B, 52222 Koromačno i dr.</izvorni_sadrzaj>
    <derivirana_varijabla naziv="DomainObject.Predmet.StrankaIDrugiAdressOIB_1">Holcim (Hrvatska), d.o.o., OIB 60131430579, Koromačno 7B, 52222 Koromačno i dr.</derivirana_varijabla>
  </DomainObject.Predmet.StrankaIDrugiAdressOIB>
  <DomainObject.Predmet.ProtustrankaIDrugiAdressOIB>
    <izvorni_sadrzaj>VIADUKT d.d., OIB 74794390096, Kranjčevićeva 2, 10000 Zagreb</izvorni_sadrzaj>
    <derivirana_varijabla naziv="DomainObject.Predmet.ProtustrankaIDrugiAdressOIB_1">VIADUKT d.d., OIB 74794390096, Kranjčevićeva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Holcim (Hrvatska), d.o.o.</item>
      <item>VIADUKT d.d.</item>
      <item>OD Ljubenko&amp; partneri j.t.d.</item>
      <item>Odvjetničko društvo LJUBENKO &amp; PARTNERI društvo s ograničenom odgovornošću za odvjetničke usluge</item>
      <item>INOSLAV KORINČIĆ</item>
      <item>Damir Kezele</item>
      <item>VIADUKT graditeljsko dioničko društvo</item>
      <item>Damir Kezele</item>
      <item>PRIVREDNA BANKA ZAGREB d.d. n/r Dražen Vrbetić</item>
      <item>ERSTE&amp;STEIERMARKISCHE BANK d.d.n/r Mario Majstorović</item>
      <item>IGMA d.o.o.</item>
      <item>Helena Putica</item>
      <item>HRVATSKA POŠTA d.d.</item>
      <item>MF POREZNA UPRAVA-SREDIŠNJI URED</item>
      <item>HRVATSKE AUTOCESTE d.o.o.</item>
      <item>Nenad Grof</item>
      <item>Tomislav Dumenčić</item>
      <item>Odvj. društvo Pećarević &amp; Relić</item>
      <item>mr. sc. Ivica Pezo</item>
    </izvorni_sadrzaj>
    <derivirana_varijabla naziv="DomainObject.Predmet.SudioniciListNaziv_1">
      <item>Holcim (Hrvatska), d.o.o.</item>
      <item>VIADUKT d.d.</item>
      <item>OD Ljubenko&amp; partneri j.t.d.</item>
      <item>Odvjetničko društvo LJUBENKO &amp; PARTNERI društvo s ograničenom odgovornošću za odvjetničke usluge</item>
      <item>INOSLAV KORINČIĆ</item>
      <item>Damir Kezele</item>
      <item>VIADUKT graditeljsko dioničko društvo</item>
      <item>Damir Kezele</item>
      <item>PRIVREDNA BANKA ZAGREB d.d. n/r Dražen Vrbetić</item>
      <item>ERSTE&amp;STEIERMARKISCHE BANK d.d.n/r Mario Majstorović</item>
      <item>IGMA d.o.o.</item>
      <item>Helena Putica</item>
      <item>HRVATSKA POŠTA d.d.</item>
      <item>MF POREZNA UPRAVA-SREDIŠNJI URED</item>
      <item>HRVATSKE AUTOCESTE d.o.o.</item>
      <item>Nenad Grof</item>
      <item>Tomislav Dumenčić</item>
      <item>Odvj. društvo Pećarević &amp; Relić</item>
      <item>mr. sc. Ivica Pezo</item>
    </derivirana_varijabla>
  </DomainObject.Predmet.SudioniciListNaziv>
  <DomainObject.Predmet.SudioniciListAdressOIB>
    <izvorni_sadrzaj>
      <item>Holcim (Hrvatska), d.o.o., OIB 60131430579, Koromačno 7B,52222 Koromačno</item>
      <item>VIADUKT d.d., OIB 74794390096, Kranjčevićeva 2,10000 Zagreb</item>
      <item>OD Ljubenko&amp; partneri j.t.d., Branimirova 29,10000 Zagreb</item>
      <item>Odvjetničko društvo LJUBENKO &amp; PARTNERI društvo s ograničenom odgovornošću za odvjetničke usluge, OIB 44071613559, Branimirova 29,10000 Zagreb</item>
      <item>INOSLAV KORINČIĆ, Mihovila Krušlina 14,10290 Zaprešić</item>
      <item>Damir Kezele, OIB 18741994689, Kajfešov Brijeg 10,10000 Zagreb</item>
      <item>VIADUKT graditeljsko dioničko društvo, OIB 74794390096, Kranjčevićeva 2,10000 Zagreb</item>
      <item>Damir Kezele, OIB 18741994689, Kajfešov brijeg 10,10000 Zagreb</item>
      <item>PRIVREDNA BANKA ZAGREB d.d. n/r Dražen Vrbetić, Radnička cesta 44,10000 Zagreb</item>
      <item>ERSTE&amp;STEIERMARKISCHE BANK d.d.n/r Mario Majstorović, Ivana Lucića 2,10000 Zagreb</item>
      <item>IGMA d.o.o., Ciglana 10,34310 Koprivnica</item>
      <item>Helena Putica, Kružna 22,10000 Zagreb</item>
      <item>HRVATSKA POŠTA d.d., Jurišićeva 13,10000 Zagreb</item>
      <item>MF POREZNA UPRAVA-SREDIŠNJI URED, Boškovićeva 5,10000 Zagreb</item>
      <item>HRVATSKE AUTOCESTE d.o.o., Širolina 4,10000 Zagreb</item>
      <item>Nenad Grof, Nikole Pavića 7,10000 Zagreb</item>
      <item>Tomislav Dumenčić, Trg hrvatskih velikana 4,p.p. 813,10000 Zagreb</item>
      <item>Odvj. društvo Pećarević &amp; Relić, Zaharova 5,10000 Zagreb</item>
      <item>mr. sc. Ivica Pezo, Vrbani 4,10000 Zagreb</item>
    </izvorni_sadrzaj>
    <derivirana_varijabla naziv="DomainObject.Predmet.SudioniciListAdressOIB_1">
      <item>Holcim (Hrvatska), d.o.o., OIB 60131430579, Koromačno 7B,52222 Koromačno</item>
      <item>VIADUKT d.d., OIB 74794390096, Kranjčevićeva 2,10000 Zagreb</item>
      <item>OD Ljubenko&amp; partneri j.t.d., Branimirova 29,10000 Zagreb</item>
      <item>Odvjetničko društvo LJUBENKO &amp; PARTNERI društvo s ograničenom odgovornošću za odvjetničke usluge, OIB 44071613559, Branimirova 29,10000 Zagreb</item>
      <item>INOSLAV KORINČIĆ, Mihovila Krušlina 14,10290 Zaprešić</item>
      <item>Damir Kezele, OIB 18741994689, Kajfešov Brijeg 10,10000 Zagreb</item>
      <item>VIADUKT graditeljsko dioničko društvo, OIB 74794390096, Kranjčevićeva 2,10000 Zagreb</item>
      <item>Damir Kezele, OIB 18741994689, Kajfešov brijeg 10,10000 Zagreb</item>
      <item>PRIVREDNA BANKA ZAGREB d.d. n/r Dražen Vrbetić, Radnička cesta 44,10000 Zagreb</item>
      <item>ERSTE&amp;STEIERMARKISCHE BANK d.d.n/r Mario Majstorović, Ivana Lucića 2,10000 Zagreb</item>
      <item>IGMA d.o.o., Ciglana 10,34310 Koprivnica</item>
      <item>Helena Putica, Kružna 22,10000 Zagreb</item>
      <item>HRVATSKA POŠTA d.d., Jurišićeva 13,10000 Zagreb</item>
      <item>MF POREZNA UPRAVA-SREDIŠNJI URED, Boškovićeva 5,10000 Zagreb</item>
      <item>HRVATSKE AUTOCESTE d.o.o., Širolina 4,10000 Zagreb</item>
      <item>Nenad Grof, Nikole Pavića 7,10000 Zagreb</item>
      <item>Tomislav Dumenčić, Trg hrvatskih velikana 4,p.p. 813,10000 Zagreb</item>
      <item>Odvj. društvo Pećarević &amp; Relić, Zaharova 5,10000 Zagreb</item>
      <item>mr. sc. Ivica Pezo, Vrbani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60131430579</item>
      <item>, OIB 74794390096</item>
      <item>, OIB null</item>
      <item>, OIB 44071613559</item>
      <item>, OIB null</item>
      <item>, OIB 18741994689</item>
      <item>, OIB 74794390096</item>
      <item>, OIB 18741994689</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60131430579</item>
      <item>, OIB 74794390096</item>
      <item>, OIB null</item>
      <item>, OIB 44071613559</item>
      <item>, OIB null</item>
      <item>, OIB 18741994689</item>
      <item>, OIB 74794390096</item>
      <item>, OIB 18741994689</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Milorad Zajkovski, OIB 59768013642, Ivana Vencla 32 Zaprešić</item>
    </izvorni_sadrzaj>
    <derivirana_varijabla naziv="DomainObject.Predmet.StecajniUpraviteljiListAddressOIB_1">
      <item>Milorad Zajkovski, OIB 59768013642, Ivana Vencla 32 Zaprešić</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prosinca 2018.</izvorni_sadrzaj>
    <derivirana_varijabla naziv="DomainObject.Predmet.DatumZadnjeOdrzaneSudskeRadnje_1">13. prosinca 2018.</derivirana_varijabla>
  </DomainObject.Predmet.DatumZadnjeOdrzaneSudskeRadnje>
  <DomainObject.PredzadnjaOdlukaIzPredmeta.DatumDonosenjaOdluke>
    <izvorni_sadrzaj>10. prosinca 2018.</izvorni_sadrzaj>
    <derivirana_varijabla naziv="DomainObject.PredzadnjaOdlukaIzPredmeta.DatumDonosenjaOdluke_1">10. prosinca 2018.</derivirana_varijabla>
  </DomainObject.PredzadnjaOdlukaIzPredmeta.DatumDonosenjaOdluke>
  <DomainObject.PredzadnjaOdlukaIzPredmeta.Oznaka>
    <izvorni_sadrzaj>St-1181/2017-386</izvorni_sadrzaj>
    <derivirana_varijabla naziv="DomainObject.PredzadnjaOdlukaIzPredmeta.Oznaka_1">St-1181/2017-386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1199</properties:Words>
  <properties:Characters>6838</properties:Characters>
  <properties:Lines>133</properties:Lines>
  <properties:Paragraphs>32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8072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2018-12-14T13:05:00Z</dcterms:created>
  <dc:creator>agalic</dc:creator>
  <cp:lastModifiedBy>Valentina Delač</cp:lastModifiedBy>
  <cp:lastPrinted>2018-12-14T13:07:00Z</cp:lastPrinted>
  <dcterms:modified xmlns:xsi="http://www.w3.org/2001/XMLSchema-instance" xsi:type="dcterms:W3CDTF">2018-12-14T13:09:00Z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St-1181/2017-387 / Odluka - Rješenje - odbačen zahtjev/prijedlog (Viadukt__Odbačaj_zahtjeva_za_ispravalk_tablica_Aleja_Finance.docx)</vt:lpwstr>
  </prop:property>
  <prop:property name="CC_coloring" pid="4" fmtid="{D5CDD505-2E9C-101B-9397-08002B2CF9AE}">
    <vt:bool>false</vt:bool>
  </prop:property>
  <prop:property name="BrojStranica" pid="5" fmtid="{D5CDD505-2E9C-101B-9397-08002B2CF9AE}">
    <vt:i4>3</vt:i4>
  </prop:property>
</prop:Properties>
</file>