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c906" w14:paraId="059c90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556C62">
        <w:rPr>
          <w:lang w:val="hr-HR"/>
        </w:rPr>
        <w:t xml:space="preserve"> </w:t>
      </w:r>
      <w:r w:rsidR="00573C2D">
        <w:rPr>
          <w:lang w:val="hr-HR"/>
        </w:rPr>
        <w:t xml:space="preserve"> </w:t>
      </w:r>
      <w:r w:rsidR="00DE1BF5">
        <w:rPr>
          <w:lang w:val="hr-HR"/>
        </w:rPr>
        <w:t xml:space="preserve">      </w:t>
      </w:r>
      <w:r w:rsidR="00573C2D">
        <w:rPr>
          <w:lang w:val="hr-HR"/>
        </w:rPr>
        <w:t xml:space="preserve">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0C08BA">
        <w:rPr>
          <w:lang w:val="hr-HR"/>
        </w:rPr>
        <w:t>193</w:t>
      </w:r>
      <w:r w:rsidR="0097587E">
        <w:rPr>
          <w:lang w:val="hr-HR"/>
        </w:rPr>
        <w:t>/</w:t>
      </w:r>
      <w:r w:rsidR="000C08BA">
        <w:rPr>
          <w:lang w:val="hr-HR"/>
        </w:rPr>
        <w:t>2017-2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C08BA">
        <w:rPr>
          <w:lang w:val="hr-HR"/>
        </w:rPr>
        <w:t xml:space="preserve">TRNOVEC </w:t>
      </w:r>
      <w:r w:rsidR="00964E64">
        <w:rPr>
          <w:lang w:val="hr-HR"/>
        </w:rPr>
        <w:t>jednostavno društvo s ograničenom odgovornošću za ugostiteljstvo, trgovinu i popravak vozila,</w:t>
      </w:r>
      <w:r w:rsidR="00556C62">
        <w:rPr>
          <w:lang w:val="hr-HR"/>
        </w:rPr>
        <w:t xml:space="preserve"> sa sjedištem u </w:t>
      </w:r>
      <w:r w:rsidR="00964E64">
        <w:rPr>
          <w:lang w:val="hr-HR"/>
        </w:rPr>
        <w:t>Koriji</w:t>
      </w:r>
      <w:r w:rsidR="00556C62">
        <w:rPr>
          <w:lang w:val="hr-HR"/>
        </w:rPr>
        <w:t>,</w:t>
      </w:r>
      <w:r w:rsidR="00964E64">
        <w:rPr>
          <w:lang w:val="hr-HR"/>
        </w:rPr>
        <w:t xml:space="preserve"> Virovitica, Nazorova cesta 38,</w:t>
      </w:r>
      <w:r w:rsidR="00556C62">
        <w:rPr>
          <w:lang w:val="hr-HR"/>
        </w:rPr>
        <w:t xml:space="preserve"> </w:t>
      </w:r>
      <w:r w:rsidR="00657903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964E64">
        <w:rPr>
          <w:lang w:val="hr-HR"/>
        </w:rPr>
        <w:t>010089468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964E64">
        <w:rPr>
          <w:lang w:val="hr-HR"/>
        </w:rPr>
        <w:t>94990313915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964E64">
        <w:rPr>
          <w:lang w:val="hr-HR"/>
        </w:rPr>
        <w:t>193</w:t>
      </w:r>
      <w:r w:rsidRPr="000664E3">
        <w:rPr>
          <w:lang w:val="hr-HR"/>
        </w:rPr>
        <w:t>/</w:t>
      </w:r>
      <w:r w:rsidR="00556C62">
        <w:rPr>
          <w:lang w:val="hr-HR"/>
        </w:rPr>
        <w:t>2017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964E64">
        <w:rPr>
          <w:lang w:val="hr-HR"/>
        </w:rPr>
        <w:t>9</w:t>
      </w:r>
      <w:r w:rsidR="004629E7">
        <w:rPr>
          <w:lang w:val="hr-HR"/>
        </w:rPr>
        <w:t xml:space="preserve">. </w:t>
      </w:r>
      <w:r w:rsidR="00556C62">
        <w:rPr>
          <w:lang w:val="hr-HR"/>
        </w:rPr>
        <w:t>veljače</w:t>
      </w:r>
      <w:r w:rsidRPr="000664E3">
        <w:rPr>
          <w:lang w:val="hr-HR"/>
        </w:rPr>
        <w:t xml:space="preserve"> </w:t>
      </w:r>
      <w:r w:rsidR="00556C62">
        <w:rPr>
          <w:lang w:val="hr-HR"/>
        </w:rPr>
        <w:t>2017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64E64">
        <w:rPr>
          <w:lang w:val="hr-HR"/>
        </w:rPr>
        <w:t>24.698,71</w:t>
      </w:r>
      <w:r w:rsidR="00DE1BF5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64E64">
        <w:rPr>
          <w:lang w:val="hr-HR"/>
        </w:rPr>
        <w:t>Valentino Trnovec, Korija, Nazorova cesta 38,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64E64">
        <w:rPr>
          <w:lang w:val="hr-HR"/>
        </w:rPr>
        <w:t>35592252559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57903">
        <w:rPr>
          <w:lang w:val="hr-HR"/>
        </w:rPr>
        <w:t>14</w:t>
      </w:r>
      <w:r w:rsidR="00E8008F">
        <w:rPr>
          <w:lang w:val="hr-HR"/>
        </w:rPr>
        <w:t xml:space="preserve">. </w:t>
      </w:r>
      <w:r w:rsidR="00657903">
        <w:rPr>
          <w:lang w:val="hr-HR"/>
        </w:rPr>
        <w:t>ožujka</w:t>
      </w:r>
      <w:r w:rsidRPr="000664E3">
        <w:rPr>
          <w:lang w:val="hr-HR"/>
        </w:rPr>
        <w:t xml:space="preserve"> </w:t>
      </w:r>
      <w:r w:rsidR="00657903">
        <w:rPr>
          <w:lang w:val="hr-HR"/>
        </w:rPr>
        <w:t>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65790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1C1C21" w:rsidP="001C1C21" w:rsidR="00D81A66">
      <w:pPr>
        <w:ind w:firstLine="4536"/>
        <w:rPr>
          <w:lang w:val="hr-HR"/>
        </w:rPr>
      </w:pPr>
      <w:r>
        <w:rPr>
          <w:lang w:val="hr-HR"/>
        </w:rPr>
        <w:t xml:space="preserve">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1C1C21" w:rsidP="001C1C21" w:rsidR="001C1C21">
      <w:pPr>
        <w:ind w:firstLine="4111"/>
        <w:rPr>
          <w:lang w:val="hr-HR"/>
        </w:rPr>
      </w:pPr>
      <w:r>
        <w:rPr>
          <w:lang w:val="hr-HR"/>
        </w:rPr>
        <w:t xml:space="preserve">      Za točnost otpravka-ovlašteni službenik</w:t>
      </w:r>
    </w:p>
    <w:p w:rsidRDefault="001C1C21" w:rsidP="001C1C21" w:rsidR="001C1C21" w:rsidRPr="000664E3">
      <w:pPr>
        <w:ind w:firstLine="4111"/>
        <w:rPr>
          <w:lang w:val="hr-HR"/>
        </w:rPr>
      </w:pPr>
      <w:r>
        <w:rPr>
          <w:lang w:val="hr-HR"/>
        </w:rPr>
        <w:t xml:space="preserve">                 Danijela Futač Hrgovan</w:t>
      </w:r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D67" w:rsidR="00037D67">
      <w:r>
        <w:separator/>
      </w:r>
    </w:p>
  </w:endnote>
  <w:endnote w:id="0" w:type="continuationSeparator">
    <w:p w:rsidRDefault="00037D67" w:rsidR="00037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D67" w:rsidR="00037D67">
      <w:r>
        <w:separator/>
      </w:r>
    </w:p>
  </w:footnote>
  <w:footnote w:id="0" w:type="continuationSeparator">
    <w:p w:rsidRDefault="00037D67" w:rsidR="00037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B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37D67"/>
    <w:rsid w:val="00071E80"/>
    <w:rsid w:val="00080DAD"/>
    <w:rsid w:val="000B6A05"/>
    <w:rsid w:val="000C08BA"/>
    <w:rsid w:val="000E2229"/>
    <w:rsid w:val="000E2494"/>
    <w:rsid w:val="001145C9"/>
    <w:rsid w:val="00184DF0"/>
    <w:rsid w:val="001B397D"/>
    <w:rsid w:val="001C1C21"/>
    <w:rsid w:val="00230CD2"/>
    <w:rsid w:val="002D335B"/>
    <w:rsid w:val="00310C83"/>
    <w:rsid w:val="0032457F"/>
    <w:rsid w:val="003E0954"/>
    <w:rsid w:val="003E56D2"/>
    <w:rsid w:val="004525DA"/>
    <w:rsid w:val="004629E7"/>
    <w:rsid w:val="004B7E8E"/>
    <w:rsid w:val="0052619D"/>
    <w:rsid w:val="00556C62"/>
    <w:rsid w:val="005712AE"/>
    <w:rsid w:val="00573C2D"/>
    <w:rsid w:val="005A21BE"/>
    <w:rsid w:val="00605F99"/>
    <w:rsid w:val="006107FD"/>
    <w:rsid w:val="00617995"/>
    <w:rsid w:val="00657903"/>
    <w:rsid w:val="00674F9D"/>
    <w:rsid w:val="006767EE"/>
    <w:rsid w:val="006A510D"/>
    <w:rsid w:val="006B32F7"/>
    <w:rsid w:val="00724C04"/>
    <w:rsid w:val="007E27E0"/>
    <w:rsid w:val="008259B1"/>
    <w:rsid w:val="00831DA7"/>
    <w:rsid w:val="00855DC5"/>
    <w:rsid w:val="008A217A"/>
    <w:rsid w:val="008E00AB"/>
    <w:rsid w:val="008E3DB0"/>
    <w:rsid w:val="00913E25"/>
    <w:rsid w:val="00964E64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5063A"/>
    <w:rsid w:val="00CA6057"/>
    <w:rsid w:val="00CD08D1"/>
    <w:rsid w:val="00CD6B0C"/>
    <w:rsid w:val="00D46E25"/>
    <w:rsid w:val="00D81A66"/>
    <w:rsid w:val="00DC7979"/>
    <w:rsid w:val="00DD78DD"/>
    <w:rsid w:val="00DE1BF5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1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1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TRNOVEC j.d.o.o. za ugostiteljstvo, trgovinu i popravak vozila</izvorni_sadrzaj>
    <derivirana_varijabla naziv="DomainObject.Predmet.ProtustrankaFormated_1">  TRNOVEC j.d.o.o. za ugostiteljstvo, trgovinu i popravak vozila</derivirana_varijabla>
  </DomainObject.Predmet.ProtustrankaFormated>
  <DomainObject.Predmet.ProtustrankaFormatedOIB>
    <izvorni_sadrzaj>  TRNOVEC j.d.o.o. za ugostiteljstvo, trgovinu i popravak vozila, OIB 94990313915</izvorni_sadrzaj>
    <derivirana_varijabla naziv="DomainObject.Predmet.ProtustrankaFormatedOIB_1">  TRNOVEC j.d.o.o. za ugostiteljstvo, trgovinu i popravak vozila, OIB 94990313915</derivirana_varijabla>
  </DomainObject.Predmet.ProtustrankaFormatedOIB>
  <DomainObject.Predmet.ProtustrankaFormatedWithAdress>
    <izvorni_sadrzaj> TRNOVEC j.d.o.o. za ugostiteljstvo, trgovinu i popravak vozila, Nazorova cesta 38, 33000 Korija</izvorni_sadrzaj>
    <derivirana_varijabla naziv="DomainObject.Predmet.ProtustrankaFormatedWithAdress_1"> TRNOVEC j.d.o.o. za ugostiteljstvo, trgovinu i popravak vozila, Nazorova cesta 38, 33000 Korija</derivirana_varijabla>
  </DomainObject.Predmet.ProtustrankaFormatedWithAdress>
  <DomainObject.Predmet.ProtustrankaFormatedWithAdressOIB>
    <izvorni_sadrzaj> TRNOVEC j.d.o.o. za ugostiteljstvo, trgovinu i popravak vozila, OIB 94990313915, Nazorova cesta 38, 33000 Korija</izvorni_sadrzaj>
    <derivirana_varijabla naziv="DomainObject.Predmet.ProtustrankaFormatedWithAdressOIB_1"> TRNOVEC j.d.o.o. za ugostiteljstvo, trgovinu i popravak vozila, OIB 94990313915, Nazorova cesta 38, 33000 Korija</derivirana_varijabla>
  </DomainObject.Predmet.ProtustrankaFormatedWithAdressOIB>
  <DomainObject.Predmet.ProtustrankaWithAdress>
    <izvorni_sadrzaj>TRNOVEC j.d.o.o. za ugostiteljstvo, trgovinu i popravak vozila Nazorova cesta 38, 33000 Korija</izvorni_sadrzaj>
    <derivirana_varijabla naziv="DomainObject.Predmet.ProtustrankaWithAdress_1">TRNOVEC j.d.o.o. za ugostiteljstvo, trgovinu i popravak vozila Nazorova cesta 38, 33000 Korija</derivirana_varijabla>
  </DomainObject.Predmet.ProtustrankaWithAdress>
  <DomainObject.Predmet.ProtustrankaWithAdressOIB>
    <izvorni_sadrzaj>TRNOVEC j.d.o.o. za ugostiteljstvo, trgovinu i popravak vozila, OIB 94990313915, Nazorova cesta 38, 33000 Korija</izvorni_sadrzaj>
    <derivirana_varijabla naziv="DomainObject.Predmet.ProtustrankaWithAdressOIB_1">TRNOVEC j.d.o.o. za ugostiteljstvo, trgovinu i popravak vozila, OIB 94990313915, Nazorova cesta 38, 33000 Korija</derivirana_varijabla>
  </DomainObject.Predmet.ProtustrankaWithAdressOIB>
  <DomainObject.Predmet.ProtustrankaNazivFormated>
    <izvorni_sadrzaj>TRNOVEC j.d.o.o. za ugostiteljstvo, trgovinu i popravak vozila</izvorni_sadrzaj>
    <derivirana_varijabla naziv="DomainObject.Predmet.ProtustrankaNazivFormated_1">TRNOVEC j.d.o.o. za ugostiteljstvo, trgovinu i popravak vozila</derivirana_varijabla>
  </DomainObject.Predmet.ProtustrankaNazivFormated>
  <DomainObject.Predmet.ProtustrankaNazivFormatedOIB>
    <izvorni_sadrzaj>TRNOVEC j.d.o.o. za ugostiteljstvo, trgovinu i popravak vozila, OIB 94990313915</izvorni_sadrzaj>
    <derivirana_varijabla naziv="DomainObject.Predmet.ProtustrankaNazivFormatedOIB_1">TRNOVEC j.d.o.o. za ugostiteljstvo, trgovinu i popravak vozila, OIB 94990313915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TRNOVEC j.d.o.o. za ugostiteljstvo, trgovinu i popravak vozila</item>
    </izvorni_sadrzaj>
    <derivirana_varijabla naziv="DomainObject.Predmet.ProtuStrankaListFormated_1">
      <item>TRNOVEC j.d.o.o. za ugostiteljstvo, trgovinu i popravak vozila</item>
    </derivirana_varijabla>
  </DomainObject.Predmet.ProtuStrankaListFormated>
  <DomainObject.Predmet.ProtuStrankaListFormatedOIB>
    <izvorni_sadrzaj>
      <item>TRNOVEC j.d.o.o. za ugostiteljstvo, trgovinu i popravak vozila, OIB 94990313915</item>
    </izvorni_sadrzaj>
    <derivirana_varijabla naziv="DomainObject.Predmet.ProtuStrankaListFormatedOIB_1">
      <item>TRNOVEC j.d.o.o. za ugostiteljstvo, trgovinu i popravak vozila, OIB 94990313915</item>
    </derivirana_varijabla>
  </DomainObject.Predmet.ProtuStrankaListFormatedOIB>
  <DomainObject.Predmet.ProtuStrankaListFormatedWithAdress>
    <izvorni_sadrzaj>
      <item>TRNOVEC j.d.o.o. za ugostiteljstvo, trgovinu i popravak vozila, Nazorova cesta 38, 33000 Korija</item>
    </izvorni_sadrzaj>
    <derivirana_varijabla naziv="DomainObject.Predmet.ProtuStrankaListFormatedWithAdress_1">
      <item>TRNOVEC j.d.o.o. za ugostiteljstvo, trgovinu i popravak vozila, Nazorova cesta 38, 33000 Korija</item>
    </derivirana_varijabla>
  </DomainObject.Predmet.ProtuStrankaListFormatedWithAdress>
  <DomainObject.Predmet.ProtuStrankaListFormatedWithAdressOIB>
    <izvorni_sadrzaj>
      <item>TRNOVEC j.d.o.o. za ugostiteljstvo, trgovinu i popravak vozila, OIB 94990313915, Nazorova cesta 38, 33000 Korija</item>
    </izvorni_sadrzaj>
    <derivirana_varijabla naziv="DomainObject.Predmet.ProtuStrankaListFormatedWithAdressOIB_1">
      <item>TRNOVEC j.d.o.o. za ugostiteljstvo, trgovinu i popravak vozila, OIB 94990313915, Nazorova cesta 38, 33000 Korija</item>
    </derivirana_varijabla>
  </DomainObject.Predmet.ProtuStrankaListFormatedWithAdressOIB>
  <DomainObject.Predmet.ProtuStrankaListNazivFormated>
    <izvorni_sadrzaj>
      <item>TRNOVEC j.d.o.o. za ugostiteljstvo, trgovinu i popravak vozila</item>
    </izvorni_sadrzaj>
    <derivirana_varijabla naziv="DomainObject.Predmet.ProtuStrankaListNazivFormated_1">
      <item>TRNOVEC j.d.o.o. za ugostiteljstvo, trgovinu i popravak vozila</item>
    </derivirana_varijabla>
  </DomainObject.Predmet.ProtuStrankaListNazivFormated>
  <DomainObject.Predmet.ProtuStrankaListNazivFormatedOIB>
    <izvorni_sadrzaj>
      <item>TRNOVEC j.d.o.o. za ugostiteljstvo, trgovinu i popravak vozila, OIB 94990313915</item>
    </izvorni_sadrzaj>
    <derivirana_varijabla naziv="DomainObject.Predmet.ProtuStrankaListNazivFormatedOIB_1">
      <item>TRNOVEC j.d.o.o. za ugostiteljstvo, trgovinu i popravak vozila, OIB 94990313915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TRNOVEC j.d.o.o. za ugostiteljstvo, trgovinu i popravak vozila</izvorni_sadrzaj>
    <derivirana_varijabla naziv="DomainObject.Predmet.ProtustrankaIDrugi_1">TRNOVEC j.d.o.o. za ugostiteljstvo, trgovinu i popravak vozila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TRNOVEC j.d.o.o. za ugostiteljstvo, trgovinu i popravak vozila, OIB 94990313915, Nazorova cesta 38, 33000 Korija</izvorni_sadrzaj>
    <derivirana_varijabla naziv="DomainObject.Predmet.ProtustrankaIDrugiAdressOIB_1">TRNOVEC j.d.o.o. za ugostiteljstvo, trgovinu i popravak vozila, OIB 94990313915, Nazorova cesta 38,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TRNOVEC j.d.o.o. za ugostiteljstvo, trgovinu i popravak vozila</item>
    </izvorni_sadrzaj>
    <derivirana_varijabla naziv="DomainObject.Predmet.SudioniciListNaziv_1">
      <item>FINA, RC ZAGREB, Podružnica BJELOVAR</item>
      <item>TRNOVEC j.d.o.o. za ugostiteljstvo, trgovinu i popravak vozila</item>
    </derivirana_varijabla>
  </DomainObject.Predmet.SudioniciListNaziv>
  <DomainObject.Predmet.SudioniciListAdressOIB>
    <izvorni_sadrzaj>
      <item>FINA, RC ZAGREB, Podružnica BJELOVAR, OIB 85821130368, F. Supila 4,43000 Bjelovar</item>
      <item>TRNOVEC j.d.o.o. za ugostiteljstvo, trgovinu i popravak vozila, OIB 94990313915, Nazorova cesta 38,33000 Korija</item>
    </izvorni_sadrzaj>
    <derivirana_varijabla naziv="DomainObject.Predmet.SudioniciListAdressOIB_1">
      <item>FINA, RC ZAGREB, Podružnica BJELOVAR, OIB 85821130368, F. Supila 4,43000 Bjelovar</item>
      <item>TRNOVEC j.d.o.o. za ugostiteljstvo, trgovinu i popravak vozila, OIB 94990313915, Nazorova cesta 38,33000 Korija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94990313915</item>
    </izvorni_sadrzaj>
    <derivirana_varijabla naziv="DomainObject.Predmet.SudioniciListNazivOIB_1">
      <item>, OIB 85821130368</item>
      <item>, OIB 94990313915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13B3F-196E-44AB-825B-8E849E7FF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1746</properties:Characters>
  <properties:Lines>45</properties:Lines>
  <properties:Paragraphs>12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2017-03-14T06:30:00Z</dcterms:created>
  <dc:creator>ssabljic</dc:creator>
  <cp:lastModifiedBy>Miroslav Lovreković</cp:lastModifiedBy>
  <cp:lastPrinted>2017-03-14T09:15:00Z</cp:lastPrinted>
  <dcterms:modified xmlns:xsi="http://www.w3.org/2001/XMLSchema-instance" xsi:type="dcterms:W3CDTF">2017-03-14T09:25:00Z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