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2cb24c" w14:paraId="82cb24c" w:rsidRDefault="00CD19B4" w:rsidP="00910611" w:rsidR="00CD19B4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D19B4" w:rsidP="00910611" w:rsidR="00CD19B4">
      <w:r>
        <w:rPr>
          <w:rFonts w:eastAsia="MS Mincho"/>
        </w:rPr>
        <w:t xml:space="preserve">   REPUBLIKA HRVATSKA</w:t>
      </w:r>
    </w:p>
    <w:p w:rsidRDefault="00CD19B4" w:rsidP="00910611" w:rsidR="00CD19B4">
      <w:r>
        <w:rPr>
          <w:rFonts w:eastAsia="MS Mincho"/>
        </w:rPr>
        <w:t>TRGOVAČKI SUD U RIJECI</w:t>
      </w:r>
    </w:p>
    <w:p w:rsidRDefault="00CD19B4" w:rsidR="00CD19B4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CD19B4" w:rsidP="00910611" w:rsidR="00CD19B4" w:rsidRPr="00910611"/>
    <w:p w:rsidRDefault="00DA66D5" w:rsidP="00DA66D5" w:rsidR="00D62065" w:rsidRPr="00DA66D5">
      <w:pPr>
        <w:jc w:val="center"/>
        <w:rPr>
          <w:b/>
        </w:rPr>
      </w:pPr>
      <w:r w:rsidRPr="00DA66D5">
        <w:rPr>
          <w:b/>
        </w:rPr>
        <w:t xml:space="preserve">R E P U B L I K </w:t>
      </w:r>
      <w:r w:rsidR="004C57B3">
        <w:rPr>
          <w:b/>
        </w:rPr>
        <w:t>A</w:t>
      </w:r>
      <w:r w:rsidRPr="00DA66D5">
        <w:rPr>
          <w:b/>
        </w:rPr>
        <w:t xml:space="preserve">   H R V A T S K </w:t>
      </w:r>
      <w:r w:rsidR="004C57B3">
        <w:rPr>
          <w:b/>
        </w:rPr>
        <w:t>A</w:t>
      </w:r>
    </w:p>
    <w:p w:rsidRDefault="00722C92" w:rsidR="00722C92" w:rsidRPr="00DA66D5">
      <w:pPr>
        <w:jc w:val="both"/>
      </w:pPr>
      <w:r w:rsidRPr="00DA66D5">
        <w:tab/>
      </w:r>
      <w:r w:rsidRPr="00DA66D5">
        <w:tab/>
      </w:r>
      <w:r w:rsidRPr="00DA66D5">
        <w:tab/>
      </w:r>
      <w:r w:rsidRPr="00DA66D5">
        <w:tab/>
      </w:r>
      <w:r w:rsidRPr="00DA66D5">
        <w:tab/>
      </w:r>
      <w:r w:rsidRPr="00DA66D5">
        <w:tab/>
      </w:r>
    </w:p>
    <w:p w:rsidRDefault="00722C92" w:rsidR="00367E18" w:rsidRPr="00DA66D5">
      <w:pPr>
        <w:jc w:val="center"/>
        <w:rPr>
          <w:b/>
          <w:bCs/>
        </w:rPr>
      </w:pPr>
      <w:r w:rsidRPr="00DA66D5">
        <w:rPr>
          <w:b/>
          <w:bCs/>
        </w:rPr>
        <w:t>R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J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E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Š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E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N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J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E</w:t>
      </w:r>
    </w:p>
    <w:p w:rsidRDefault="000F4EC2" w:rsidP="000F4EC2" w:rsidR="000F4EC2">
      <w:pPr>
        <w:jc w:val="both"/>
      </w:pPr>
    </w:p>
    <w:p w:rsidRDefault="00B65459" w:rsidP="00B65459" w:rsidR="00B65459" w:rsidRPr="00B65459">
      <w:pPr>
        <w:jc w:val="both"/>
        <w:rPr>
          <w:rFonts w:cs="Arial"/>
        </w:rPr>
      </w:pPr>
      <w:r w:rsidRPr="00B65459">
        <w:rPr>
          <w:rFonts w:cs="Arial"/>
        </w:rPr>
        <w:tab/>
        <w:t>Trgovački sud u Rijeci, OIB 88785964957,</w:t>
      </w:r>
      <w:r w:rsidRPr="00B65459">
        <w:rPr>
          <w:rFonts w:cs="Arial"/>
        </w:rPr>
        <w:tab/>
        <w:t xml:space="preserve">po sucu pojedincu Danieli Korlević, odlučujući o prijedlogu Financijske agencije, Regionalni centar Rijeka, F. Kurelca 8 za otvaranje stečajnog postupka nad dužnikom trgovačkim društvom </w:t>
      </w:r>
      <w:r w:rsidR="00B20466">
        <w:rPr>
          <w:rFonts w:cs="Arial"/>
        </w:rPr>
        <w:t xml:space="preserve"> </w:t>
      </w:r>
      <w:r w:rsidR="0005751A">
        <w:rPr>
          <w:rFonts w:cs="Arial"/>
          <w:b/>
        </w:rPr>
        <w:t>ENERGOPROJEKT 2008 d.o.o. za usluge i trgovinu, Kostrena, Žarka Pezelja 28, OIB 00648306086</w:t>
      </w:r>
      <w:r w:rsidR="008927B4">
        <w:rPr>
          <w:rFonts w:cs="Arial"/>
          <w:b/>
        </w:rPr>
        <w:t>,</w:t>
      </w:r>
      <w:r w:rsidRPr="00B65459">
        <w:rPr>
          <w:rFonts w:cs="Arial"/>
          <w:b/>
        </w:rPr>
        <w:t xml:space="preserve"> </w:t>
      </w:r>
      <w:r w:rsidRPr="00B65459">
        <w:rPr>
          <w:rFonts w:cs="Arial"/>
        </w:rPr>
        <w:t xml:space="preserve">dana </w:t>
      </w:r>
      <w:r w:rsidR="0005751A">
        <w:rPr>
          <w:rFonts w:cs="Arial"/>
        </w:rPr>
        <w:t>27</w:t>
      </w:r>
      <w:r>
        <w:rPr>
          <w:rFonts w:cs="Arial"/>
        </w:rPr>
        <w:t xml:space="preserve">. </w:t>
      </w:r>
      <w:r w:rsidR="00500E2D">
        <w:rPr>
          <w:rFonts w:cs="Arial"/>
        </w:rPr>
        <w:t>studenoga</w:t>
      </w:r>
      <w:r w:rsidRPr="00B65459">
        <w:rPr>
          <w:rFonts w:cs="Arial"/>
        </w:rPr>
        <w:t xml:space="preserve"> 2017. godine  </w:t>
      </w:r>
    </w:p>
    <w:p w:rsidRDefault="0061436B" w:rsidP="001851D8" w:rsidR="0061436B" w:rsidRPr="0061436B">
      <w:pPr>
        <w:jc w:val="both"/>
      </w:pPr>
    </w:p>
    <w:p w:rsidRDefault="00344D37" w:rsidR="00722C92" w:rsidRPr="00B65459">
      <w:pPr>
        <w:jc w:val="center"/>
        <w:rPr>
          <w:bCs/>
        </w:rPr>
      </w:pPr>
      <w:r w:rsidRPr="00B65459">
        <w:rPr>
          <w:bCs/>
        </w:rPr>
        <w:t xml:space="preserve"> r </w:t>
      </w:r>
      <w:r w:rsidR="00722C92" w:rsidRPr="00B65459">
        <w:rPr>
          <w:bCs/>
        </w:rPr>
        <w:t>i</w:t>
      </w:r>
      <w:r w:rsidRPr="00B65459">
        <w:rPr>
          <w:bCs/>
        </w:rPr>
        <w:t xml:space="preserve"> </w:t>
      </w:r>
      <w:r w:rsidR="00722C92" w:rsidRPr="00B65459">
        <w:rPr>
          <w:bCs/>
        </w:rPr>
        <w:t>j</w:t>
      </w:r>
      <w:r w:rsidRPr="00B65459">
        <w:rPr>
          <w:bCs/>
        </w:rPr>
        <w:t xml:space="preserve"> </w:t>
      </w:r>
      <w:r w:rsidR="00722C92" w:rsidRPr="00B65459">
        <w:rPr>
          <w:bCs/>
        </w:rPr>
        <w:t>e</w:t>
      </w:r>
      <w:r w:rsidRPr="00B65459">
        <w:rPr>
          <w:bCs/>
        </w:rPr>
        <w:t xml:space="preserve"> </w:t>
      </w:r>
      <w:r w:rsidR="00722C92" w:rsidRPr="00B65459">
        <w:rPr>
          <w:bCs/>
        </w:rPr>
        <w:t>š</w:t>
      </w:r>
      <w:r w:rsidRPr="00B65459">
        <w:rPr>
          <w:bCs/>
        </w:rPr>
        <w:t xml:space="preserve"> </w:t>
      </w:r>
      <w:r w:rsidR="00722C92" w:rsidRPr="00B65459">
        <w:rPr>
          <w:bCs/>
        </w:rPr>
        <w:t>i</w:t>
      </w:r>
      <w:r w:rsidRPr="00B65459">
        <w:rPr>
          <w:bCs/>
        </w:rPr>
        <w:t xml:space="preserve"> </w:t>
      </w:r>
      <w:r w:rsidR="00722C92" w:rsidRPr="00B65459">
        <w:rPr>
          <w:bCs/>
        </w:rPr>
        <w:t>o</w:t>
      </w:r>
      <w:r w:rsidRPr="00B65459">
        <w:rPr>
          <w:bCs/>
        </w:rPr>
        <w:t xml:space="preserve">  </w:t>
      </w:r>
      <w:r w:rsidR="00D62065" w:rsidRPr="00B65459">
        <w:rPr>
          <w:bCs/>
        </w:rPr>
        <w:t xml:space="preserve"> </w:t>
      </w:r>
      <w:r w:rsidR="00722C92" w:rsidRPr="00B65459">
        <w:rPr>
          <w:bCs/>
        </w:rPr>
        <w:t xml:space="preserve"> j</w:t>
      </w:r>
      <w:r w:rsidRPr="00B65459">
        <w:rPr>
          <w:bCs/>
        </w:rPr>
        <w:t xml:space="preserve"> </w:t>
      </w:r>
      <w:r w:rsidR="00722C92" w:rsidRPr="00B65459">
        <w:rPr>
          <w:bCs/>
        </w:rPr>
        <w:t>e</w:t>
      </w:r>
    </w:p>
    <w:p w:rsidRDefault="007002EC" w:rsidP="007002EC" w:rsidR="007002EC" w:rsidRPr="007002EC">
      <w:pPr>
        <w:jc w:val="both"/>
      </w:pPr>
    </w:p>
    <w:p w:rsidRDefault="004C57B3" w:rsidP="0005751A" w:rsidR="0061436B">
      <w:pPr>
        <w:numPr>
          <w:ilvl w:val="0"/>
          <w:numId w:val="4"/>
        </w:numPr>
        <w:jc w:val="both"/>
      </w:pPr>
      <w:r>
        <w:t xml:space="preserve">Pokreće se prethodni postupak radi utvrđivanja </w:t>
      </w:r>
      <w:r w:rsidR="00DB54E4">
        <w:t>pretpostavki</w:t>
      </w:r>
      <w:r>
        <w:t xml:space="preserve"> za otvaranje stečajnog postupka nad dužnikom </w:t>
      </w:r>
      <w:r w:rsidR="0005751A" w:rsidRPr="0005751A">
        <w:rPr>
          <w:rFonts w:cs="Arial"/>
          <w:b/>
        </w:rPr>
        <w:t>ENERGOPROJEKT 2008 d.o.o. za usluge i trgovinu, Kostrena, Žarka Pezelja 28, OIB 00648306086</w:t>
      </w:r>
      <w:r w:rsidR="00367E18">
        <w:rPr>
          <w:rFonts w:cs="Arial"/>
          <w:b/>
        </w:rPr>
        <w:t xml:space="preserve">. </w:t>
      </w:r>
    </w:p>
    <w:p w:rsidRDefault="0061436B" w:rsidP="0061436B" w:rsidR="0061436B">
      <w:pPr>
        <w:ind w:left="1080"/>
        <w:jc w:val="both"/>
      </w:pPr>
    </w:p>
    <w:p w:rsidRDefault="006962A2" w:rsidP="001D51B8" w:rsidR="006962A2" w:rsidRPr="00296094">
      <w:pPr>
        <w:numPr>
          <w:ilvl w:val="0"/>
          <w:numId w:val="4"/>
        </w:numPr>
        <w:jc w:val="both"/>
      </w:pPr>
      <w:r w:rsidRPr="00296094">
        <w:t xml:space="preserve">Za privremenog stečajnog upravitelja imenuje se </w:t>
      </w:r>
      <w:r w:rsidR="0005751A" w:rsidRPr="005D311F">
        <w:t>Ombretta Belić - Ilijašić iz Rapca, Jadranska 2, OIB 00873493442</w:t>
      </w:r>
      <w:r w:rsidR="0080145E" w:rsidRPr="00296094">
        <w:t xml:space="preserve">. </w:t>
      </w:r>
      <w:r w:rsidRPr="00296094">
        <w:t xml:space="preserve">  </w:t>
      </w:r>
    </w:p>
    <w:p w:rsidRDefault="00727D2D" w:rsidP="00BF24A6" w:rsidR="00727D2D">
      <w:pPr>
        <w:pStyle w:val="Odlomakpopisa"/>
      </w:pPr>
    </w:p>
    <w:p w:rsidRDefault="00BF24A6" w:rsidP="002A6B0C" w:rsidR="00BF24A6">
      <w:pPr>
        <w:pStyle w:val="Odlomakpopisa"/>
        <w:numPr>
          <w:ilvl w:val="0"/>
          <w:numId w:val="4"/>
        </w:numPr>
        <w:jc w:val="both"/>
      </w:pPr>
      <w:r>
        <w:t>P</w:t>
      </w:r>
      <w:r w:rsidRPr="00BF24A6">
        <w:t xml:space="preserve">rivremeni stečajni upravitelj izvršit će pregled dužnikovog poslovnog prostora, te uvid u knjige i poslovnu dokumentaciju dužnika i nakon toga podnijeti izvješće u kojem će iznijeti svoje mišljenje o tome postoje li uvjeti za otvaranje stečajnog postupka, te posebno mogu li se imovinom dužnika </w:t>
      </w:r>
      <w:r w:rsidR="0076204C">
        <w:t>namiriti</w:t>
      </w:r>
      <w:r w:rsidRPr="00BF24A6">
        <w:t xml:space="preserve"> troškovi postupka (čl.</w:t>
      </w:r>
      <w:r w:rsidR="002A6B0C">
        <w:t>119</w:t>
      </w:r>
      <w:r w:rsidRPr="00BF24A6">
        <w:t xml:space="preserve">. st.2. Stečajnog zakona).  </w:t>
      </w:r>
    </w:p>
    <w:p w:rsidRDefault="00727D2D" w:rsidP="00727D2D" w:rsidR="00727D2D">
      <w:pPr>
        <w:pStyle w:val="Odlomakpopisa"/>
        <w:ind w:left="1080"/>
        <w:jc w:val="both"/>
      </w:pPr>
    </w:p>
    <w:p w:rsidRDefault="00727D2D" w:rsidP="00727D2D" w:rsidR="00727D2D">
      <w:pPr>
        <w:numPr>
          <w:ilvl w:val="0"/>
          <w:numId w:val="4"/>
        </w:numPr>
        <w:tabs>
          <w:tab w:pos="1080" w:val="num"/>
        </w:tabs>
        <w:jc w:val="both"/>
      </w:pPr>
      <w:r>
        <w:t>P</w:t>
      </w:r>
      <w:r w:rsidRPr="002A6B0C">
        <w:t>ozivaju se dužnikovi dužnici da svoje obveze ispunjavaju vodeći računa o ovom objavljenom rješenju.</w:t>
      </w:r>
    </w:p>
    <w:p w:rsidRDefault="002A6B0C" w:rsidP="002A6B0C" w:rsidR="002A6B0C">
      <w:pPr>
        <w:pStyle w:val="Odlomakpopisa"/>
      </w:pPr>
    </w:p>
    <w:p w:rsidRDefault="00BF24A6" w:rsidP="002A6B0C" w:rsidR="00BF24A6">
      <w:pPr>
        <w:numPr>
          <w:ilvl w:val="0"/>
          <w:numId w:val="4"/>
        </w:numPr>
        <w:tabs>
          <w:tab w:pos="1080" w:val="num"/>
        </w:tabs>
        <w:jc w:val="both"/>
      </w:pPr>
      <w:r w:rsidRPr="00BF24A6">
        <w:t>Pisano izvješće privremeni stečajni upravitelj dužan je predati sudu najkasnije do ročišta radi rasprave o uvjetima za otvaranje stečajnog postupka nad dužnikom.</w:t>
      </w:r>
    </w:p>
    <w:p w:rsidRDefault="00727D2D" w:rsidP="00727D2D" w:rsidR="00727D2D">
      <w:pPr>
        <w:pStyle w:val="Odlomakpopisa"/>
      </w:pPr>
    </w:p>
    <w:p w:rsidRDefault="00BF24A6" w:rsidP="002A6B0C" w:rsidR="00BF24A6" w:rsidRPr="00BF24A6">
      <w:pPr>
        <w:numPr>
          <w:ilvl w:val="0"/>
          <w:numId w:val="4"/>
        </w:numPr>
        <w:tabs>
          <w:tab w:pos="1080" w:val="num"/>
        </w:tabs>
        <w:jc w:val="both"/>
      </w:pPr>
      <w:r w:rsidRPr="00BF24A6">
        <w:t>Ročište radi</w:t>
      </w:r>
      <w:r w:rsidR="002A6B0C">
        <w:t xml:space="preserve"> očitovanja o prijedlogu za otvaranje stečajnog postupka i</w:t>
      </w:r>
      <w:r w:rsidRPr="00BF24A6">
        <w:t xml:space="preserve"> </w:t>
      </w:r>
      <w:r w:rsidR="002A6B0C">
        <w:t xml:space="preserve">rasprave o pretpostavkama za otvaranje </w:t>
      </w:r>
      <w:r w:rsidRPr="00BF24A6">
        <w:t>stečajnog postupka nad dužnikom određuje se za dan</w:t>
      </w:r>
    </w:p>
    <w:p w:rsidRDefault="00BF24A6" w:rsidP="00BF24A6" w:rsidR="00BF24A6" w:rsidRPr="00BF24A6">
      <w:pPr>
        <w:jc w:val="both"/>
        <w:rPr>
          <w:b/>
        </w:rPr>
      </w:pPr>
    </w:p>
    <w:p w:rsidRDefault="0005751A" w:rsidP="00BF24A6" w:rsidR="00BF24A6" w:rsidRPr="00BF24A6">
      <w:pPr>
        <w:jc w:val="center"/>
        <w:rPr>
          <w:b/>
          <w:bCs/>
        </w:rPr>
      </w:pPr>
      <w:r>
        <w:rPr>
          <w:b/>
          <w:bCs/>
        </w:rPr>
        <w:t>30</w:t>
      </w:r>
      <w:r w:rsidR="00500E2D">
        <w:rPr>
          <w:b/>
          <w:bCs/>
        </w:rPr>
        <w:t>. siječnja 2018</w:t>
      </w:r>
      <w:r w:rsidR="00367E18">
        <w:rPr>
          <w:b/>
          <w:bCs/>
        </w:rPr>
        <w:t xml:space="preserve">. godine u </w:t>
      </w:r>
      <w:r w:rsidR="00E6103C">
        <w:rPr>
          <w:b/>
          <w:bCs/>
        </w:rPr>
        <w:t>11</w:t>
      </w:r>
      <w:r w:rsidR="00BF24A6" w:rsidRPr="00BF24A6">
        <w:rPr>
          <w:b/>
          <w:bCs/>
        </w:rPr>
        <w:t>:</w:t>
      </w:r>
      <w:r w:rsidR="008927B4">
        <w:rPr>
          <w:b/>
          <w:bCs/>
        </w:rPr>
        <w:t>30</w:t>
      </w:r>
      <w:r w:rsidR="00BF631C">
        <w:rPr>
          <w:b/>
          <w:bCs/>
        </w:rPr>
        <w:t xml:space="preserve"> </w:t>
      </w:r>
      <w:r w:rsidR="00BF24A6" w:rsidRPr="00BF24A6">
        <w:rPr>
          <w:b/>
          <w:bCs/>
        </w:rPr>
        <w:t>sati</w:t>
      </w:r>
    </w:p>
    <w:p w:rsidRDefault="00BF24A6" w:rsidP="00BF24A6" w:rsidR="00BF24A6" w:rsidRPr="00BF24A6">
      <w:pPr>
        <w:jc w:val="center"/>
        <w:rPr>
          <w:b/>
        </w:rPr>
      </w:pPr>
      <w:r w:rsidRPr="00BF24A6">
        <w:rPr>
          <w:b/>
        </w:rPr>
        <w:t>kod ovog suda, Zadarska ulica 1 i 3,</w:t>
      </w:r>
    </w:p>
    <w:p w:rsidRDefault="00BF24A6" w:rsidP="001A6A93" w:rsidR="00BF24A6" w:rsidRPr="00BF24A6">
      <w:pPr>
        <w:jc w:val="center"/>
      </w:pPr>
      <w:r w:rsidRPr="00BF24A6">
        <w:rPr>
          <w:b/>
        </w:rPr>
        <w:t>I. kat, sudnica broj 2</w:t>
      </w:r>
    </w:p>
    <w:p w:rsidRDefault="00BF24A6" w:rsidP="00BF24A6" w:rsidR="00BF24A6" w:rsidRPr="00BF24A6">
      <w:pPr>
        <w:jc w:val="both"/>
      </w:pPr>
      <w:r w:rsidRPr="00BF24A6">
        <w:t>na koje se pozivaju:</w:t>
      </w:r>
    </w:p>
    <w:p w:rsidRDefault="00BF24A6" w:rsidP="00BF24A6" w:rsidR="00BF24A6" w:rsidRPr="00BF24A6">
      <w:pPr>
        <w:jc w:val="both"/>
      </w:pPr>
      <w:r w:rsidRPr="00BF24A6">
        <w:t>- predlagatelj,</w:t>
      </w:r>
    </w:p>
    <w:p w:rsidRDefault="00BF24A6" w:rsidP="00BF24A6" w:rsidR="00BF24A6" w:rsidRPr="00BF24A6">
      <w:pPr>
        <w:jc w:val="both"/>
      </w:pPr>
      <w:r w:rsidRPr="00BF24A6">
        <w:t xml:space="preserve">- zastupnik dužnika po zakonu </w:t>
      </w:r>
    </w:p>
    <w:p w:rsidRDefault="00BF24A6" w:rsidP="00BF24A6" w:rsidR="00BF24A6" w:rsidRPr="00BF24A6">
      <w:pPr>
        <w:jc w:val="both"/>
      </w:pPr>
      <w:r w:rsidRPr="00BF24A6">
        <w:t>- pravne osobe koje za dužnika obavljaju poslove platnog prometa i</w:t>
      </w:r>
    </w:p>
    <w:p w:rsidRDefault="00BF24A6" w:rsidP="00BF24A6" w:rsidR="00BF24A6">
      <w:pPr>
        <w:jc w:val="both"/>
      </w:pPr>
      <w:r w:rsidRPr="00BF24A6">
        <w:t>- privremeni stečajni upravitelj.</w:t>
      </w:r>
    </w:p>
    <w:p w:rsidRDefault="00BF24A6" w:rsidP="00BF24A6" w:rsidR="00BF24A6" w:rsidRPr="00BF24A6">
      <w:pPr>
        <w:jc w:val="both"/>
      </w:pPr>
      <w:r w:rsidRPr="00BF24A6">
        <w:lastRenderedPageBreak/>
        <w:t xml:space="preserve">Na ročištu </w:t>
      </w:r>
      <w:r w:rsidR="002A6B0C">
        <w:t xml:space="preserve">iz točke VI. izreke </w:t>
      </w:r>
      <w:r w:rsidRPr="00BF24A6">
        <w:t xml:space="preserve">pozvane osobe </w:t>
      </w:r>
      <w:r w:rsidR="002A6B0C">
        <w:t xml:space="preserve">očitovat će se </w:t>
      </w:r>
      <w:r w:rsidRPr="00BF24A6">
        <w:t xml:space="preserve">o prijedlogu za otvaranje stečajnog postupka. One se o prijedlogu mogu </w:t>
      </w:r>
      <w:r w:rsidR="002052BD">
        <w:t xml:space="preserve">očitovati </w:t>
      </w:r>
      <w:r w:rsidRPr="00BF24A6">
        <w:t>i pisano (čl.</w:t>
      </w:r>
      <w:r w:rsidR="002A6B0C">
        <w:t>123</w:t>
      </w:r>
      <w:r w:rsidRPr="00BF24A6">
        <w:t>. st.2. Stečajnog zakona).</w:t>
      </w:r>
    </w:p>
    <w:p w:rsidRDefault="00722C92" w:rsidP="00DB579A" w:rsidR="00722C92" w:rsidRPr="00262DC7">
      <w:pPr>
        <w:jc w:val="center"/>
        <w:rPr>
          <w:bCs/>
        </w:rPr>
      </w:pPr>
      <w:r w:rsidRPr="00262DC7">
        <w:rPr>
          <w:bCs/>
        </w:rPr>
        <w:t>Obrazloženje</w:t>
      </w:r>
    </w:p>
    <w:p w:rsidRDefault="007F30F2" w:rsidP="007F30F2" w:rsidR="007F30F2">
      <w:pPr>
        <w:jc w:val="both"/>
      </w:pPr>
    </w:p>
    <w:p w:rsidRDefault="00B65459" w:rsidP="00B65459" w:rsidR="00B65459">
      <w:pPr>
        <w:jc w:val="both"/>
      </w:pPr>
      <w:r>
        <w:t xml:space="preserve"> </w:t>
      </w:r>
      <w:r w:rsidR="007F30F2">
        <w:tab/>
      </w:r>
      <w:r>
        <w:t xml:space="preserve">Financijska agencija, Regionalni centar Rijeka podnijela je ovome sudu </w:t>
      </w:r>
      <w:r w:rsidR="00E6103C">
        <w:t>07. srpnja</w:t>
      </w:r>
      <w:r>
        <w:t xml:space="preserve"> 2017. godine prijedlog za otvaranje stečajnog postupka nad dužnikom </w:t>
      </w:r>
      <w:r w:rsidR="00E6103C" w:rsidRPr="00E6103C">
        <w:t>ENERGOPROJEKT 2008 d.o.o. za usluge i trgovinu, Kostrena, Žarka Pezelja 28, OIB 00648306086</w:t>
      </w:r>
      <w:r w:rsidR="00262DC7" w:rsidRPr="00262DC7">
        <w:rPr>
          <w:b/>
        </w:rPr>
        <w:t xml:space="preserve"> </w:t>
      </w:r>
      <w:r>
        <w:t xml:space="preserve">(dalje: dužnik) temeljem čl.110. st.1. Stečajnog zakona (Narodne novine, broj 71/15, dalje: SZ-a). </w:t>
      </w:r>
    </w:p>
    <w:p w:rsidRDefault="00B65459" w:rsidP="00B65459" w:rsidR="008927B4">
      <w:pPr>
        <w:jc w:val="both"/>
      </w:pPr>
      <w:r>
        <w:tab/>
        <w:t xml:space="preserve">Predlagatelj je u prijedlogu naveo da dužnik na dan </w:t>
      </w:r>
      <w:r w:rsidR="00E6103C">
        <w:t>29</w:t>
      </w:r>
      <w:r w:rsidR="00500E2D">
        <w:t>. lipnja</w:t>
      </w:r>
      <w:r>
        <w:t xml:space="preserve"> 2017. godine u Očevidniku redoslijeda osnova za plaćanje ima evidentirane neizvršene osnove za plaćanje u neprekinutom razdoblju od 120 dana u ukupnom iznosu od </w:t>
      </w:r>
      <w:r w:rsidR="00E6103C">
        <w:t>2.130.400,49</w:t>
      </w:r>
      <w:r>
        <w:t xml:space="preserve"> kn u koji iznos je uračunata i kamata i naknada Financijske agencije za provedbe ovrhe</w:t>
      </w:r>
      <w:r w:rsidR="00E6103C">
        <w:t xml:space="preserve"> i </w:t>
      </w:r>
      <w:r>
        <w:t>da dužnik ima</w:t>
      </w:r>
      <w:r w:rsidR="00B64195">
        <w:t xml:space="preserve"> </w:t>
      </w:r>
      <w:r w:rsidR="00E6103C">
        <w:t>sedam</w:t>
      </w:r>
      <w:r>
        <w:t xml:space="preserve"> zaposlenika</w:t>
      </w:r>
      <w:r w:rsidR="008927B4">
        <w:t xml:space="preserve">. </w:t>
      </w:r>
    </w:p>
    <w:p w:rsidRDefault="008927B4" w:rsidP="00B65459" w:rsidR="008927B4">
      <w:pPr>
        <w:jc w:val="both"/>
      </w:pPr>
      <w:r>
        <w:tab/>
        <w:t xml:space="preserve">Uvidom u Očevidnik redoslijeda osnova </w:t>
      </w:r>
      <w:r w:rsidR="008F78D1">
        <w:t>za plaćanje</w:t>
      </w:r>
      <w:r w:rsidR="00E6103C">
        <w:t xml:space="preserve"> Financijske agencije</w:t>
      </w:r>
      <w:r w:rsidR="008F78D1">
        <w:t xml:space="preserve"> </w:t>
      </w:r>
      <w:r>
        <w:t xml:space="preserve">na dan </w:t>
      </w:r>
      <w:r w:rsidR="00E6103C">
        <w:t>27</w:t>
      </w:r>
      <w:r>
        <w:t xml:space="preserve">. studenoga 2017. godine utvrđeno je da dužnik ima iskazane neizvršene osnove za plaćanje u iznosu </w:t>
      </w:r>
      <w:r w:rsidR="00E6103C">
        <w:t>2.250.288,03</w:t>
      </w:r>
      <w:r>
        <w:t xml:space="preserve"> kn, a račun je u neprekidnoj blokadi od </w:t>
      </w:r>
      <w:r w:rsidR="00E6103C">
        <w:t xml:space="preserve">02. ožujka </w:t>
      </w:r>
      <w:r>
        <w:t xml:space="preserve">2017. godine. </w:t>
      </w:r>
    </w:p>
    <w:p w:rsidRDefault="00B65459" w:rsidP="00B65459" w:rsidR="00B65459">
      <w:pPr>
        <w:jc w:val="both"/>
      </w:pPr>
      <w:r>
        <w:tab/>
        <w:t>Stoga je temeljem odredbe čl.115. st.1. i 2. SZ-a valjalo donijeti rješenje o pokretanju prethodnog postupka radi utvrđivanja pretpostavki za otvaranje stečajnog postupka nad dužnikom i riješiti kao u izreci rješenja.</w:t>
      </w:r>
    </w:p>
    <w:p w:rsidRDefault="00B65459" w:rsidP="00B65459" w:rsidR="00B65459">
      <w:pPr>
        <w:jc w:val="both"/>
      </w:pPr>
      <w:r>
        <w:tab/>
        <w:t>Prema odredbi čl.117. st.1. SZ-a osobe ovlaštene za zastupanje dužnika po zakonu dužne su nakon podnošenja prijedloga za otvaranje stečajnog postupka stečajnim tijelima na njihov zahtjev, bez odgode pružiti sve potrebne podatke i obavijesti, a prema st.2. istog članka, sud može zaključkom narediti dužniku, odnosno osobi ovlaštenoj za zastupanje dužnika po zakonu da u određenom roku preda sudu izviješće o financijsko – gospodarskom stanju dužnika.</w:t>
      </w:r>
    </w:p>
    <w:p w:rsidRDefault="00B65459" w:rsidP="00B65459" w:rsidR="00EB5F77">
      <w:pPr>
        <w:jc w:val="both"/>
      </w:pPr>
      <w:r>
        <w:tab/>
        <w:t>Obzirom da sud na temelju navoda iz prijedloga za otvaranje stečajnog postupka kao i drugih javno dostupnih podataka, nije mogao utvrditi imovinu dužnika, valjalo je, temeljem čl.117. st.1. i 2. SZ-a odlučiti kao u točki I. zaključka.</w:t>
      </w:r>
      <w:r w:rsidR="00722C92" w:rsidRPr="00DA66D5">
        <w:tab/>
      </w:r>
    </w:p>
    <w:p w:rsidRDefault="00500E2D" w:rsidP="00B65459" w:rsidR="00B65459">
      <w:pPr>
        <w:jc w:val="both"/>
      </w:pPr>
      <w:r>
        <w:tab/>
        <w:t>Privremeni stečajni upravitelj imenovan je temeljem čl.85. st.1. SZ-a.</w:t>
      </w:r>
    </w:p>
    <w:p w:rsidRDefault="00500E2D" w:rsidP="00B65459" w:rsidR="00500E2D">
      <w:pPr>
        <w:jc w:val="both"/>
      </w:pPr>
    </w:p>
    <w:p w:rsidRDefault="001704C1" w:rsidR="00722C92">
      <w:pPr>
        <w:jc w:val="center"/>
        <w:rPr>
          <w:b/>
        </w:rPr>
      </w:pPr>
      <w:r w:rsidRPr="00ED5721">
        <w:rPr>
          <w:b/>
        </w:rPr>
        <w:t>U Rijeci,</w:t>
      </w:r>
      <w:r w:rsidR="00016072">
        <w:rPr>
          <w:b/>
        </w:rPr>
        <w:t xml:space="preserve"> </w:t>
      </w:r>
      <w:r w:rsidR="00E6103C">
        <w:rPr>
          <w:b/>
        </w:rPr>
        <w:t>27</w:t>
      </w:r>
      <w:r w:rsidR="00B65459">
        <w:rPr>
          <w:b/>
        </w:rPr>
        <w:t xml:space="preserve">. </w:t>
      </w:r>
      <w:r w:rsidR="00500E2D">
        <w:rPr>
          <w:b/>
        </w:rPr>
        <w:t>studenoga</w:t>
      </w:r>
      <w:r w:rsidR="00077611">
        <w:rPr>
          <w:b/>
        </w:rPr>
        <w:t xml:space="preserve"> 2017</w:t>
      </w:r>
      <w:r w:rsidR="00EB5F77" w:rsidRPr="00ED5721">
        <w:rPr>
          <w:b/>
        </w:rPr>
        <w:t>.</w:t>
      </w:r>
      <w:r w:rsidRPr="00ED5721">
        <w:rPr>
          <w:b/>
        </w:rPr>
        <w:t xml:space="preserve"> </w:t>
      </w:r>
      <w:r w:rsidR="00722C92" w:rsidRPr="00ED5721">
        <w:rPr>
          <w:b/>
        </w:rPr>
        <w:t>godine</w:t>
      </w:r>
    </w:p>
    <w:p w:rsidRDefault="00891B5A" w:rsidP="00016072" w:rsidR="00E6103C">
      <w:pPr>
        <w:ind w:left="2160"/>
        <w:jc w:val="right"/>
        <w:rPr>
          <w:b/>
        </w:rPr>
      </w:pPr>
      <w:r>
        <w:rPr>
          <w:b/>
        </w:rPr>
        <w:t xml:space="preserve"> </w:t>
      </w:r>
      <w:r w:rsidR="00722C92" w:rsidRPr="00ED5721">
        <w:rPr>
          <w:b/>
        </w:rPr>
        <w:tab/>
      </w:r>
      <w:r w:rsidR="00722C92" w:rsidRPr="00ED5721">
        <w:rPr>
          <w:b/>
        </w:rPr>
        <w:tab/>
      </w:r>
      <w:r w:rsidR="00722C92" w:rsidRPr="00ED5721">
        <w:rPr>
          <w:b/>
        </w:rPr>
        <w:tab/>
      </w:r>
    </w:p>
    <w:p w:rsidRDefault="00722C92" w:rsidP="00016072" w:rsidR="00722C92" w:rsidRPr="00016072">
      <w:pPr>
        <w:ind w:left="2160"/>
        <w:jc w:val="right"/>
        <w:rPr>
          <w:b/>
        </w:rPr>
      </w:pPr>
      <w:r w:rsidRPr="00ED5721">
        <w:rPr>
          <w:b/>
        </w:rPr>
        <w:tab/>
      </w:r>
      <w:r w:rsidRPr="00ED5721">
        <w:rPr>
          <w:b/>
        </w:rPr>
        <w:tab/>
      </w:r>
      <w:r w:rsidR="00344D37" w:rsidRPr="00ED5721">
        <w:rPr>
          <w:b/>
        </w:rPr>
        <w:tab/>
      </w:r>
      <w:r w:rsidR="00ED5721">
        <w:rPr>
          <w:b/>
        </w:rPr>
        <w:t xml:space="preserve"> </w:t>
      </w:r>
      <w:r w:rsidRPr="00ED5721">
        <w:rPr>
          <w:b/>
        </w:rPr>
        <w:t xml:space="preserve"> </w:t>
      </w:r>
      <w:r w:rsidR="004C57B3">
        <w:rPr>
          <w:b/>
        </w:rPr>
        <w:t>S</w:t>
      </w:r>
      <w:r w:rsidRPr="00016072">
        <w:rPr>
          <w:b/>
        </w:rPr>
        <w:t>udac</w:t>
      </w:r>
    </w:p>
    <w:p w:rsidRDefault="00722C92" w:rsidP="00CD19B4" w:rsidR="0027230F" w:rsidRPr="00965874">
      <w:pPr>
        <w:ind w:firstLine="708" w:left="1416"/>
        <w:jc w:val="right"/>
        <w:rPr>
          <w:sz w:val="40"/>
        </w:rPr>
      </w:pPr>
      <w:r w:rsidRPr="00016072">
        <w:rPr>
          <w:b/>
        </w:rPr>
        <w:t xml:space="preserve">                               </w:t>
      </w:r>
      <w:r w:rsidRPr="00016072">
        <w:rPr>
          <w:b/>
        </w:rPr>
        <w:tab/>
      </w:r>
      <w:r w:rsidRPr="00016072">
        <w:rPr>
          <w:b/>
        </w:rPr>
        <w:tab/>
      </w:r>
      <w:r w:rsidR="00344D37" w:rsidRPr="00016072">
        <w:rPr>
          <w:b/>
        </w:rPr>
        <w:tab/>
      </w:r>
      <w:r w:rsidR="00344D37" w:rsidRPr="00016072">
        <w:rPr>
          <w:b/>
        </w:rPr>
        <w:tab/>
      </w:r>
      <w:r w:rsidRPr="00016072">
        <w:rPr>
          <w:b/>
        </w:rPr>
        <w:t>Daniela Korlević</w:t>
      </w:r>
      <w:r w:rsidR="00487805">
        <w:t xml:space="preserve"> </w:t>
      </w:r>
      <w:r w:rsidR="00E50421" w:rsidRPr="00487805">
        <w:rPr>
          <w:sz w:val="28"/>
        </w:rPr>
        <w:t xml:space="preserve"> </w:t>
      </w:r>
    </w:p>
    <w:p w:rsidRDefault="00F9757A" w:rsidP="001A5F3A" w:rsidR="00F9757A">
      <w:pPr>
        <w:ind w:firstLine="708" w:left="1416"/>
        <w:jc w:val="right"/>
      </w:pPr>
    </w:p>
    <w:p w:rsidRDefault="00722C92" w:rsidR="00722C92" w:rsidRPr="00DA66D5">
      <w:pPr>
        <w:jc w:val="both"/>
      </w:pPr>
      <w:r w:rsidRPr="00DA66D5">
        <w:rPr>
          <w:b/>
        </w:rPr>
        <w:t>UPUTA O PRAVNOM LIJEKU</w:t>
      </w:r>
      <w:r w:rsidRPr="00DA66D5">
        <w:t>:</w:t>
      </w:r>
    </w:p>
    <w:p w:rsidRDefault="00BF7669" w:rsidR="00A71F87">
      <w:pPr>
        <w:jc w:val="both"/>
      </w:pPr>
      <w:r w:rsidRPr="00BF7669">
        <w:t>Protiv rješenja nije dopuštena posebna žalba (čl.115. st.1. SZ-a).</w:t>
      </w:r>
    </w:p>
    <w:p w:rsidRDefault="00B87751" w:rsidR="00B87751"/>
    <w:p w:rsidRDefault="00C616C1" w:rsidR="00C616C1" w:rsidRPr="0061436B">
      <w:pPr>
        <w:jc w:val="both"/>
        <w:rPr>
          <w:b/>
          <w:sz w:val="20"/>
          <w:szCs w:val="20"/>
        </w:rPr>
      </w:pPr>
      <w:r w:rsidRPr="0061436B">
        <w:rPr>
          <w:b/>
          <w:sz w:val="20"/>
          <w:szCs w:val="20"/>
        </w:rPr>
        <w:t>DNA:</w:t>
      </w:r>
    </w:p>
    <w:p w:rsidRDefault="005436EC" w:rsidP="00C5250F" w:rsidR="005436EC" w:rsidRPr="00C5250F">
      <w:pPr>
        <w:pStyle w:val="Odlomakpopisa"/>
        <w:numPr>
          <w:ilvl w:val="0"/>
          <w:numId w:val="1"/>
        </w:numPr>
        <w:jc w:val="both"/>
        <w:rPr>
          <w:sz w:val="20"/>
          <w:szCs w:val="20"/>
        </w:rPr>
      </w:pPr>
      <w:r w:rsidRPr="00C5250F">
        <w:rPr>
          <w:sz w:val="20"/>
          <w:szCs w:val="20"/>
        </w:rPr>
        <w:t>p</w:t>
      </w:r>
      <w:r w:rsidR="00C616C1" w:rsidRPr="00C5250F">
        <w:rPr>
          <w:sz w:val="20"/>
          <w:szCs w:val="20"/>
        </w:rPr>
        <w:t>redlagatelju</w:t>
      </w:r>
      <w:r w:rsidR="00A71F87">
        <w:rPr>
          <w:sz w:val="20"/>
          <w:szCs w:val="20"/>
        </w:rPr>
        <w:t xml:space="preserve"> </w:t>
      </w:r>
    </w:p>
    <w:p w:rsidRDefault="005436EC" w:rsidP="00500E2D" w:rsidR="00C616C1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>zastupniku dužnika po zakonu</w:t>
      </w:r>
      <w:r w:rsidR="00B65459">
        <w:rPr>
          <w:sz w:val="20"/>
          <w:szCs w:val="20"/>
        </w:rPr>
        <w:t xml:space="preserve"> </w:t>
      </w:r>
      <w:r w:rsidR="00E6103C">
        <w:rPr>
          <w:sz w:val="20"/>
          <w:szCs w:val="20"/>
        </w:rPr>
        <w:t>Jasmina Jurašić</w:t>
      </w:r>
      <w:r w:rsidR="00500E2D" w:rsidRPr="00500E2D">
        <w:rPr>
          <w:sz w:val="20"/>
          <w:szCs w:val="20"/>
        </w:rPr>
        <w:t xml:space="preserve"> </w:t>
      </w:r>
      <w:r w:rsidR="00C37971">
        <w:rPr>
          <w:sz w:val="20"/>
          <w:szCs w:val="20"/>
        </w:rPr>
        <w:t>uz prijedlog</w:t>
      </w:r>
    </w:p>
    <w:p w:rsidRDefault="005436EC" w:rsidP="00C616C1" w:rsidR="005436EC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>dužniku</w:t>
      </w:r>
    </w:p>
    <w:p w:rsidRDefault="005436EC" w:rsidP="00C616C1" w:rsidR="005436EC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FINA </w:t>
      </w:r>
      <w:r w:rsidR="00A71F87">
        <w:rPr>
          <w:sz w:val="20"/>
          <w:szCs w:val="20"/>
        </w:rPr>
        <w:t>Rijeka</w:t>
      </w:r>
    </w:p>
    <w:p w:rsidRDefault="005436EC" w:rsidP="00C616C1" w:rsidR="005436EC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>privremeni stečajni upravitelj</w:t>
      </w:r>
    </w:p>
    <w:p w:rsidRDefault="005436EC" w:rsidP="00C616C1" w:rsidR="005436EC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>e-</w:t>
      </w:r>
      <w:r w:rsidR="00A71F87">
        <w:rPr>
          <w:sz w:val="20"/>
          <w:szCs w:val="20"/>
        </w:rPr>
        <w:t>O</w:t>
      </w:r>
      <w:r>
        <w:rPr>
          <w:sz w:val="20"/>
          <w:szCs w:val="20"/>
        </w:rPr>
        <w:t>glasna ploča</w:t>
      </w:r>
      <w:r w:rsidR="00A71F87">
        <w:rPr>
          <w:sz w:val="20"/>
          <w:szCs w:val="20"/>
        </w:rPr>
        <w:t xml:space="preserve"> sudova </w:t>
      </w:r>
    </w:p>
    <w:p w:rsidRDefault="005436EC" w:rsidP="00C616C1" w:rsidR="005436EC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>sudski registar</w:t>
      </w:r>
      <w:r w:rsidR="0017075B">
        <w:rPr>
          <w:sz w:val="20"/>
          <w:szCs w:val="20"/>
        </w:rPr>
        <w:t xml:space="preserve"> elektronski </w:t>
      </w:r>
      <w:r w:rsidR="008927B4">
        <w:rPr>
          <w:sz w:val="20"/>
          <w:szCs w:val="20"/>
        </w:rPr>
        <w:t>i neposredno</w:t>
      </w:r>
    </w:p>
    <w:p w:rsidRDefault="00B65459" w:rsidP="00B65459" w:rsidR="00B65459" w:rsidRPr="00ED5721">
      <w:pPr>
        <w:ind w:left="720"/>
        <w:jc w:val="both"/>
        <w:rPr>
          <w:sz w:val="20"/>
          <w:szCs w:val="20"/>
        </w:rPr>
      </w:pPr>
    </w:p>
    <w:p w:rsidRDefault="00344D37" w:rsidP="00C616C1" w:rsidR="00C616C1">
      <w:pPr>
        <w:jc w:val="both"/>
        <w:rPr>
          <w:sz w:val="20"/>
          <w:szCs w:val="20"/>
        </w:rPr>
      </w:pPr>
      <w:r w:rsidRPr="00ED5721">
        <w:rPr>
          <w:sz w:val="20"/>
          <w:szCs w:val="20"/>
        </w:rPr>
        <w:t>U Rijeci,</w:t>
      </w:r>
      <w:r w:rsidR="00EB5F77" w:rsidRPr="00ED5721">
        <w:rPr>
          <w:sz w:val="20"/>
          <w:szCs w:val="20"/>
        </w:rPr>
        <w:t xml:space="preserve"> </w:t>
      </w:r>
      <w:r w:rsidR="008927B4">
        <w:rPr>
          <w:sz w:val="20"/>
          <w:szCs w:val="20"/>
        </w:rPr>
        <w:t>2</w:t>
      </w:r>
      <w:r w:rsidR="00E6103C">
        <w:rPr>
          <w:sz w:val="20"/>
          <w:szCs w:val="20"/>
        </w:rPr>
        <w:t>7</w:t>
      </w:r>
      <w:r w:rsidR="00B65459">
        <w:rPr>
          <w:sz w:val="20"/>
          <w:szCs w:val="20"/>
        </w:rPr>
        <w:t>.</w:t>
      </w:r>
      <w:r w:rsidR="00500E2D">
        <w:rPr>
          <w:sz w:val="20"/>
          <w:szCs w:val="20"/>
        </w:rPr>
        <w:t>11</w:t>
      </w:r>
      <w:r w:rsidR="00077611">
        <w:rPr>
          <w:sz w:val="20"/>
          <w:szCs w:val="20"/>
        </w:rPr>
        <w:t>.2017</w:t>
      </w:r>
      <w:r w:rsidRPr="00ED5721">
        <w:rPr>
          <w:sz w:val="20"/>
          <w:szCs w:val="20"/>
        </w:rPr>
        <w:t>.</w:t>
      </w:r>
      <w:r w:rsidR="00C37971">
        <w:rPr>
          <w:sz w:val="20"/>
          <w:szCs w:val="20"/>
        </w:rPr>
        <w:t xml:space="preserve"> </w:t>
      </w:r>
      <w:r w:rsidRPr="00ED5721">
        <w:rPr>
          <w:sz w:val="20"/>
          <w:szCs w:val="20"/>
        </w:rPr>
        <w:t>g.</w:t>
      </w:r>
    </w:p>
    <w:p w:rsidRDefault="00E5041F" w:rsidP="00C616C1" w:rsidR="00E5041F">
      <w:pPr>
        <w:jc w:val="both"/>
        <w:rPr>
          <w:sz w:val="20"/>
          <w:szCs w:val="20"/>
        </w:rPr>
      </w:pPr>
    </w:p>
    <w:p w:rsidRDefault="00C616C1" w:rsidP="00C616C1" w:rsidR="00C616C1" w:rsidRPr="00ED5721">
      <w:pPr>
        <w:jc w:val="both"/>
        <w:rPr>
          <w:sz w:val="20"/>
          <w:szCs w:val="20"/>
        </w:rPr>
      </w:pPr>
      <w:r w:rsidRPr="00ED5721">
        <w:rPr>
          <w:sz w:val="20"/>
          <w:szCs w:val="20"/>
        </w:rPr>
        <w:t>Sudac</w:t>
      </w:r>
    </w:p>
    <w:p w:rsidRDefault="00C616C1" w:rsidP="005436EC" w:rsidR="00722C92" w:rsidRPr="00DA66D5">
      <w:pPr>
        <w:jc w:val="both"/>
      </w:pPr>
      <w:r w:rsidRPr="00ED5721">
        <w:rPr>
          <w:sz w:val="20"/>
          <w:szCs w:val="20"/>
        </w:rPr>
        <w:t>Daniela Korlević</w:t>
      </w:r>
    </w:p>
    <w:sectPr w:rsidR="00722C92" w:rsidRPr="00DA66D5">
      <w:headerReference w:type="default" r:id="rId11"/>
      <w:footerReference w:type="even" r:id="rId12"/>
      <w:footerReference w:type="default" r:id="rId13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B219F" w:rsidR="009B219F">
      <w:r>
        <w:separator/>
      </w:r>
    </w:p>
  </w:endnote>
  <w:endnote w:id="0" w:type="continuationSeparator">
    <w:p w:rsidRDefault="009B219F" w:rsidR="009B21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57A2" w:rsidP="00A46343" w:rsidR="000257A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257A2" w:rsidR="000257A2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57A2" w:rsidP="00A46343" w:rsidR="000257A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D19B4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0257A2" w:rsidR="000257A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B219F" w:rsidR="009B219F">
      <w:r>
        <w:separator/>
      </w:r>
    </w:p>
  </w:footnote>
  <w:footnote w:id="0" w:type="continuationSeparator">
    <w:p w:rsidRDefault="009B219F" w:rsidR="009B21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57A2" w:rsidP="00A63D14" w:rsidR="000257A2" w:rsidRPr="00DA66D5">
    <w:pPr>
      <w:pStyle w:val="Zaglavlje"/>
      <w:jc w:val="right"/>
    </w:pPr>
    <w:r w:rsidRPr="00DA66D5">
      <w:t>Posl. br. 15 St-</w:t>
    </w:r>
    <w:r w:rsidR="0005751A">
      <w:t>432</w:t>
    </w:r>
    <w:r w:rsidR="00031E1A">
      <w:t>/17-</w:t>
    </w:r>
    <w:r w:rsidR="008927B4">
      <w:t>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414F0F"/>
    <w:multiLevelType w:val="hybridMultilevel"/>
    <w:tmpl w:val="AB30C4B6"/>
    <w:lvl w:tplc="EEC0F6FA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847686E"/>
    <w:multiLevelType w:val="hybridMultilevel"/>
    <w:tmpl w:val="4F247430"/>
    <w:lvl w:tplc="D37AADC4" w:ilvl="0">
      <w:start w:val="1"/>
      <w:numFmt w:val="upperRoman"/>
      <w:lvlText w:val="%1."/>
      <w:lvlJc w:val="left"/>
      <w:pPr>
        <w:ind w:hanging="720" w:left="108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45540B5"/>
    <w:multiLevelType w:val="hybridMultilevel"/>
    <w:tmpl w:val="4694FEE0"/>
    <w:lvl w:tplc="8B38841A" w:ilvl="0">
      <w:start w:val="19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3">
    <w:nsid w:val="53354EE0"/>
    <w:multiLevelType w:val="hybridMultilevel"/>
    <w:tmpl w:val="09DA410E"/>
    <w:lvl w:tplc="EA1E12A0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59666995"/>
    <w:multiLevelType w:val="hybridMultilevel"/>
    <w:tmpl w:val="1D301BA4"/>
    <w:lvl w:tplc="15EEB08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7A0F529E"/>
    <w:multiLevelType w:val="hybridMultilevel"/>
    <w:tmpl w:val="4650E5E8"/>
    <w:lvl w:tplc="57E8CD3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2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63D14"/>
    <w:rsid w:val="00016072"/>
    <w:rsid w:val="000168E6"/>
    <w:rsid w:val="000257A2"/>
    <w:rsid w:val="00031E1A"/>
    <w:rsid w:val="0003550E"/>
    <w:rsid w:val="0005751A"/>
    <w:rsid w:val="000673BD"/>
    <w:rsid w:val="000713C5"/>
    <w:rsid w:val="00077611"/>
    <w:rsid w:val="000865A5"/>
    <w:rsid w:val="000C4209"/>
    <w:rsid w:val="000D429D"/>
    <w:rsid w:val="000F4EC2"/>
    <w:rsid w:val="00113914"/>
    <w:rsid w:val="00131834"/>
    <w:rsid w:val="001704C1"/>
    <w:rsid w:val="0017075B"/>
    <w:rsid w:val="001851D8"/>
    <w:rsid w:val="00185B2A"/>
    <w:rsid w:val="001860DC"/>
    <w:rsid w:val="00193BAA"/>
    <w:rsid w:val="001A6A93"/>
    <w:rsid w:val="001B6375"/>
    <w:rsid w:val="001D51B8"/>
    <w:rsid w:val="002052BD"/>
    <w:rsid w:val="00222AF1"/>
    <w:rsid w:val="00226C34"/>
    <w:rsid w:val="00262DC7"/>
    <w:rsid w:val="00270CAB"/>
    <w:rsid w:val="0027230F"/>
    <w:rsid w:val="002845BA"/>
    <w:rsid w:val="00296094"/>
    <w:rsid w:val="002A6B0C"/>
    <w:rsid w:val="00321827"/>
    <w:rsid w:val="00344D37"/>
    <w:rsid w:val="0036495B"/>
    <w:rsid w:val="00367E18"/>
    <w:rsid w:val="00384432"/>
    <w:rsid w:val="003859A7"/>
    <w:rsid w:val="00392DEE"/>
    <w:rsid w:val="003A60E3"/>
    <w:rsid w:val="003B2388"/>
    <w:rsid w:val="003D43CB"/>
    <w:rsid w:val="003F3E25"/>
    <w:rsid w:val="00401A09"/>
    <w:rsid w:val="004435FE"/>
    <w:rsid w:val="00447210"/>
    <w:rsid w:val="00454272"/>
    <w:rsid w:val="00487805"/>
    <w:rsid w:val="004C57B3"/>
    <w:rsid w:val="004E180B"/>
    <w:rsid w:val="004E2785"/>
    <w:rsid w:val="004E613C"/>
    <w:rsid w:val="00500E2D"/>
    <w:rsid w:val="00537A36"/>
    <w:rsid w:val="005436EC"/>
    <w:rsid w:val="00561A74"/>
    <w:rsid w:val="00573792"/>
    <w:rsid w:val="005867FD"/>
    <w:rsid w:val="0061436B"/>
    <w:rsid w:val="0064379B"/>
    <w:rsid w:val="00652A84"/>
    <w:rsid w:val="0066796C"/>
    <w:rsid w:val="00683C57"/>
    <w:rsid w:val="006962A2"/>
    <w:rsid w:val="007002EC"/>
    <w:rsid w:val="007023C6"/>
    <w:rsid w:val="00713060"/>
    <w:rsid w:val="00722C92"/>
    <w:rsid w:val="00727D2D"/>
    <w:rsid w:val="00741502"/>
    <w:rsid w:val="00745630"/>
    <w:rsid w:val="0076204C"/>
    <w:rsid w:val="007B6C2F"/>
    <w:rsid w:val="007C70B1"/>
    <w:rsid w:val="007F30F2"/>
    <w:rsid w:val="007F7AF6"/>
    <w:rsid w:val="0080145E"/>
    <w:rsid w:val="00801D50"/>
    <w:rsid w:val="00821538"/>
    <w:rsid w:val="00837722"/>
    <w:rsid w:val="00856C6D"/>
    <w:rsid w:val="00871E20"/>
    <w:rsid w:val="00885ECD"/>
    <w:rsid w:val="00891B5A"/>
    <w:rsid w:val="008927B4"/>
    <w:rsid w:val="008E181E"/>
    <w:rsid w:val="008F78D1"/>
    <w:rsid w:val="00902968"/>
    <w:rsid w:val="00945219"/>
    <w:rsid w:val="00965874"/>
    <w:rsid w:val="009B219F"/>
    <w:rsid w:val="009B744A"/>
    <w:rsid w:val="00A46343"/>
    <w:rsid w:val="00A61CD8"/>
    <w:rsid w:val="00A63D14"/>
    <w:rsid w:val="00A71F87"/>
    <w:rsid w:val="00AA2E5E"/>
    <w:rsid w:val="00AB559F"/>
    <w:rsid w:val="00B12EF7"/>
    <w:rsid w:val="00B1315C"/>
    <w:rsid w:val="00B20466"/>
    <w:rsid w:val="00B21DA4"/>
    <w:rsid w:val="00B64195"/>
    <w:rsid w:val="00B65459"/>
    <w:rsid w:val="00B67AA0"/>
    <w:rsid w:val="00B87751"/>
    <w:rsid w:val="00B97064"/>
    <w:rsid w:val="00BA0ECF"/>
    <w:rsid w:val="00BA4F91"/>
    <w:rsid w:val="00BD077D"/>
    <w:rsid w:val="00BF0D80"/>
    <w:rsid w:val="00BF24A6"/>
    <w:rsid w:val="00BF631C"/>
    <w:rsid w:val="00BF7669"/>
    <w:rsid w:val="00C37971"/>
    <w:rsid w:val="00C5250F"/>
    <w:rsid w:val="00C528AD"/>
    <w:rsid w:val="00C616C1"/>
    <w:rsid w:val="00C86CBE"/>
    <w:rsid w:val="00C87349"/>
    <w:rsid w:val="00CB53EC"/>
    <w:rsid w:val="00CD19B4"/>
    <w:rsid w:val="00CD53BB"/>
    <w:rsid w:val="00CE2A29"/>
    <w:rsid w:val="00D55D43"/>
    <w:rsid w:val="00D62065"/>
    <w:rsid w:val="00D6764D"/>
    <w:rsid w:val="00D74F2E"/>
    <w:rsid w:val="00D844EE"/>
    <w:rsid w:val="00DA66A5"/>
    <w:rsid w:val="00DA66D5"/>
    <w:rsid w:val="00DB54E4"/>
    <w:rsid w:val="00DB579A"/>
    <w:rsid w:val="00DD3565"/>
    <w:rsid w:val="00DF7302"/>
    <w:rsid w:val="00DF7E85"/>
    <w:rsid w:val="00E37B45"/>
    <w:rsid w:val="00E5041F"/>
    <w:rsid w:val="00E50421"/>
    <w:rsid w:val="00E6103C"/>
    <w:rsid w:val="00E90E71"/>
    <w:rsid w:val="00EA07A8"/>
    <w:rsid w:val="00EA1F55"/>
    <w:rsid w:val="00EA2582"/>
    <w:rsid w:val="00EB5F77"/>
    <w:rsid w:val="00EC1FDC"/>
    <w:rsid w:val="00ED5721"/>
    <w:rsid w:val="00F016A5"/>
    <w:rsid w:val="00F44721"/>
    <w:rsid w:val="00F74703"/>
    <w:rsid w:val="00F80AC3"/>
    <w:rsid w:val="00F9757A"/>
    <w:rsid w:val="00FC2993"/>
    <w:rsid w:val="00FC2C16"/>
    <w:rsid w:val="00FF74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002E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63D1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63D1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44D37"/>
  </w:style>
  <w:style w:styleId="Odlomakpopisa" w:type="paragraph">
    <w:name w:val="List Paragraph"/>
    <w:basedOn w:val="Normal"/>
    <w:uiPriority w:val="34"/>
    <w:qFormat/>
    <w:rsid w:val="0061436B"/>
    <w:pPr>
      <w:ind w:left="708"/>
    </w:pPr>
  </w:style>
  <w:style w:styleId="Tekstbalonia" w:type="paragraph">
    <w:name w:val="Balloon Text"/>
    <w:basedOn w:val="Normal"/>
    <w:link w:val="TekstbaloniaChar"/>
    <w:rsid w:val="0083772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837722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902968"/>
    <w:rPr>
      <w:rFonts w:hAnsi="Arial" w:ascii="Arial"/>
      <w:b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D19B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D19B4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D19B4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D19B4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D19B4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002E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63D1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63D1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44D37"/>
  </w:style>
  <w:style w:styleId="Odlomakpopisa" w:type="paragraph">
    <w:name w:val="List Paragraph"/>
    <w:basedOn w:val="Normal"/>
    <w:uiPriority w:val="34"/>
    <w:qFormat/>
    <w:rsid w:val="0061436B"/>
    <w:pPr>
      <w:ind w:left="708"/>
    </w:pPr>
  </w:style>
  <w:style w:styleId="Tekstbalonia" w:type="paragraph">
    <w:name w:val="Balloon Text"/>
    <w:basedOn w:val="Normal"/>
    <w:link w:val="TekstbaloniaChar"/>
    <w:rsid w:val="0083772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837722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902968"/>
    <w:rPr>
      <w:rFonts w:ascii="Arial" w:hAnsi="Arial"/>
      <w:b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D19B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D19B4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D19B4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D19B4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D19B4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535506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87835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studenog 2017.</izvorni_sadrzaj>
    <derivirana_varijabla naziv="DomainObject.DatumDonosenjaOdluke_1">27.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432</izvorni_sadrzaj>
    <derivirana_varijabla naziv="DomainObject.Predmet.Broj_1">432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St-432/2017</izvorni_sadrzaj>
    <derivirana_varijabla naziv="DomainObject.Predmet.OznakaBroj_1">St-432/2017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ENERGOPROJEKT 2008 d.o.o.</izvorni_sadrzaj>
    <derivirana_varijabla naziv="DomainObject.Predmet.ProtustrankaFormated_1">  ENERGOPROJEKT 2008 d.o.o.</derivirana_varijabla>
  </DomainObject.Predmet.ProtustrankaFormated>
  <DomainObject.Predmet.ProtustrankaFormatedOIB>
    <izvorni_sadrzaj>  ENERGOPROJEKT 2008 d.o.o., OIB 00648306086</izvorni_sadrzaj>
    <derivirana_varijabla naziv="DomainObject.Predmet.ProtustrankaFormatedOIB_1">  ENERGOPROJEKT 2008 d.o.o., OIB 00648306086</derivirana_varijabla>
  </DomainObject.Predmet.ProtustrankaFormatedOIB>
  <DomainObject.Predmet.ProtustrankaFormatedWithAdress>
    <izvorni_sadrzaj> ENERGOPROJEKT 2008 d.o.o., Žarka Pezelja 28, 51221 Kostrena</izvorni_sadrzaj>
    <derivirana_varijabla naziv="DomainObject.Predmet.ProtustrankaFormatedWithAdress_1"> ENERGOPROJEKT 2008 d.o.o., Žarka Pezelja 28, 51221 Kostrena</derivirana_varijabla>
  </DomainObject.Predmet.ProtustrankaFormatedWithAdress>
  <DomainObject.Predmet.ProtustrankaFormatedWithAdressOIB>
    <izvorni_sadrzaj> ENERGOPROJEKT 2008 d.o.o., OIB 00648306086, Žarka Pezelja 28, 51221 Kostrena</izvorni_sadrzaj>
    <derivirana_varijabla naziv="DomainObject.Predmet.ProtustrankaFormatedWithAdressOIB_1"> ENERGOPROJEKT 2008 d.o.o., OIB 00648306086, Žarka Pezelja 28, 51221 Kostrena</derivirana_varijabla>
  </DomainObject.Predmet.ProtustrankaFormatedWithAdressOIB>
  <DomainObject.Predmet.ProtustrankaWithAdress>
    <izvorni_sadrzaj>ENERGOPROJEKT 2008 d.o.o. Žarka Pezelja 28, 51221 Kostrena</izvorni_sadrzaj>
    <derivirana_varijabla naziv="DomainObject.Predmet.ProtustrankaWithAdress_1">ENERGOPROJEKT 2008 d.o.o. Žarka Pezelja 28, 51221 Kostrena</derivirana_varijabla>
  </DomainObject.Predmet.ProtustrankaWithAdress>
  <DomainObject.Predmet.ProtustrankaWithAdressOIB>
    <izvorni_sadrzaj>ENERGOPROJEKT 2008 d.o.o., OIB 00648306086, Žarka Pezelja 28, 51221 Kostrena</izvorni_sadrzaj>
    <derivirana_varijabla naziv="DomainObject.Predmet.ProtustrankaWithAdressOIB_1">ENERGOPROJEKT 2008 d.o.o., OIB 00648306086, Žarka Pezelja 28, 51221 Kostrena</derivirana_varijabla>
  </DomainObject.Predmet.ProtustrankaWithAdressOIB>
  <DomainObject.Predmet.ProtustrankaNazivFormated>
    <izvorni_sadrzaj>ENERGOPROJEKT 2008 d.o.o.</izvorni_sadrzaj>
    <derivirana_varijabla naziv="DomainObject.Predmet.ProtustrankaNazivFormated_1">ENERGOPROJEKT 2008 d.o.o.</derivirana_varijabla>
  </DomainObject.Predmet.ProtustrankaNazivFormated>
  <DomainObject.Predmet.ProtustrankaNazivFormatedOIB>
    <izvorni_sadrzaj>ENERGOPROJEKT 2008 d.o.o., OIB 00648306086</izvorni_sadrzaj>
    <derivirana_varijabla naziv="DomainObject.Predmet.ProtustrankaNazivFormatedOIB_1">ENERGOPROJEKT 2008 d.o.o., OIB 00648306086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ENERGOPROJEKT 2008 d.o.o.</item>
    </izvorni_sadrzaj>
    <derivirana_varijabla naziv="DomainObject.Predmet.ProtuStrankaListFormated_1">
      <item>ENERGOPROJEKT 2008 d.o.o.</item>
    </derivirana_varijabla>
  </DomainObject.Predmet.ProtuStrankaListFormated>
  <DomainObject.Predmet.ProtuStrankaListFormatedOIB>
    <izvorni_sadrzaj>
      <item>ENERGOPROJEKT 2008 d.o.o., OIB 00648306086</item>
    </izvorni_sadrzaj>
    <derivirana_varijabla naziv="DomainObject.Predmet.ProtuStrankaListFormatedOIB_1">
      <item>ENERGOPROJEKT 2008 d.o.o., OIB 00648306086</item>
    </derivirana_varijabla>
  </DomainObject.Predmet.ProtuStrankaListFormatedOIB>
  <DomainObject.Predmet.ProtuStrankaListFormatedWithAdress>
    <izvorni_sadrzaj>
      <item>ENERGOPROJEKT 2008 d.o.o., Žarka Pezelja 28, 51221 Kostrena</item>
    </izvorni_sadrzaj>
    <derivirana_varijabla naziv="DomainObject.Predmet.ProtuStrankaListFormatedWithAdress_1">
      <item>ENERGOPROJEKT 2008 d.o.o., Žarka Pezelja 28, 51221 Kostrena</item>
    </derivirana_varijabla>
  </DomainObject.Predmet.ProtuStrankaListFormatedWithAdress>
  <DomainObject.Predmet.ProtuStrankaListFormatedWithAdressOIB>
    <izvorni_sadrzaj>
      <item>ENERGOPROJEKT 2008 d.o.o., OIB 00648306086, Žarka Pezelja 28, 51221 Kostrena</item>
    </izvorni_sadrzaj>
    <derivirana_varijabla naziv="DomainObject.Predmet.ProtuStrankaListFormatedWithAdressOIB_1">
      <item>ENERGOPROJEKT 2008 d.o.o., OIB 00648306086, Žarka Pezelja 28, 51221 Kostrena</item>
    </derivirana_varijabla>
  </DomainObject.Predmet.ProtuStrankaListFormatedWithAdressOIB>
  <DomainObject.Predmet.ProtuStrankaListNazivFormated>
    <izvorni_sadrzaj>
      <item>ENERGOPROJEKT 2008 d.o.o.</item>
    </izvorni_sadrzaj>
    <derivirana_varijabla naziv="DomainObject.Predmet.ProtuStrankaListNazivFormated_1">
      <item>ENERGOPROJEKT 2008 d.o.o.</item>
    </derivirana_varijabla>
  </DomainObject.Predmet.ProtuStrankaListNazivFormated>
  <DomainObject.Predmet.ProtuStrankaListNazivFormatedOIB>
    <izvorni_sadrzaj>
      <item>ENERGOPROJEKT 2008 d.o.o., OIB 00648306086</item>
    </izvorni_sadrzaj>
    <derivirana_varijabla naziv="DomainObject.Predmet.ProtuStrankaListNazivFormatedOIB_1">
      <item>ENERGOPROJEKT 2008 d.o.o., OIB 00648306086</item>
    </derivirana_varijabla>
  </DomainObject.Predmet.ProtuStrankaListNazivFormatedOIB>
  <DomainObject.Predmet.OstaliListFormated>
    <izvorni_sadrzaj>
      <item>Jasmina Jurašić</item>
    </izvorni_sadrzaj>
    <derivirana_varijabla naziv="DomainObject.Predmet.OstaliListFormated_1">
      <item>Jasmina Jurašić</item>
    </derivirana_varijabla>
  </DomainObject.Predmet.OstaliListFormated>
  <DomainObject.Predmet.OstaliListFormatedOIB>
    <izvorni_sadrzaj>
      <item>Jasmina Jurašić, OIB 29326319702</item>
    </izvorni_sadrzaj>
    <derivirana_varijabla naziv="DomainObject.Predmet.OstaliListFormatedOIB_1">
      <item>Jasmina Jurašić, OIB 29326319702</item>
    </derivirana_varijabla>
  </DomainObject.Predmet.OstaliListFormatedOIB>
  <DomainObject.Predmet.OstaliListFormatedWithAdress>
    <izvorni_sadrzaj>
      <item>Jasmina Jurašić, Krešimirova Obala 30, 23000 Zadar</item>
    </izvorni_sadrzaj>
    <derivirana_varijabla naziv="DomainObject.Predmet.OstaliListFormatedWithAdress_1">
      <item>Jasmina Jurašić, Krešimirova Obala 30, 23000 Zadar</item>
    </derivirana_varijabla>
  </DomainObject.Predmet.OstaliListFormatedWithAdress>
  <DomainObject.Predmet.OstaliListFormatedWithAdressOIB>
    <izvorni_sadrzaj>
      <item>Jasmina Jurašić, OIB 29326319702, Krešimirova Obala 30, 23000 Zadar</item>
    </izvorni_sadrzaj>
    <derivirana_varijabla naziv="DomainObject.Predmet.OstaliListFormatedWithAdressOIB_1">
      <item>Jasmina Jurašić, OIB 29326319702, Krešimirova Obala 30, 23000 Zadar</item>
    </derivirana_varijabla>
  </DomainObject.Predmet.OstaliListFormatedWithAdressOIB>
  <DomainObject.Predmet.OstaliListNazivFormated>
    <izvorni_sadrzaj>
      <item>Jasmina Jurašić</item>
    </izvorni_sadrzaj>
    <derivirana_varijabla naziv="DomainObject.Predmet.OstaliListNazivFormated_1">
      <item>Jasmina Jurašić</item>
    </derivirana_varijabla>
  </DomainObject.Predmet.OstaliListNazivFormated>
  <DomainObject.Predmet.OstaliListNazivFormatedOIB>
    <izvorni_sadrzaj>
      <item>Jasmina Jurašić, OIB 29326319702</item>
    </izvorni_sadrzaj>
    <derivirana_varijabla naziv="DomainObject.Predmet.OstaliListNazivFormatedOIB_1">
      <item>Jasmina Jurašić, OIB 29326319702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studenog 2017.</izvorni_sadrzaj>
    <derivirana_varijabla naziv="DomainObject.Datum_1">27.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ENERGOPROJEKT 2008 d.o.o.</izvorni_sadrzaj>
    <derivirana_varijabla naziv="DomainObject.Predmet.ProtustrankaIDrugi_1">ENERGOPROJEKT 2008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ENERGOPROJEKT 2008 d.o.o., OIB 00648306086, Žarka Pezelja 28, 51221 Kostrena</izvorni_sadrzaj>
    <derivirana_varijabla naziv="DomainObject.Predmet.ProtustrankaIDrugiAdressOIB_1">ENERGOPROJEKT 2008 d.o.o., OIB 00648306086, Žarka Pezelja 28, 51221 Kostrena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ENERGOPROJEKT 2008 d.o.o.</item>
      <item>Jasmina Jurašić</item>
    </izvorni_sadrzaj>
    <derivirana_varijabla naziv="DomainObject.Predmet.SudioniciListNaziv_1">
      <item>FINA  Rijeka</item>
      <item>ENERGOPROJEKT 2008 d.o.o.</item>
      <item>Jasmina Jurašić</item>
    </derivirana_varijabla>
  </DomainObject.Predmet.SudioniciListNaziv>
  <DomainObject.Predmet.SudioniciListAdressOIB>
    <izvorni_sadrzaj>
      <item>FINA  Rijeka, OIB 85821130368, Frana Kurelca 8,51000 Rijeka</item>
      <item>ENERGOPROJEKT 2008 d.o.o., OIB 00648306086, Žarka Pezelja 28,51221 Kostrena</item>
      <item>Jasmina Jurašić, OIB 29326319702, Krešimirova Obala 30,23000 Zadar</item>
    </izvorni_sadrzaj>
    <derivirana_varijabla naziv="DomainObject.Predmet.SudioniciListAdressOIB_1">
      <item>FINA  Rijeka, OIB 85821130368, Frana Kurelca 8,51000 Rijeka</item>
      <item>ENERGOPROJEKT 2008 d.o.o., OIB 00648306086, Žarka Pezelja 28,51221 Kostrena</item>
      <item>Jasmina Jurašić, OIB 29326319702, Krešimirova Obala 30,23000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00648306086</item>
      <item>, OIB 29326319702</item>
    </izvorni_sadrzaj>
    <derivirana_varijabla naziv="DomainObject.Predmet.SudioniciListNazivOIB_1">
      <item>, OIB 85821130368</item>
      <item>, OIB 00648306086</item>
      <item>, OIB 29326319702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Ombretta Belić-Ilijašić, OIB 00873493442, Jadranska 2 Rabac</item>
    </izvorni_sadrzaj>
    <derivirana_varijabla naziv="DomainObject.Predmet.StecajniUpraviteljiListAddressOIB_1">
      <item>Ombretta Belić-Ilijašić, OIB 00873493442, Jadranska 2 Rabac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833FF06-A84E-4142-9AF4-6BD02E24678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671</properties:Words>
  <properties:Characters>3737</properties:Characters>
  <properties:Lines>99</properties:Lines>
  <properties:Paragraphs>46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4461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2017-11-27T13:03:00Z</dcterms:created>
  <dc:creator>stecaj</dc:creator>
  <cp:lastModifiedBy>Jasna Radulović</cp:lastModifiedBy>
  <cp:lastPrinted>2017-11-27T13:14:00Z</cp:lastPrinted>
  <dcterms:modified xmlns:xsi="http://www.w3.org/2001/XMLSchema-instance" xsi:type="dcterms:W3CDTF">2017-11-27T13:15:00Z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