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d0e8" w14:paraId="399d0e8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BA456F">
        <w:t>481</w:t>
      </w:r>
      <w:r w:rsidR="00946625">
        <w:t>/16-</w:t>
      </w:r>
      <w:r w:rsidR="00BA456F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5C4388">
        <w:t>DINAMIK 3 d.o.o., Šibenik, Donje Polje, Cesta Šibenik – Split 13, Šibenik, OIB: 68885158138</w:t>
      </w:r>
      <w:r w:rsidRPr="00EF7C9A">
        <w:t xml:space="preserve">, dana </w:t>
      </w:r>
      <w:r w:rsidR="00836AD9">
        <w:t>29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9176F0" w:rsidR="00BE6E59">
      <w:pPr>
        <w:pStyle w:val="Odlomakpopisa"/>
        <w:numPr>
          <w:ilvl w:val="0"/>
          <w:numId w:val="4"/>
        </w:numPr>
        <w:ind w:firstLine="708" w:left="0"/>
        <w:jc w:val="both"/>
      </w:pPr>
      <w:r w:rsidRPr="00170940">
        <w:t xml:space="preserve"> </w:t>
      </w:r>
      <w:r w:rsidR="005C4388" w:rsidRPr="003A377A">
        <w:t>Branko Morić, rođen 29. kolovoza 1942. godine, iz Zadra, Miroslava Krleže 1e, osobna iskaznica izdana od PU Zadarske broj: 104928260, OIB: 89888559843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5C4388">
        <w:t>DINAMIK 3 d.o.o., Šibenik, Donje Polje, Cesta Šibenik – Split 13, Šibenik, OIB: 68885158138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5C4388">
        <w:t>DINAMIK 3 d.o.o., Šibenik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5C4388">
        <w:t xml:space="preserve"> </w:t>
      </w:r>
      <w:r w:rsidR="00170940">
        <w:t>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5C4388">
        <w:t xml:space="preserve"> koji je iskazao da stečajni dužnik ima nekretninu čest. zem. 4965 k.o. Šibenik opterećenu razlučnim pravima koju je stekao kupnjom udjela u trgovačkom društvu Zvono d.o.o. Šibenik, te da ima 6-7 vozila na kojima Porezna uprava ima zasnovano založno pravo i 3-4.000.000,00 kuna potraživanja ali prema nesolventnim dužnicima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</w:t>
      </w:r>
      <w:r w:rsidR="005C4388">
        <w:t xml:space="preserve"> utvrditi </w:t>
      </w:r>
      <w:r w:rsidR="0038536A" w:rsidRPr="003039D7">
        <w:t>ima li stečajni dužnik imovine kojom bi se mogli pokriti troškov</w:t>
      </w:r>
      <w:r w:rsidR="005C4388">
        <w:t>i postupka i dijelom vjerovnici, a pogotovo obzirom na činjenicu da je zastupnik po zakonu dužnika naveo da je imovina opterećena razlučnim pravima.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5C4388" w:rsidP="00775B04" w:rsidR="005C4388">
      <w:pPr>
        <w:jc w:val="both"/>
      </w:pPr>
    </w:p>
    <w:p w:rsidRDefault="005C4388" w:rsidP="00775B04" w:rsidR="005C4388">
      <w:pPr>
        <w:jc w:val="both"/>
      </w:pPr>
    </w:p>
    <w:p w:rsidRDefault="005C4388" w:rsidP="00775B04" w:rsidR="005C4388">
      <w:pPr>
        <w:jc w:val="both"/>
      </w:pPr>
    </w:p>
    <w:p w:rsidRDefault="005C4388" w:rsidP="00775B04" w:rsidR="005C4388">
      <w:pPr>
        <w:jc w:val="both"/>
      </w:pPr>
    </w:p>
    <w:p w:rsidRDefault="005C4388" w:rsidP="00775B04" w:rsidR="005C4388">
      <w:pPr>
        <w:jc w:val="both"/>
      </w:pPr>
    </w:p>
    <w:p w:rsidRDefault="005C4388" w:rsidP="00775B04" w:rsidR="005C4388">
      <w:pPr>
        <w:jc w:val="both"/>
      </w:pPr>
    </w:p>
    <w:p w:rsidRDefault="006A6847" w:rsidP="006A6847" w:rsidR="006A6847" w:rsidRPr="00EF7C9A">
      <w:pPr>
        <w:ind w:firstLine="708"/>
        <w:jc w:val="both"/>
      </w:pPr>
      <w:r w:rsidRPr="00EF7C9A">
        <w:lastRenderedPageBreak/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836AD9">
        <w:t>29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6A6121" w:rsidP="00FB4D3D" w:rsidR="006A6121">
      <w:pPr>
        <w:jc w:val="right"/>
      </w:pPr>
      <w:r>
        <w:t>S</w:t>
      </w:r>
      <w:r w:rsidRPr="002C500F">
        <w:t>u</w:t>
      </w:r>
      <w:r>
        <w:t>tkinja:</w:t>
      </w:r>
    </w:p>
    <w:p w:rsidRDefault="00FB4D3D" w:rsidP="00FB4D3D" w:rsidR="006A6121" w:rsidRPr="00F60CD9">
      <w:pPr>
        <w:jc w:val="right"/>
      </w:pPr>
      <w:r>
        <w:t>Ardena Bajlo</w:t>
      </w:r>
    </w:p>
    <w:p w:rsidRDefault="006A6121" w:rsidP="006A6121" w:rsidR="006A6121"/>
    <w:p w:rsidRDefault="00842CEB" w:rsidP="00AB08B3" w:rsidR="00842CEB" w:rsidRPr="00EF7C9A">
      <w:pPr>
        <w:jc w:val="right"/>
      </w:pPr>
    </w:p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F4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BA456F">
          <w:t>481</w:t>
        </w:r>
        <w:r w:rsidR="0095226F">
          <w:t>/16-</w:t>
        </w:r>
        <w:r w:rsidR="00BA456F">
          <w:t>8</w:t>
        </w:r>
      </w:p>
      <w:p w:rsidRDefault="00E12FEA" w:rsidP="009C0FF2" w:rsidR="00E12FEA" w:rsidRPr="00EF7C9A">
        <w:pPr>
          <w:jc w:val="right"/>
        </w:pPr>
      </w:p>
      <w:p w:rsidRDefault="00A61F46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A0F1E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8353C"/>
    <w:rsid w:val="004A1BFA"/>
    <w:rsid w:val="004B768C"/>
    <w:rsid w:val="004E61FB"/>
    <w:rsid w:val="004F1515"/>
    <w:rsid w:val="00515656"/>
    <w:rsid w:val="00531CC9"/>
    <w:rsid w:val="00563127"/>
    <w:rsid w:val="005A2E2A"/>
    <w:rsid w:val="005C4388"/>
    <w:rsid w:val="00665069"/>
    <w:rsid w:val="006A6121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520DC"/>
    <w:rsid w:val="00A5292A"/>
    <w:rsid w:val="00A61F46"/>
    <w:rsid w:val="00AB08B3"/>
    <w:rsid w:val="00B310F0"/>
    <w:rsid w:val="00BA456F"/>
    <w:rsid w:val="00BA7CDC"/>
    <w:rsid w:val="00BB4F73"/>
    <w:rsid w:val="00BE6E59"/>
    <w:rsid w:val="00C02FA1"/>
    <w:rsid w:val="00C34253"/>
    <w:rsid w:val="00C85781"/>
    <w:rsid w:val="00C9120F"/>
    <w:rsid w:val="00DB7A19"/>
    <w:rsid w:val="00DE3C12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F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F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F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F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F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F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F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DINAMIK 3 d.o.o. za trgovinu i usluge</izvorni_sadrzaj>
    <derivirana_varijabla naziv="DomainObject.Predmet.ProtustrankaFormated_1">  DINAMIK 3 d.o.o. za trgovinu i usluge</derivirana_varijabla>
  </DomainObject.Predmet.ProtustrankaFormated>
  <DomainObject.Predmet.ProtustrankaFormatedOIB>
    <izvorni_sadrzaj>  DINAMIK 3 d.o.o. za trgovinu i usluge, OIB 68885158138</izvorni_sadrzaj>
    <derivirana_varijabla naziv="DomainObject.Predmet.ProtustrankaFormatedOIB_1">  DINAMIK 3 d.o.o. za trgovinu i usluge, OIB 68885158138</derivirana_varijabla>
  </DomainObject.Predmet.ProtustrankaFormatedOIB>
  <DomainObject.Predmet.ProtustrankaFormatedWithAdress>
    <izvorni_sadrzaj> DINAMIK 3 d.o.o. za trgovinu i usluge, Donje polje, Cesta Šibenik - Split 13, 22000 Šibenik</izvorni_sadrzaj>
    <derivirana_varijabla naziv="DomainObject.Predmet.ProtustrankaFormatedWithAdress_1"> DINAMIK 3 d.o.o. za trgovinu i usluge, Donje polje, Cesta Šibenik - Split 13, 22000 Šibenik</derivirana_varijabla>
  </DomainObject.Predmet.ProtustrankaFormatedWithAdress>
  <DomainObject.Predmet.ProtustrankaFormatedWithAdressOIB>
    <izvorni_sadrzaj> DINAMIK 3 d.o.o. za trgovinu i usluge, OIB 68885158138, Donje polje, Cesta Šibenik - Split 13, 22000 Šibenik</izvorni_sadrzaj>
    <derivirana_varijabla naziv="DomainObject.Predmet.ProtustrankaFormatedWithAdressOIB_1"> DINAMIK 3 d.o.o. za trgovinu i usluge, OIB 68885158138, Donje polje, Cesta Šibenik - Split 13, 22000 Šibenik</derivirana_varijabla>
  </DomainObject.Predmet.ProtustrankaFormatedWithAdressOIB>
  <DomainObject.Predmet.ProtustrankaWithAdress>
    <izvorni_sadrzaj>DINAMIK 3 d.o.o. za trgovinu i usluge Donje polje, Cesta Šibenik - Split 13, 22000 Šibenik</izvorni_sadrzaj>
    <derivirana_varijabla naziv="DomainObject.Predmet.ProtustrankaWithAdress_1">DINAMIK 3 d.o.o. za trgovinu i usluge Donje polje, Cesta Šibenik - Split 13, 22000 Šibenik</derivirana_varijabla>
  </DomainObject.Predmet.ProtustrankaWithAdress>
  <DomainObject.Predmet.ProtustrankaWithAdressOIB>
    <izvorni_sadrzaj>DINAMIK 3 d.o.o. za trgovinu i usluge, OIB 68885158138, Donje polje, Cesta Šibenik - Split 13, 22000 Šibenik</izvorni_sadrzaj>
    <derivirana_varijabla naziv="DomainObject.Predmet.ProtustrankaWithAdressOIB_1">DINAMIK 3 d.o.o. za trgovinu i usluge, OIB 68885158138, Donje polje, Cesta Šibenik - Split 13, 22000 Šibenik</derivirana_varijabla>
  </DomainObject.Predmet.ProtustrankaWithAdressOIB>
  <DomainObject.Predmet.ProtustrankaNazivFormated>
    <izvorni_sadrzaj>DINAMIK 3 d.o.o. za trgovinu i usluge</izvorni_sadrzaj>
    <derivirana_varijabla naziv="DomainObject.Predmet.ProtustrankaNazivFormated_1">DINAMIK 3 d.o.o. za trgovinu i usluge</derivirana_varijabla>
  </DomainObject.Predmet.ProtustrankaNazivFormated>
  <DomainObject.Predmet.ProtustrankaNazivFormatedOIB>
    <izvorni_sadrzaj>DINAMIK 3 d.o.o. za trgovinu i usluge, OIB 68885158138</izvorni_sadrzaj>
    <derivirana_varijabla naziv="DomainObject.Predmet.ProtustrankaNazivFormatedOIB_1">DINAMIK 3 d.o.o. za trgovinu i usluge, OIB 68885158138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DINAMIK 3 d.o.o. za trgovinu i usluge</item>
    </izvorni_sadrzaj>
    <derivirana_varijabla naziv="DomainObject.Predmet.ProtuStrankaListFormated_1">
      <item>DINAMIK 3 d.o.o. za trgovinu i usluge</item>
    </derivirana_varijabla>
  </DomainObject.Predmet.ProtuStrankaListFormated>
  <DomainObject.Predmet.ProtuStrankaListFormatedOIB>
    <izvorni_sadrzaj>
      <item>DINAMIK 3 d.o.o. za trgovinu i usluge, OIB 68885158138</item>
    </izvorni_sadrzaj>
    <derivirana_varijabla naziv="DomainObject.Predmet.ProtuStrankaListFormatedOIB_1">
      <item>DINAMIK 3 d.o.o. za trgovinu i usluge, OIB 68885158138</item>
    </derivirana_varijabla>
  </DomainObject.Predmet.ProtuStrankaListFormatedOIB>
  <DomainObject.Predmet.ProtuStrankaListFormatedWithAdress>
    <izvorni_sadrzaj>
      <item>DINAMIK 3 d.o.o. za trgovinu i usluge, Donje polje, Cesta Šibenik - Split 13, 22000 Šibenik</item>
    </izvorni_sadrzaj>
    <derivirana_varijabla naziv="DomainObject.Predmet.ProtuStrankaListFormatedWithAdress_1">
      <item>DINAMIK 3 d.o.o. za trgovinu i usluge, Donje polje, Cesta Šibenik - Split 13, 22000 Šibenik</item>
    </derivirana_varijabla>
  </DomainObject.Predmet.ProtuStrankaListFormatedWithAdress>
  <DomainObject.Predmet.ProtuStrankaListFormatedWithAdressOIB>
    <izvorni_sadrzaj>
      <item>DINAMIK 3 d.o.o. za trgovinu i usluge, OIB 68885158138, Donje polje, Cesta Šibenik - Split 13, 22000 Šibenik</item>
    </izvorni_sadrzaj>
    <derivirana_varijabla naziv="DomainObject.Predmet.ProtuStrankaListFormatedWithAdressOIB_1">
      <item>DINAMIK 3 d.o.o. za trgovinu i usluge, OIB 68885158138, Donje polje, Cesta Šibenik - Split 13, 22000 Šibenik</item>
    </derivirana_varijabla>
  </DomainObject.Predmet.ProtuStrankaListFormatedWithAdressOIB>
  <DomainObject.Predmet.ProtuStrankaListNazivFormated>
    <izvorni_sadrzaj>
      <item>DINAMIK 3 d.o.o. za trgovinu i usluge</item>
    </izvorni_sadrzaj>
    <derivirana_varijabla naziv="DomainObject.Predmet.ProtuStrankaListNazivFormated_1">
      <item>DINAMIK 3 d.o.o. za trgovinu i usluge</item>
    </derivirana_varijabla>
  </DomainObject.Predmet.ProtuStrankaListNazivFormated>
  <DomainObject.Predmet.ProtuStrankaListNazivFormatedOIB>
    <izvorni_sadrzaj>
      <item>DINAMIK 3 d.o.o. za trgovinu i usluge, OIB 68885158138</item>
    </izvorni_sadrzaj>
    <derivirana_varijabla naziv="DomainObject.Predmet.ProtuStrankaListNazivFormatedOIB_1">
      <item>DINAMIK 3 d.o.o. za trgovinu i usluge, OIB 68885158138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DINAMIK 3 d.o.o. za trgovinu i usluge</izvorni_sadrzaj>
    <derivirana_varijabla naziv="DomainObject.Predmet.ProtustrankaIDrugi_1">DINAMIK 3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DINAMIK 3 d.o.o. za trgovinu i usluge, OIB 68885158138, Donje polje, Cesta Šibenik - Split 13, 22000 Šibenik</izvorni_sadrzaj>
    <derivirana_varijabla naziv="DomainObject.Predmet.ProtustrankaIDrugiAdressOIB_1">DINAMIK 3 d.o.o. za trgovinu i usluge, OIB 68885158138, Donje polje, Cesta Šibenik - Split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DINAMIK 3 d.o.o. za trgovinu i usluge</item>
    </izvorni_sadrzaj>
    <derivirana_varijabla naziv="DomainObject.Predmet.SudioniciListNaziv_1">
      <item>FINA - Podružnica Šibenik</item>
      <item>DINAMIK 3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DINAMIK 3 d.o.o. za trgovinu i usluge, OIB 68885158138, Donje polje, Cesta Šibenik - Split 13,22000 Šibenik</item>
    </izvorni_sadrzaj>
    <derivirana_varijabla naziv="DomainObject.Predmet.SudioniciListAdressOIB_1">
      <item>FINA - Podružnica Šibenik, OIB 85821130368, Perivoj L. Marune 1,22000 Šibenik</item>
      <item>DINAMIK 3 d.o.o. za trgovinu i usluge, OIB 68885158138, Donje polje, Cesta Šibenik - Split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68885158138</item>
    </izvorni_sadrzaj>
    <derivirana_varijabla naziv="DomainObject.Predmet.SudioniciListNazivOIB_1">
      <item>, OIB 85821130368</item>
      <item>, OIB 68885158138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415</properties:Words>
  <properties:Characters>2208</properties:Characters>
  <properties:Lines>72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2016-05-03T08:09:00Z</dcterms:created>
  <dc:creator>Ardena Bajlo</dc:creator>
  <cp:lastModifiedBy>wsadmin</cp:lastModifiedBy>
  <cp:lastPrinted>2016-05-03T08:00:00Z</cp:lastPrinted>
  <dcterms:modified xmlns:xsi="http://www.w3.org/2001/XMLSchema-instance" xsi:type="dcterms:W3CDTF">2016-05-03T11:58:00Z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