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e459" w14:paraId="41ee459" w:rsidRDefault="00C56A67" w:rsidP="00C56A67" w:rsidR="00C56A6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C56A67" w:rsidP="00C56A67" w:rsidR="00C56A6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20. St-59/11</w:t>
      </w:r>
      <w:r w:rsidR="00C844FF">
        <w:rPr>
          <w:rFonts w:hAnsi="Times New Roman" w:ascii="Times New Roman"/>
          <w:szCs w:val="24"/>
        </w:rPr>
        <w:t>-15</w:t>
      </w: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C56A67" w:rsidP="00C56A67" w:rsidR="00C56A67">
      <w:pPr>
        <w:jc w:val="right"/>
        <w:rPr>
          <w:rFonts w:hAnsi="Times New Roman" w:ascii="Times New Roman"/>
          <w:szCs w:val="24"/>
        </w:rPr>
      </w:pP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C56A67" w:rsidP="00C56A67" w:rsidR="00C56A67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u stečajnom postupku nad stečajnim dužnikom GUMARA-ČAVIĆ d.d., Zagreb, Ivanečka 1, MBS: 080009343, OIB: 87878590994, dana </w:t>
      </w:r>
      <w:r w:rsidR="008332B0">
        <w:rPr>
          <w:rFonts w:hAnsi="Times New Roman" w:ascii="Times New Roman"/>
          <w:sz w:val="24"/>
          <w:szCs w:val="24"/>
        </w:rPr>
        <w:t>17</w:t>
      </w:r>
      <w:r w:rsidR="009D174B">
        <w:rPr>
          <w:rFonts w:hAnsi="Times New Roman" w:ascii="Times New Roman"/>
          <w:sz w:val="24"/>
          <w:szCs w:val="24"/>
        </w:rPr>
        <w:t xml:space="preserve">. </w:t>
      </w:r>
      <w:r w:rsidR="008332B0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2015. </w:t>
      </w:r>
    </w:p>
    <w:p w:rsidRDefault="00C56A67" w:rsidP="00C56A67" w:rsidR="00C56A6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>
        <w:rPr>
          <w:rFonts w:hAnsi="Times New Roman" w:ascii="Times New Roman"/>
          <w:szCs w:val="24"/>
        </w:rPr>
        <w:t xml:space="preserve">GUMARA-ČAVIĆ d.d., Zagreb, Ivanečka 1, MBS: 080009343, OIB: 87878590994, </w:t>
      </w:r>
      <w:r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-   nekretnina upisana u z.k.ul. 285, k.o. Vaganac,  Općinski sud u Gospiću, zemljišno knjižni odjel Korenica, kat. čes. br. 73/K- Oranica Podkućnica, površine 344 čhv, kat. čet. br. 75/B2- kuća i dvor podkućnica površine 51 čhv, kat. čes. br. 555- pašnjak podkućnica površine 245 čhv, kat. čes. br. 556- pašnjak podkućnica površine 278 čhv, kat. čes. br. 561- oranica podkućnica površine 5 jutara i 1071 čhv, kat. čes. br. 1455- oranice Drage površine 1 jutro i 65 čhv, kat. čes. br. 1456- oranica Drage površine 1153 čhv.</w:t>
      </w: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Švicarska, u iznosu od 3.163.443,66 EUR-a i u iznosu od 2.918.749,39 EUR-a.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(PROCIJENJENA) VRIJEDNOST nekretnina iz točke I. ovog Zaključka iznosi 675.641,75 kn.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I. ovog Zaključka iznosi </w:t>
      </w:r>
      <w:r w:rsidR="008332B0">
        <w:rPr>
          <w:rFonts w:hAnsi="Times New Roman" w:ascii="Times New Roman"/>
          <w:bCs/>
          <w:szCs w:val="24"/>
        </w:rPr>
        <w:t xml:space="preserve">168.910,43 </w:t>
      </w:r>
      <w:r>
        <w:rPr>
          <w:rFonts w:hAnsi="Times New Roman" w:ascii="Times New Roman"/>
          <w:bCs/>
          <w:szCs w:val="24"/>
        </w:rPr>
        <w:t>kn.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Nekretnine iz točke I. ovog Zaključka prodavat će se u stečajnom postupku javnom dražbom, te se na </w:t>
      </w:r>
      <w:r w:rsidR="008332B0">
        <w:rPr>
          <w:rFonts w:hAnsi="Times New Roman" w:ascii="Times New Roman"/>
          <w:bCs/>
          <w:szCs w:val="24"/>
        </w:rPr>
        <w:t>šestom</w:t>
      </w:r>
      <w:r>
        <w:rPr>
          <w:rFonts w:hAnsi="Times New Roman" w:ascii="Times New Roman"/>
          <w:bCs/>
          <w:szCs w:val="24"/>
        </w:rPr>
        <w:t xml:space="preserve"> ročištu ne mogu prodati ispod početne vrijednosti cijene u iznosu od </w:t>
      </w:r>
      <w:r w:rsidR="008332B0">
        <w:rPr>
          <w:rFonts w:hAnsi="Times New Roman" w:ascii="Times New Roman"/>
          <w:bCs/>
          <w:szCs w:val="24"/>
        </w:rPr>
        <w:t xml:space="preserve">168.910,43 </w:t>
      </w:r>
      <w:r>
        <w:rPr>
          <w:rFonts w:hAnsi="Times New Roman" w:ascii="Times New Roman"/>
          <w:bCs/>
          <w:szCs w:val="24"/>
        </w:rPr>
        <w:t xml:space="preserve">kn. 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Ročište za prodaju na </w:t>
      </w:r>
      <w:r w:rsidR="008332B0">
        <w:rPr>
          <w:rFonts w:hAnsi="Times New Roman" w:ascii="Times New Roman"/>
          <w:bCs/>
          <w:szCs w:val="24"/>
        </w:rPr>
        <w:t>šestoj</w:t>
      </w:r>
      <w:r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</w:t>
      </w:r>
    </w:p>
    <w:p w:rsidRDefault="00C56A67" w:rsidP="00C56A67" w:rsidR="00C56A6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D174B" w:rsidP="00C56A67" w:rsidR="00C56A67" w:rsidRPr="008332B0">
      <w:pPr>
        <w:ind w:left="720"/>
        <w:jc w:val="center"/>
        <w:rPr>
          <w:rFonts w:hAnsi="Times New Roman" w:ascii="Times New Roman"/>
          <w:bCs/>
          <w:szCs w:val="24"/>
        </w:rPr>
      </w:pPr>
      <w:r w:rsidRPr="008332B0">
        <w:rPr>
          <w:rFonts w:hAnsi="Times New Roman" w:ascii="Times New Roman"/>
          <w:bCs/>
          <w:szCs w:val="24"/>
        </w:rPr>
        <w:t xml:space="preserve">dana   </w:t>
      </w:r>
      <w:r w:rsidR="008332B0" w:rsidRPr="008332B0">
        <w:rPr>
          <w:rFonts w:hAnsi="Times New Roman" w:ascii="Times New Roman"/>
          <w:bCs/>
          <w:szCs w:val="24"/>
        </w:rPr>
        <w:t>19</w:t>
      </w:r>
      <w:r w:rsidR="00C56A67" w:rsidRPr="008332B0">
        <w:rPr>
          <w:rFonts w:hAnsi="Times New Roman" w:ascii="Times New Roman"/>
          <w:bCs/>
          <w:szCs w:val="24"/>
        </w:rPr>
        <w:t xml:space="preserve">. </w:t>
      </w:r>
      <w:r w:rsidR="008332B0" w:rsidRPr="008332B0">
        <w:rPr>
          <w:rFonts w:hAnsi="Times New Roman" w:ascii="Times New Roman"/>
          <w:bCs/>
          <w:szCs w:val="24"/>
        </w:rPr>
        <w:t>siječnja</w:t>
      </w:r>
      <w:r w:rsidR="00C56A67" w:rsidRPr="008332B0">
        <w:rPr>
          <w:rFonts w:hAnsi="Times New Roman" w:ascii="Times New Roman"/>
          <w:bCs/>
          <w:szCs w:val="24"/>
        </w:rPr>
        <w:t xml:space="preserve">  2015.  u </w:t>
      </w:r>
      <w:r w:rsidR="008332B0" w:rsidRPr="008332B0">
        <w:rPr>
          <w:rFonts w:hAnsi="Times New Roman" w:ascii="Times New Roman"/>
          <w:bCs/>
          <w:szCs w:val="24"/>
        </w:rPr>
        <w:t>14</w:t>
      </w:r>
      <w:r w:rsidR="00C56A67" w:rsidRPr="008332B0">
        <w:rPr>
          <w:rFonts w:hAnsi="Times New Roman" w:ascii="Times New Roman"/>
          <w:bCs/>
          <w:szCs w:val="24"/>
        </w:rPr>
        <w:t>,</w:t>
      </w:r>
      <w:r w:rsidRPr="008332B0">
        <w:rPr>
          <w:rFonts w:hAnsi="Times New Roman" w:ascii="Times New Roman"/>
          <w:bCs/>
          <w:szCs w:val="24"/>
        </w:rPr>
        <w:t>00</w:t>
      </w:r>
      <w:r w:rsidR="00C56A67" w:rsidRPr="008332B0">
        <w:rPr>
          <w:rFonts w:hAnsi="Times New Roman" w:ascii="Times New Roman"/>
          <w:bCs/>
          <w:szCs w:val="24"/>
        </w:rPr>
        <w:t xml:space="preserve"> sati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ab/>
        <w:t xml:space="preserve">Ročište će se održati i ako na njemu sudjeluje samo jedan ponuditelj. 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e-oglasnoj ploči Trgovačkog suda u Zagrebu.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e-oglasnoj ploči suda do dana prodaje iznosi petnaest dana.</w:t>
      </w:r>
    </w:p>
    <w:p w:rsidRDefault="00C56A67" w:rsidP="00C56A67" w:rsidR="00C56A67">
      <w:pPr>
        <w:jc w:val="both"/>
        <w:rPr>
          <w:rFonts w:hAnsi="Times New Roman" w:ascii="Times New Roman"/>
          <w:bCs/>
          <w:szCs w:val="24"/>
        </w:rPr>
      </w:pPr>
    </w:p>
    <w:p w:rsidRDefault="00C56A67" w:rsidP="00C56A67" w:rsidR="00C56A67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su vlasništvo stečajnog dužnika.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javnoj dražbi kao kupci mogu sudjelovati samo osobe koje najka</w:t>
      </w:r>
      <w:r w:rsidR="009D174B">
        <w:rPr>
          <w:rFonts w:hAnsi="Times New Roman" w:ascii="Times New Roman"/>
          <w:bCs/>
          <w:szCs w:val="24"/>
        </w:rPr>
        <w:t xml:space="preserve">snije do </w:t>
      </w:r>
      <w:r w:rsidR="008332B0">
        <w:rPr>
          <w:rFonts w:hAnsi="Times New Roman" w:ascii="Times New Roman"/>
          <w:bCs/>
          <w:szCs w:val="24"/>
        </w:rPr>
        <w:t>16</w:t>
      </w:r>
      <w:r>
        <w:rPr>
          <w:rFonts w:hAnsi="Times New Roman" w:ascii="Times New Roman"/>
          <w:bCs/>
          <w:szCs w:val="24"/>
        </w:rPr>
        <w:t xml:space="preserve">. </w:t>
      </w:r>
      <w:r w:rsidR="008332B0">
        <w:rPr>
          <w:rFonts w:hAnsi="Times New Roman" w:ascii="Times New Roman"/>
          <w:bCs/>
          <w:szCs w:val="24"/>
        </w:rPr>
        <w:t>siječnja  2016</w:t>
      </w:r>
      <w:r>
        <w:rPr>
          <w:rFonts w:hAnsi="Times New Roman" w:ascii="Times New Roman"/>
          <w:bCs/>
          <w:szCs w:val="24"/>
        </w:rPr>
        <w:t xml:space="preserve">.   uplate osiguranje u iznosu od 10 % početne vrijednosti nekretnina navedenih u točki II. ovog zaključka, a opisanih u točki I. ovog Zaključka, na račun sudskog depozita Trgovačkog suda u Zagrebu pri Hrvatskoj poštanskoj banci d.d. Zagreb </w:t>
      </w:r>
      <w:r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>
        <w:rPr>
          <w:rFonts w:hAnsi="Times New Roman" w:ascii="Times New Roman"/>
          <w:bCs/>
          <w:szCs w:val="24"/>
        </w:rPr>
        <w:t>St-59/11  i dokaz o tome dostave u sudski spi</w:t>
      </w:r>
      <w:r w:rsidR="009D174B">
        <w:rPr>
          <w:rFonts w:hAnsi="Times New Roman" w:ascii="Times New Roman"/>
          <w:bCs/>
          <w:szCs w:val="24"/>
        </w:rPr>
        <w:t>s prije početka dražbe ili do 15</w:t>
      </w:r>
      <w:r>
        <w:rPr>
          <w:rFonts w:hAnsi="Times New Roman" w:ascii="Times New Roman"/>
          <w:bCs/>
          <w:szCs w:val="24"/>
        </w:rPr>
        <w:t xml:space="preserve">. </w:t>
      </w:r>
      <w:r w:rsidR="008332B0">
        <w:rPr>
          <w:rFonts w:hAnsi="Times New Roman" w:ascii="Times New Roman"/>
          <w:bCs/>
          <w:szCs w:val="24"/>
        </w:rPr>
        <w:t>siječnja 2016</w:t>
      </w:r>
      <w:r>
        <w:rPr>
          <w:rFonts w:hAnsi="Times New Roman" w:ascii="Times New Roman"/>
          <w:bCs/>
          <w:szCs w:val="24"/>
        </w:rPr>
        <w:t>. dostave bankarsku garanciju na odgovarajući iznos osiguranja, izdanu u korist stečajnog dužnik</w:t>
      </w:r>
      <w:r w:rsidR="009D174B">
        <w:rPr>
          <w:rFonts w:hAnsi="Times New Roman" w:ascii="Times New Roman"/>
          <w:bCs/>
          <w:szCs w:val="24"/>
        </w:rPr>
        <w:t xml:space="preserve">a s rokom važenja najmanje do </w:t>
      </w:r>
      <w:r w:rsidR="008332B0">
        <w:rPr>
          <w:rFonts w:hAnsi="Times New Roman" w:ascii="Times New Roman"/>
          <w:bCs/>
          <w:szCs w:val="24"/>
        </w:rPr>
        <w:t>1</w:t>
      </w:r>
      <w:r>
        <w:rPr>
          <w:rFonts w:hAnsi="Times New Roman" w:ascii="Times New Roman"/>
          <w:bCs/>
          <w:szCs w:val="24"/>
        </w:rPr>
        <w:t xml:space="preserve">. </w:t>
      </w:r>
      <w:r w:rsidR="008332B0">
        <w:rPr>
          <w:rFonts w:hAnsi="Times New Roman" w:ascii="Times New Roman"/>
          <w:bCs/>
          <w:szCs w:val="24"/>
        </w:rPr>
        <w:t>ožujka</w:t>
      </w:r>
      <w:r>
        <w:rPr>
          <w:rFonts w:hAnsi="Times New Roman" w:ascii="Times New Roman"/>
          <w:bCs/>
          <w:szCs w:val="24"/>
        </w:rPr>
        <w:t xml:space="preserve">  2016.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C56A67" w:rsidP="00C56A67" w:rsidR="00C56A67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stečajnom upraviteljicom a uz prethodni dogovor na tel. br. 01 6152-555.</w:t>
      </w:r>
    </w:p>
    <w:p w:rsidRDefault="00C56A67" w:rsidP="00C56A67" w:rsidR="00C56A67">
      <w:pPr>
        <w:pStyle w:val="Naslov1"/>
        <w:rPr>
          <w:rFonts w:hAnsi="Times New Roman" w:ascii="Times New Roman"/>
          <w:sz w:val="24"/>
          <w:szCs w:val="24"/>
        </w:rPr>
      </w:pPr>
    </w:p>
    <w:p w:rsidRDefault="004D3058" w:rsidP="00C56A67" w:rsidR="004D3058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4D3058" w:rsidP="004D3058" w:rsidR="004D3058" w:rsidRPr="004D3058"/>
    <w:p w:rsidRDefault="004D3058" w:rsidP="00C56A67" w:rsidR="004D3058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C56A67" w:rsidP="00C56A67" w:rsidR="00C56A67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4D3058" w:rsidP="00C56A67" w:rsidR="004D305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St-59/11 od 08. srpnja 2011. otvoren je stečajni postupak nad dužnikom GUMARA-ČAVIĆ d.d., Zagreb, Ivanečka 1, MBS: 080009343, OIB: 87878590994.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Stečajnu masu čine nekretnine koje su predmet ove prodaje, a na kojima je upisano razlučno pravo u korist razlučnog vjerovnika NLB INTERFINANZ A.G., CH-8002 ZURICH, BEETHOVENSTRASSE 48, Švicarska, u iznosu od 3.163.443,66 EUR-a i u iznosu od 2.918.749,39 EUR-a..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upraviteljica podnijela je ovom sudu prijedlog da se nekretnine opisane u točci I. ovog Zaključka prodaju uz odgovarajuću primjenu pravila o ovrsi na nekretninama, sve sukladno članku 164. stavak 1. Stečajnog zakona (Narodne novine br. 44/96, 161/98, 29/99, 129/00, 123/03, 197/03, 187/04, 82/06, 116/10, 125/12, 133/12; dalje SZ), pa je doneseno Rješenje o prodaji predmetnih nekretnina br. St-59/11 od 17. srpnja 2015</w:t>
      </w:r>
      <w:r>
        <w:rPr>
          <w:rFonts w:hAnsi="Times New Roman" w:ascii="Times New Roman"/>
          <w:color w:val="FF0000"/>
          <w:szCs w:val="24"/>
        </w:rPr>
        <w:t xml:space="preserve">. 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98, 100, 100a, 101 i 101aOZ, a u svezi s člankom 164. SZ.</w:t>
      </w:r>
    </w:p>
    <w:p w:rsidRDefault="00C56A67" w:rsidP="00C56A67" w:rsidR="00C56A67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8332B0">
        <w:rPr>
          <w:rFonts w:hAnsi="Times New Roman" w:ascii="Times New Roman"/>
          <w:szCs w:val="24"/>
        </w:rPr>
        <w:t>17</w:t>
      </w:r>
      <w:r w:rsidR="009D174B">
        <w:rPr>
          <w:rFonts w:hAnsi="Times New Roman" w:ascii="Times New Roman"/>
          <w:szCs w:val="24"/>
        </w:rPr>
        <w:t xml:space="preserve">. </w:t>
      </w:r>
      <w:r w:rsidR="008332B0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 2015. </w:t>
      </w:r>
    </w:p>
    <w:p w:rsidRDefault="00C56A67" w:rsidP="00C56A67" w:rsidR="00C56A67">
      <w:pPr>
        <w:jc w:val="center"/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LUCIJA BUTIGAN</w:t>
      </w:r>
      <w:r w:rsidR="001E0087">
        <w:rPr>
          <w:rFonts w:hAnsi="Times New Roman" w:ascii="Times New Roman"/>
          <w:szCs w:val="24"/>
        </w:rPr>
        <w:t>, v.r.</w:t>
      </w: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1E0087" w:rsidP="003C5659" w:rsidR="001E0087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1E0087" w:rsidR="001E0087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          </w:t>
      </w:r>
      <w:r w:rsidRPr="006866B6">
        <w:rPr>
          <w:rFonts w:hAnsi="Times New Roman" w:ascii="Times New Roman"/>
        </w:rPr>
        <w:t>(Valentina Kranjčić)</w:t>
      </w: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C56A67" w:rsidP="00C56A67" w:rsidR="00C56A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(članak 11. stavak 9. SZ).</w:t>
      </w:r>
    </w:p>
    <w:p w:rsidRDefault="00C56A67" w:rsidP="00C56A67" w:rsidR="00C56A67">
      <w:pPr>
        <w:jc w:val="both"/>
        <w:rPr>
          <w:rFonts w:hAnsi="Times New Roman" w:ascii="Times New Roman"/>
          <w:szCs w:val="24"/>
        </w:rPr>
      </w:pPr>
    </w:p>
    <w:p w:rsidRDefault="009D174B" w:rsidP="00C56A67" w:rsidR="009D174B">
      <w:pPr>
        <w:rPr>
          <w:rFonts w:hAnsi="Times New Roman" w:ascii="Times New Roman"/>
          <w:szCs w:val="24"/>
        </w:rPr>
      </w:pPr>
    </w:p>
    <w:p w:rsidRDefault="00C56A67" w:rsidP="00C56A67" w:rsidR="00C56A67">
      <w:pPr>
        <w:rPr>
          <w:rFonts w:hAnsi="Times New Roman" w:ascii="Times New Roman"/>
          <w:szCs w:val="24"/>
        </w:rPr>
      </w:pPr>
    </w:p>
    <w:p w:rsidRDefault="00F56D78" w:rsidP="00F56D78" w:rsidR="00F56D78" w:rsidRPr="00FF59B2">
      <w:pPr>
        <w:rPr>
          <w:rFonts w:hAnsi="Times New Roman" w:ascii="Times New Roman"/>
          <w:color w:val="FFFFFF"/>
          <w:szCs w:val="24"/>
        </w:rPr>
      </w:pPr>
      <w:r w:rsidRPr="00FF59B2">
        <w:rPr>
          <w:rFonts w:hAnsi="Times New Roman" w:ascii="Times New Roman"/>
          <w:color w:val="FFFFFF"/>
          <w:szCs w:val="24"/>
        </w:rPr>
        <w:t>DNA:</w:t>
      </w:r>
    </w:p>
    <w:p w:rsidRDefault="00F56D78" w:rsidP="00F56D78" w:rsidR="00F56D78" w:rsidRPr="00FF59B2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 w:rsidRPr="00FF59B2">
        <w:rPr>
          <w:rFonts w:hAnsi="Times New Roman" w:ascii="Times New Roman"/>
          <w:color w:val="FFFFFF"/>
          <w:szCs w:val="24"/>
        </w:rPr>
        <w:t>stečajna upraviteljica</w:t>
      </w:r>
    </w:p>
    <w:p w:rsidRDefault="00F56D78" w:rsidP="00F56D78" w:rsidR="00F56D78" w:rsidRPr="00FF59B2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 w:rsidRPr="00FF59B2">
        <w:rPr>
          <w:rFonts w:hAnsi="Times New Roman" w:ascii="Times New Roman"/>
          <w:color w:val="FFFFFF"/>
          <w:szCs w:val="24"/>
        </w:rPr>
        <w:t>razlučni vjerovnik: NLB Interfinanz AG, Švicarska, po punomoćniku Ivan Oršolić, odvjetnik u Odvjetničkom društvu Ilić, Orehovec i partneri, Zagreb, Smičiklasova 18</w:t>
      </w:r>
    </w:p>
    <w:p w:rsidRDefault="00F56D78" w:rsidP="00F56D78" w:rsidR="00F56D78" w:rsidRPr="00FF59B2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 w:rsidRPr="00FF59B2">
        <w:rPr>
          <w:rFonts w:hAnsi="Times New Roman" w:ascii="Times New Roman"/>
          <w:color w:val="FFFFFF"/>
          <w:szCs w:val="24"/>
        </w:rPr>
        <w:t>e-oglasna ploča do 15.1.16.</w:t>
      </w:r>
    </w:p>
    <w:p w:rsidRDefault="00DA5881" w:rsidR="00DA5881" w:rsidRPr="00FF59B2">
      <w:pPr>
        <w:rPr>
          <w:color w:val="FFFFFF"/>
        </w:rPr>
      </w:pPr>
    </w:p>
    <w:sectPr w:rsidSect="004D3058" w:rsidR="00DA5881" w:rsidRPr="00FF59B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4AB" w:rsidP="007C14AB" w:rsidR="007C14AB">
      <w:r>
        <w:separator/>
      </w:r>
    </w:p>
  </w:endnote>
  <w:endnote w:id="0" w:type="continuationSeparator">
    <w:p w:rsidRDefault="007C14AB" w:rsidP="007C14AB" w:rsidR="007C1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4AB" w:rsidP="007C14AB" w:rsidR="007C14AB">
      <w:r>
        <w:separator/>
      </w:r>
    </w:p>
  </w:footnote>
  <w:footnote w:id="0" w:type="continuationSeparator">
    <w:p w:rsidRDefault="007C14AB" w:rsidP="007C14AB" w:rsidR="007C1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7715014"/>
      <w:docPartObj>
        <w:docPartGallery w:val="Page Numbers (Top of Page)"/>
        <w:docPartUnique/>
      </w:docPartObj>
    </w:sdtPr>
    <w:sdtEndPr/>
    <w:sdtContent>
      <w:p w:rsidRDefault="007C14AB" w:rsidP="007C14AB" w:rsidR="007C14A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9AE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 w:rsidRPr="007C14AB">
          <w:rPr>
            <w:rFonts w:hAnsi="Times New Roman" w:ascii="Times New Roman"/>
          </w:rPr>
          <w:t>20. St-59/11</w:t>
        </w:r>
      </w:p>
    </w:sdtContent>
  </w:sdt>
  <w:p w:rsidRDefault="007C14AB" w:rsidR="007C14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A67"/>
    <w:rsid w:val="000171E8"/>
    <w:rsid w:val="001E0087"/>
    <w:rsid w:val="0045625A"/>
    <w:rsid w:val="004D3058"/>
    <w:rsid w:val="007C14AB"/>
    <w:rsid w:val="008332B0"/>
    <w:rsid w:val="008349AE"/>
    <w:rsid w:val="009D174B"/>
    <w:rsid w:val="00C56A67"/>
    <w:rsid w:val="00C844FF"/>
    <w:rsid w:val="00CD0162"/>
    <w:rsid w:val="00D3518D"/>
    <w:rsid w:val="00DA5881"/>
    <w:rsid w:val="00F56D78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A67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6A67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56A67"/>
    <w:rPr>
      <w:rFonts w:cs="Times New Roman" w:eastAsia="Times New Roman" w:hAnsi="Arial" w:asci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56A67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C56A67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6A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A6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14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14A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14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14A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5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9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9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9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9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A67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6A67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56A67"/>
    <w:rPr>
      <w:rFonts w:ascii="Arial" w:cs="Times New Roman" w:eastAsia="Times New Roman" w:hAns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56A67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C56A67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6A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A6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14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14A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14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14A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5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9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9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9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9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21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St-59/2011-215</izvorni_sadrzaj>
    <derivirana_varijabla naziv="DomainObject.Oznaka_1">St-59/2011-215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</izvorni_sadrzaj>
    <derivirana_varijabla naziv="DomainObject.Predmet.StrankaFormated_1">  BOMAR COMMERCE d.o.o. zastupanog po punomoćniku LJILJANA SINANOVIĆ; VJEROVNICI</derivirana_varijabla>
  </DomainObject.Predmet.StrankaFormated>
  <DomainObject.Predmet.StrankaFormatedOIB>
    <izvorni_sadrzaj>  BOMAR COMMERCE d.o.o., OIB 11486991303 zastupanog po punomoćniku LJILJANA SINANOVIĆ; VJEROVNICI</izvorni_sadrzaj>
    <derivirana_varijabla naziv="DomainObject.Predmet.StrankaFormatedOIB_1">  BOMAR COMMERCE d.o.o., OIB 11486991303 zastupanog po punomoćniku LJILJANA SINANOVIĆ; VJEROVNICI</derivirana_varijabla>
  </DomainObject.Predmet.StrankaFormatedOIB>
  <DomainObject.Predmet.StrankaFormatedWithAdress>
    <izvorni_sadrzaj> BOMAR COMMERCE d.o.o., MOLINDRIO 13, 52440 POREČ zastupanog po punomoćniku LJILJANA SINANOVIĆ; VJEROVNICI</izvorni_sadrzaj>
    <derivirana_varijabla naziv="DomainObject.Predmet.StrankaFormatedWithAdress_1"> BOMAR COMMERCE d.o.o., MOLINDRIO 13, 52440 POREČ zastupanog po punomoćniku LJILJANA SINANOVIĆ; VJEROVNICI</derivirana_varijabla>
  </DomainObject.Predmet.StrankaFormatedWithAdress>
  <DomainObject.Predmet.StrankaFormatedWithAdressOIB>
    <izvorni_sadrzaj> BOMAR COMMERCE d.o.o., OIB 11486991303, MOLINDRIO 13, 52440 POREČ zastupanog po punomoćniku LJILJANA SINANOVIĆ; VJEROVNICI</izvorni_sadrzaj>
    <derivirana_varijabla naziv="DomainObject.Predmet.StrankaFormatedWithAdressOIB_1"> BOMAR COMMERCE d.o.o., OIB 11486991303, MOLINDRIO 13, 52440 POREČ zastupanog po punomoćniku LJILJANA SINANOVIĆ; VJEROVNICI</derivirana_varijabla>
  </DomainObject.Predmet.StrankaFormatedWithAdressOIB>
  <DomainObject.Predmet.StrankaWithAdress>
    <izvorni_sadrzaj>BOMAR COMMERCE d.o.o. MOLINDRIO 13,52440 POREČ,VJEROVNICI </izvorni_sadrzaj>
    <derivirana_varijabla naziv="DomainObject.Predmet.StrankaWithAdress_1">BOMAR COMMERCE d.o.o. MOLINDRIO 13,52440 POREČ,VJEROVNICI </derivirana_varijabla>
  </DomainObject.Predmet.StrankaWithAdress>
  <DomainObject.Predmet.StrankaWithAdressOIB>
    <izvorni_sadrzaj>BOMAR COMMERCE d.o.o., OIB 11486991303, MOLINDRIO 13,52440 POREČ,VJEROVNICI</izvorni_sadrzaj>
    <derivirana_varijabla naziv="DomainObject.Predmet.StrankaWithAdressOIB_1">BOMAR COMMERCE d.o.o., OIB 11486991303, MOLINDRIO 13,52440 POREČ,VJEROVNICI</derivirana_varijabla>
  </DomainObject.Predmet.StrankaWithAdressOIB>
  <DomainObject.Predmet.StrankaNazivFormated>
    <izvorni_sadrzaj>BOMAR COMMERCE d.o.o.,VJEROVNICI</izvorni_sadrzaj>
    <derivirana_varijabla naziv="DomainObject.Predmet.StrankaNazivFormated_1">BOMAR COMMERCE d.o.o.,VJEROVNICI</derivirana_varijabla>
  </DomainObject.Predmet.StrankaNazivFormated>
  <DomainObject.Predmet.StrankaNazivFormatedOIB>
    <izvorni_sadrzaj>BOMAR COMMERCE d.o.o., OIB 11486991303,VJEROVNICI</izvorni_sadrzaj>
    <derivirana_varijabla naziv="DomainObject.Predmet.StrankaNazivFormatedOIB_1">BOMAR COMMERCE d.o.o., OIB 11486991303,VJEROVNICI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St-59/2011-215</izvorni_sadrzaj>
    <derivirana_varijabla naziv="DomainObject.PoslovniBrojDokumenta_1">St-59/2011-215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1014</properties:Words>
  <properties:Characters>5405</properties:Characters>
  <properties:Lines>139</properties:Lines>
  <properties:Paragraphs>51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2015-12-17T10:19:00Z</dcterms:created>
  <dc:creator>Valentina Kranjčić</dc:creator>
  <cp:lastModifiedBy>Valentina Kranjčić</cp:lastModifiedBy>
  <cp:lastPrinted>2015-12-17T10:31:00Z</cp:lastPrinted>
  <dcterms:modified xmlns:xsi="http://www.w3.org/2001/XMLSchema-instance" xsi:type="dcterms:W3CDTF">2015-12-17T10:33:00Z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St-59/2011-215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