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33e5" w14:paraId="fc133e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FE3B34">
        <w:t>793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E83576">
        <w:t xml:space="preserve"> </w:t>
      </w:r>
      <w:proofErr w:type="spellStart"/>
      <w:r w:rsidR="00FE3B34">
        <w:t>IGRC</w:t>
      </w:r>
      <w:proofErr w:type="spellEnd"/>
      <w:r w:rsidR="00FE3B34">
        <w:t xml:space="preserve"> UGOSTITELJSTVO jednostavno društvo s ograničenom odgovornošću za ugostiteljstvo Zagreb, Jure Kaštelana 16 A, </w:t>
      </w:r>
      <w:proofErr w:type="spellStart"/>
      <w:r w:rsidR="00FE3B34">
        <w:t>MBS</w:t>
      </w:r>
      <w:proofErr w:type="spellEnd"/>
      <w:r w:rsidR="00FE3B34">
        <w:t xml:space="preserve">: 080824847, </w:t>
      </w:r>
      <w:proofErr w:type="spellStart"/>
      <w:r w:rsidR="00FE3B34">
        <w:t>OIB</w:t>
      </w:r>
      <w:proofErr w:type="spellEnd"/>
      <w:r w:rsidR="00FE3B34">
        <w:t xml:space="preserve">: 60875335202, </w:t>
      </w:r>
      <w:r w:rsidR="00C52180">
        <w:t xml:space="preserve">dana </w:t>
      </w:r>
      <w:r w:rsidR="00BA7384">
        <w:t>2</w:t>
      </w:r>
      <w:r w:rsidR="00FE3B34">
        <w:t>7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6C2ED5">
        <w:rPr>
          <w:bCs/>
        </w:rPr>
        <w:t xml:space="preserve"> </w:t>
      </w:r>
      <w:proofErr w:type="spellStart"/>
      <w:r w:rsidR="00FE3B34">
        <w:t>IGRC</w:t>
      </w:r>
      <w:proofErr w:type="spellEnd"/>
      <w:r w:rsidR="00FE3B34">
        <w:t xml:space="preserve"> UGOSTITELJSTVO jednostavno društvo s ograničenom odgovornošću za ugostiteljstvo Zagreb, Jure Kaštelana 16 A, </w:t>
      </w:r>
      <w:proofErr w:type="spellStart"/>
      <w:r w:rsidR="00FE3B34">
        <w:t>MBS</w:t>
      </w:r>
      <w:proofErr w:type="spellEnd"/>
      <w:r w:rsidR="00FE3B34">
        <w:t xml:space="preserve">: 080824847, </w:t>
      </w:r>
      <w:proofErr w:type="spellStart"/>
      <w:r w:rsidR="00FE3B34">
        <w:t>OIB</w:t>
      </w:r>
      <w:proofErr w:type="spellEnd"/>
      <w:r w:rsidR="00FE3B34">
        <w:t>: 60875335202.</w:t>
      </w:r>
      <w:r w:rsidR="006C2ED5">
        <w:t xml:space="preserve"> </w:t>
      </w:r>
      <w:r w:rsidR="00734D9F">
        <w:rPr>
          <w:bCs/>
        </w:rPr>
        <w:t xml:space="preserve"> 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</w:t>
      </w:r>
      <w:proofErr w:type="spellStart"/>
      <w:r w:rsidR="00FE3B34">
        <w:t>IGRC</w:t>
      </w:r>
      <w:proofErr w:type="spellEnd"/>
      <w:r w:rsidR="00FE3B34">
        <w:t xml:space="preserve"> UGOSTITELJSTVO jednostavno društvo s ograničenom odgovornošću za ugostiteljstvo Zagreb, Jure Kaštelana 16 A, </w:t>
      </w:r>
      <w:proofErr w:type="spellStart"/>
      <w:r w:rsidR="00FE3B34">
        <w:t>MBS</w:t>
      </w:r>
      <w:proofErr w:type="spellEnd"/>
      <w:r w:rsidR="00FE3B34">
        <w:t xml:space="preserve">: 080824847, </w:t>
      </w:r>
      <w:proofErr w:type="spellStart"/>
      <w:r w:rsidR="00FE3B34">
        <w:t>OIB</w:t>
      </w:r>
      <w:proofErr w:type="spellEnd"/>
      <w:r w:rsidR="00FE3B34">
        <w:t>: 60875335202.</w:t>
      </w:r>
      <w:r w:rsidR="004639FD">
        <w:t xml:space="preserve">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4639FD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FE3B34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67512">
        <w:rPr>
          <w:bCs/>
        </w:rPr>
        <w:t>2</w:t>
      </w:r>
      <w:r w:rsidR="00FE3B34">
        <w:rPr>
          <w:bCs/>
        </w:rPr>
        <w:t>48</w:t>
      </w:r>
      <w:r w:rsidR="00486D78">
        <w:rPr>
          <w:bCs/>
        </w:rPr>
        <w:t xml:space="preserve"> od </w:t>
      </w:r>
      <w:r w:rsidR="00FE3B34">
        <w:rPr>
          <w:bCs/>
        </w:rPr>
        <w:t>7</w:t>
      </w:r>
      <w:r w:rsidR="00BA7384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FE3B34">
        <w:t>IGRC</w:t>
      </w:r>
      <w:proofErr w:type="spellEnd"/>
      <w:r w:rsidR="00FE3B34">
        <w:t xml:space="preserve"> UGOSTITELJSTVO jednostavno društvo s ograničenom odgovornošću za ugostiteljstvo Zagreb, Jure Kaštelana 16 A, </w:t>
      </w:r>
      <w:proofErr w:type="spellStart"/>
      <w:r w:rsidR="00FE3B34">
        <w:t>MBS</w:t>
      </w:r>
      <w:proofErr w:type="spellEnd"/>
      <w:r w:rsidR="00FE3B34">
        <w:t xml:space="preserve">: 080824847, </w:t>
      </w:r>
      <w:proofErr w:type="spellStart"/>
      <w:r w:rsidR="00FE3B34">
        <w:t>OIB</w:t>
      </w:r>
      <w:proofErr w:type="spellEnd"/>
      <w:r w:rsidR="00FE3B34">
        <w:t>: 60875335202.</w:t>
      </w:r>
      <w:r w:rsidR="00367512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FE3B34">
        <w:t>793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E3B34">
        <w:t>12. rujna</w:t>
      </w:r>
      <w:r w:rsidR="00367512">
        <w:t xml:space="preserve"> </w:t>
      </w:r>
      <w:r>
        <w:t>2017., objavio oglas na mrežnoj stranici e-oglasna ploča sudova pod poslovnim brojem St-</w:t>
      </w:r>
      <w:r w:rsidR="00FE3B34">
        <w:t>793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6C2ED5">
        <w:t>2</w:t>
      </w:r>
      <w:r w:rsidR="00FE3B34">
        <w:t>7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32FB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512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39FD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2ED5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338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02C7"/>
    <w:rsid w:val="009A412B"/>
    <w:rsid w:val="009B40D7"/>
    <w:rsid w:val="009B46D8"/>
    <w:rsid w:val="009C65A4"/>
    <w:rsid w:val="009C670C"/>
    <w:rsid w:val="009D1F6B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A7384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27EC"/>
    <w:rsid w:val="00D7772F"/>
    <w:rsid w:val="00D925DB"/>
    <w:rsid w:val="00D97782"/>
    <w:rsid w:val="00DA4636"/>
    <w:rsid w:val="00DB278F"/>
    <w:rsid w:val="00DB4D73"/>
    <w:rsid w:val="00DC7D5D"/>
    <w:rsid w:val="00DE33C3"/>
    <w:rsid w:val="00DE5F69"/>
    <w:rsid w:val="00E06819"/>
    <w:rsid w:val="00E17040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3B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727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27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7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7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727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27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7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7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St-793/2017</izvorni_sadrzaj>
    <derivirana_varijabla naziv="DomainObject.Predmet.OznakaBroj_1">St-793/2017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IGRC UGOSTITELJSTVO jednostavno društvo s ograničenom odgovornošću za ugostiteljstvo</izvorni_sadrzaj>
    <derivirana_varijabla naziv="DomainObject.Predmet.ProtustrankaFormated_1">  IGRC UGOSTITELJSTVO jednostavno društvo s ograničenom odgovornošću za ugostiteljstvo</derivirana_varijabla>
  </DomainObject.Predmet.ProtustrankaFormated>
  <DomainObject.Predmet.ProtustrankaFormatedOIB>
    <izvorni_sadrzaj>  IGRC UGOSTITELJSTVO jednostavno društvo s ograničenom odgovornošću za ugostiteljstvo, OIB 60875335202</izvorni_sadrzaj>
    <derivirana_varijabla naziv="DomainObject.Predmet.ProtustrankaFormatedOIB_1">  IGRC UGOSTITELJSTVO jednostavno društvo s ograničenom odgovornošću za ugostiteljstvo, OIB 60875335202</derivirana_varijabla>
  </DomainObject.Predmet.ProtustrankaFormatedOIB>
  <DomainObject.Predmet.ProtustrankaFormatedWithAdress>
    <izvorni_sadrzaj> IGRC UGOSTITELJSTVO jednostavno društvo s ograničenom odgovornošću za ugostiteljstvo, Jure Kaštelana 16 A , 10000 Zagreb</izvorni_sadrzaj>
    <derivirana_varijabla naziv="DomainObject.Predmet.ProtustrankaFormatedWithAdress_1"> IGRC UGOSTITELJSTVO jednostavno društvo s ograničenom odgovornošću za ugostiteljstvo, Jure Kaštelana 16 A , 10000 Zagreb</derivirana_varijabla>
  </DomainObject.Predmet.ProtustrankaFormatedWithAdress>
  <DomainObject.Predmet.ProtustrankaFormatedWithAdressOIB>
    <izvorni_sadrzaj> IGRC UGOSTITELJSTVO jednostavno društvo s ograničenom odgovornošću za ugostiteljstvo, OIB 60875335202, Jure Kaštelana 16 A , 10000 Zagreb</izvorni_sadrzaj>
    <derivirana_varijabla naziv="DomainObject.Predmet.ProtustrankaFormatedWithAdressOIB_1"> IGRC UGOSTITELJSTVO jednostavno društvo s ograničenom odgovornošću za ugostiteljstvo, OIB 60875335202, Jure Kaštelana 16 A , 10000 Zagreb</derivirana_varijabla>
  </DomainObject.Predmet.ProtustrankaFormatedWithAdressOIB>
  <DomainObject.Predmet.ProtustrankaWithAdress>
    <izvorni_sadrzaj>IGRC UGOSTITELJSTVO jednostavno društvo s ograničenom odgovornošću za ugostiteljstvo Jure Kaštelana 16 A , 10000 Zagreb</izvorni_sadrzaj>
    <derivirana_varijabla naziv="DomainObject.Predmet.ProtustrankaWithAdress_1">IGRC UGOSTITELJSTVO jednostavno društvo s ograničenom odgovornošću za ugostiteljstvo Jure Kaštelana 16 A , 10000 Zagreb</derivirana_varijabla>
  </DomainObject.Predmet.ProtustrankaWithAdress>
  <DomainObject.Predmet.ProtustrankaWithAdressOIB>
    <izvorni_sadrzaj>IGRC UGOSTITELJSTVO jednostavno društvo s ograničenom odgovornošću za ugostiteljstvo, OIB 60875335202, Jure Kaštelana 16 A , 10000 Zagreb</izvorni_sadrzaj>
    <derivirana_varijabla naziv="DomainObject.Predmet.ProtustrankaWithAdressOIB_1">IGRC UGOSTITELJSTVO jednostavno društvo s ograničenom odgovornošću za ugostiteljstvo, OIB 60875335202, Jure Kaštelana 16 A , 10000 Zagreb</derivirana_varijabla>
  </DomainObject.Predmet.ProtustrankaWithAdressOIB>
  <DomainObject.Predmet.ProtustrankaNazivFormated>
    <izvorni_sadrzaj>IGRC UGOSTITELJSTVO jednostavno društvo s ograničenom odgovornošću za ugostiteljstvo</izvorni_sadrzaj>
    <derivirana_varijabla naziv="DomainObject.Predmet.ProtustrankaNazivFormated_1">IGRC UGOSTITELJSTVO jednostavno društvo s ograničenom odgovornošću za ugostiteljstvo</derivirana_varijabla>
  </DomainObject.Predmet.ProtustrankaNazivFormated>
  <DomainObject.Predmet.ProtustrankaNazivFormatedOIB>
    <izvorni_sadrzaj>IGRC UGOSTITELJSTVO jednostavno društvo s ograničenom odgovornošću za ugostiteljstvo, OIB 60875335202</izvorni_sadrzaj>
    <derivirana_varijabla naziv="DomainObject.Predmet.ProtustrankaNazivFormatedOIB_1">IGRC UGOSTITELJSTVO jednostavno društvo s ograničenom odgovornošću za ugostiteljstvo, OIB 60875335202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IGRC UGOSTITELJSTVO jednostavno društvo s ograničenom odgovornošću za ugostiteljstvo</item>
    </izvorni_sadrzaj>
    <derivirana_varijabla naziv="DomainObject.Predmet.ProtuStrankaListFormated_1">
      <item>IGRC UGOSTITELJSTVO jednostavno društvo s ograničenom odgovornošću za ugostiteljstvo</item>
    </derivirana_varijabla>
  </DomainObject.Predmet.ProtuStrankaListFormated>
  <DomainObject.Predmet.ProtuStrankaListFormatedOIB>
    <izvorni_sadrzaj>
      <item>IGRC UGOSTITELJSTVO jednostavno društvo s ograničenom odgovornošću za ugostiteljstvo, OIB 60875335202</item>
    </izvorni_sadrzaj>
    <derivirana_varijabla naziv="DomainObject.Predmet.ProtuStrankaListFormatedOIB_1">
      <item>IGRC UGOSTITELJSTVO jednostavno društvo s ograničenom odgovornošću za ugostiteljstvo, OIB 60875335202</item>
    </derivirana_varijabla>
  </DomainObject.Predmet.ProtuStrankaListFormatedOIB>
  <DomainObject.Predmet.ProtuStrankaListFormatedWithAdress>
    <izvorni_sadrzaj>
      <item>IGRC UGOSTITELJSTVO jednostavno društvo s ograničenom odgovornošću za ugostiteljstvo, Jure Kaštelana 16 A , 10000 Zagreb</item>
    </izvorni_sadrzaj>
    <derivirana_varijabla naziv="DomainObject.Predmet.ProtuStrankaListFormatedWithAdress_1">
      <item>IGRC UGOSTITELJSTVO jednostavno društvo s ograničenom odgovornošću za ugostiteljstvo, Jure Kaštelana 16 A , 10000 Zagreb</item>
    </derivirana_varijabla>
  </DomainObject.Predmet.ProtuStrankaListFormatedWithAdress>
  <DomainObject.Predmet.ProtuStrankaListFormatedWithAdressOIB>
    <izvorni_sadrzaj>
      <item>IGRC UGOSTITELJSTVO jednostavno društvo s ograničenom odgovornošću za ugostiteljstvo, OIB 60875335202, Jure Kaštelana 16 A , 10000 Zagreb</item>
    </izvorni_sadrzaj>
    <derivirana_varijabla naziv="DomainObject.Predmet.ProtuStrankaListFormatedWithAdressOIB_1">
      <item>IGRC UGOSTITELJSTVO jednostavno društvo s ograničenom odgovornošću za ugostiteljstvo, OIB 60875335202, Jure Kaštelana 16 A , 10000 Zagreb</item>
    </derivirana_varijabla>
  </DomainObject.Predmet.ProtuStrankaListFormatedWithAdressOIB>
  <DomainObject.Predmet.ProtuStrankaListNazivFormated>
    <izvorni_sadrzaj>
      <item>IGRC UGOSTITELJSTVO jednostavno društvo s ograničenom odgovornošću za ugostiteljstvo</item>
    </izvorni_sadrzaj>
    <derivirana_varijabla naziv="DomainObject.Predmet.ProtuStrankaListNazivFormated_1">
      <item>IGRC UGOSTITELJSTVO jednostavno društvo s ograničenom odgovornošću za ugostiteljstvo</item>
    </derivirana_varijabla>
  </DomainObject.Predmet.ProtuStrankaListNazivFormated>
  <DomainObject.Predmet.ProtuStrankaListNazivFormatedOIB>
    <izvorni_sadrzaj>
      <item>IGRC UGOSTITELJSTVO jednostavno društvo s ograničenom odgovornošću za ugostiteljstvo, OIB 60875335202</item>
    </izvorni_sadrzaj>
    <derivirana_varijabla naziv="DomainObject.Predmet.ProtuStrankaListNazivFormatedOIB_1">
      <item>IGRC UGOSTITELJSTVO jednostavno društvo s ograničenom odgovornošću za ugostiteljstvo, OIB 60875335202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IGRC UGOSTITELJSTVO jednostavno društvo s ograničenom odgovornošću za ugostiteljstvo</izvorni_sadrzaj>
    <derivirana_varijabla naziv="DomainObject.Predmet.ProtustrankaIDrugi_1">IGRC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IGRC UGOSTITELJSTVO jednostavno društvo s ograničenom odgovornošću za ugostiteljstvo, OIB 60875335202, Jure Kaštelana 16 A , 10000 Zagreb</izvorni_sadrzaj>
    <derivirana_varijabla naziv="DomainObject.Predmet.ProtustrankaIDrugiAdressOIB_1">IGRC UGOSTITELJSTVO jednostavno društvo s ograničenom odgovornošću za ugostiteljstvo, OIB 60875335202, Jure Kaštelana 16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IGRC UGOSTITELJSTVO jednostavno društvo s ograničenom odgovornošću za ugostiteljstvo</item>
      <item>FINA Regionalni centar Zagreb</item>
    </izvorni_sadrzaj>
    <derivirana_varijabla naziv="DomainObject.Predmet.SudioniciListNaziv_1">
      <item>IGRC UGOSTITELJSTVO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IGRC UGOSTITELJSTVO jednostavno društvo s ograničenom odgovornošću za ugostiteljstvo, OIB 60875335202, Jure Kaštelana 16 A ,10000 Zagreb</item>
      <item>FINA Regionalni centar Zagreb, OIB 85821130368, Trg svibanjskih žrtava 1995. br. 1,10000 Zagreb</item>
    </izvorni_sadrzaj>
    <derivirana_varijabla naziv="DomainObject.Predmet.SudioniciListAdressOIB_1">
      <item>IGRC UGOSTITELJSTVO jednostavno društvo s ograničenom odgovornošću za ugostiteljstvo, OIB 60875335202, Jure Kaštelana 16 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60875335202</item>
      <item>, OIB 85821130368</item>
    </izvorni_sadrzaj>
    <derivirana_varijabla naziv="DomainObject.Predmet.SudioniciListNazivOIB_1">
      <item>, OIB 60875335202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604D0-CEC0-4D75-8AD6-BAA483D4E4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3318</properties:Characters>
  <properties:Lines>92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2017-11-27T07:04:00Z</dcterms:created>
  <dc:creator>Korisnik</dc:creator>
  <cp:lastModifiedBy>Ljiljana Floršić</cp:lastModifiedBy>
  <cp:lastPrinted>2017-11-27T07:09:00Z</cp:lastPrinted>
  <dcterms:modified xmlns:xsi="http://www.w3.org/2001/XMLSchema-instance" xsi:type="dcterms:W3CDTF">2017-11-27T07:10:00Z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