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38c30" w14:paraId="c138c30"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227515" w:rsidP="00227515" w:rsidR="00227515">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REPUBLIKA HRVATSKA – Ministarstvo financija OIB: 52634238587, zastupano po Županijskom državnom odvjetništvu u Osijeku, za otvaranje stečajnog postupka nad dužnikom CRVENO 51 j.d.o.o., Osijek, Marjanska ulica 8/A, MBS: 030127245, OIB: 49342952591</w:t>
      </w:r>
      <w:r>
        <w:rPr>
          <w:color w:val="000000"/>
        </w:rPr>
        <w:t>, dana 17. listopada 2018. godine</w:t>
      </w:r>
    </w:p>
    <w:p w:rsidRDefault="00BC548C" w:rsidP="00BC548C" w:rsidR="00BC548C">
      <w:pPr>
        <w:jc w:val="both"/>
      </w:pPr>
    </w:p>
    <w:p w:rsidRDefault="00227515" w:rsidP="00BC548C" w:rsidR="00227515"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04434E">
        <w:t xml:space="preserve">direktoru </w:t>
      </w:r>
      <w:proofErr w:type="spellStart"/>
      <w:r w:rsidR="0004434E">
        <w:t>Ramizu</w:t>
      </w:r>
      <w:proofErr w:type="spellEnd"/>
      <w:r w:rsidR="0004434E">
        <w:t xml:space="preserve"> Pandžić, OIB: 51627878384, Osijek, Marjanska ulica 8/A</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966824">
        <w:t>CRVENO 51 j.d.o.o., Osijek, Marjanska ulica 8/A, MBS: 030127245, OIB: 49342952591</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966824" w:rsidR="008D17C7">
      <w:pPr>
        <w:ind w:firstLine="708"/>
        <w:jc w:val="both"/>
      </w:pPr>
      <w:r>
        <w:t xml:space="preserve">Dana </w:t>
      </w:r>
      <w:r w:rsidR="00966824">
        <w:t>16. ožujka</w:t>
      </w:r>
      <w:r>
        <w:t xml:space="preserve">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broj 04-06-18-</w:t>
      </w:r>
      <w:r w:rsidR="00F73016">
        <w:t>1230</w:t>
      </w:r>
      <w:r>
        <w:t xml:space="preserve"> od </w:t>
      </w:r>
      <w:r w:rsidR="00F73016">
        <w:t>15. ožujka</w:t>
      </w:r>
      <w:r>
        <w:t xml:space="preserve"> 2018. godine, za </w:t>
      </w:r>
      <w:r w:rsidR="002059FF">
        <w:t>provedbu skraćenog</w:t>
      </w:r>
      <w:r>
        <w:t xml:space="preserve"> stečajnog postupka nad dužnikom </w:t>
      </w:r>
      <w:r w:rsidR="00182D55">
        <w:t>CRVENO 51 j.d.o.o., Osijek, Marjanska ulica 8/A, MBS: 030127245, OIB: 49342952591</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182D55">
        <w:t>14. ožujka</w:t>
      </w:r>
      <w:r>
        <w:t xml:space="preserve"> 2018. godine dužnik u Očevidniku </w:t>
      </w:r>
      <w:r w:rsidRPr="00836B7D">
        <w:t>redoslijeda osnova za plaćanje ima evidentirane neizvršene osnove za plaćanje u</w:t>
      </w:r>
      <w:r>
        <w:t xml:space="preserve"> neprekinutom razdoblju od 1</w:t>
      </w:r>
      <w:r w:rsidR="00C77080">
        <w:t>20</w:t>
      </w:r>
      <w:r>
        <w:t xml:space="preserve"> dana, u ukupnom iznosu od </w:t>
      </w:r>
      <w:r w:rsidR="0046211E">
        <w:t>169.819,01</w:t>
      </w:r>
      <w:r>
        <w:t xml:space="preserve"> kn, u koji iznos je uračunata kamata i naknada FINE za provedbu ovrhe na novčanim sredstvima dužnika. Navodi da dužnik </w:t>
      </w:r>
      <w:r w:rsidR="002059FF">
        <w:t>nema</w:t>
      </w:r>
      <w:r>
        <w:t xml:space="preserve"> zaposlen</w:t>
      </w:r>
      <w:r w:rsidR="00C77080">
        <w:t>ih</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C47A97">
        <w:t>14. ožujka</w:t>
      </w:r>
      <w:r w:rsidR="008A4EBD">
        <w:t xml:space="preserve"> </w:t>
      </w:r>
      <w:r>
        <w:t xml:space="preserve">2018. godine te u svom podnesku od </w:t>
      </w:r>
      <w:r w:rsidR="00C47A97">
        <w:t>15. ožujka</w:t>
      </w:r>
      <w:r>
        <w:t xml:space="preserve"> 2018. godine navodi da dužnik na dan </w:t>
      </w:r>
      <w:r w:rsidR="00C47A97">
        <w:t>14. ožujka</w:t>
      </w:r>
      <w:r>
        <w:t xml:space="preserve"> 2018. godine u Jedinstvenom registru računa ima otvorene sljedeće račune i oročena novčana sredstva: </w:t>
      </w:r>
      <w:r w:rsidR="004511F1">
        <w:t xml:space="preserve">HR3824020061100785220 </w:t>
      </w:r>
      <w:r w:rsidR="004511F1" w:rsidRPr="00D81B51">
        <w:rPr>
          <w:color w:val="000000"/>
        </w:rPr>
        <w:t xml:space="preserve">Erste &amp; </w:t>
      </w:r>
      <w:proofErr w:type="spellStart"/>
      <w:r w:rsidR="004511F1" w:rsidRPr="00D81B51">
        <w:rPr>
          <w:color w:val="000000"/>
        </w:rPr>
        <w:t>Steierm</w:t>
      </w:r>
      <w:r w:rsidR="004511F1">
        <w:rPr>
          <w:color w:val="000000"/>
        </w:rPr>
        <w:t>ä</w:t>
      </w:r>
      <w:r w:rsidR="004511F1" w:rsidRPr="00D81B51">
        <w:rPr>
          <w:color w:val="000000"/>
        </w:rPr>
        <w:t>rkische</w:t>
      </w:r>
      <w:proofErr w:type="spellEnd"/>
      <w:r w:rsidR="004511F1" w:rsidRPr="00D81B51">
        <w:rPr>
          <w:color w:val="000000"/>
        </w:rPr>
        <w:t xml:space="preserve"> </w:t>
      </w:r>
      <w:proofErr w:type="spellStart"/>
      <w:r w:rsidR="004511F1" w:rsidRPr="00D81B51">
        <w:rPr>
          <w:color w:val="000000"/>
        </w:rPr>
        <w:t>bank</w:t>
      </w:r>
      <w:proofErr w:type="spellEnd"/>
      <w:r w:rsidR="004511F1" w:rsidRPr="00D81B51">
        <w:rPr>
          <w:color w:val="000000"/>
        </w:rPr>
        <w:t xml:space="preserve"> d.d.</w:t>
      </w:r>
      <w:r w:rsidR="001043F3">
        <w:t>,</w:t>
      </w:r>
      <w:r>
        <w:rPr>
          <w:color w:val="000000"/>
        </w:rPr>
        <w:t xml:space="preserve"> </w:t>
      </w:r>
      <w:r>
        <w:t xml:space="preserve">te da na temelju čl. 112. st. 5. Stečajnog zakona dužnik na dan </w:t>
      </w:r>
      <w:r w:rsidR="001859CE">
        <w:t>24</w:t>
      </w:r>
      <w:r w:rsidR="008A4EBD">
        <w:t>. svibnja</w:t>
      </w:r>
      <w:r>
        <w:t xml:space="preserve"> 2018. godine na ime predujma za namirenje troškova stečajnog postupka </w:t>
      </w:r>
      <w:r w:rsidR="004511F1">
        <w:t>ne</w:t>
      </w:r>
      <w:r w:rsidR="008A4EBD">
        <w:t>ma</w:t>
      </w:r>
      <w:r w:rsidR="00FC7189">
        <w:t xml:space="preserve"> zaplijenjena novčana sredstva.</w:t>
      </w:r>
    </w:p>
    <w:p w:rsidRDefault="004511F1" w:rsidP="008D17C7" w:rsidR="004511F1" w:rsidRPr="004A45FE">
      <w:pPr>
        <w:ind w:firstLine="708"/>
        <w:jc w:val="both"/>
      </w:pPr>
    </w:p>
    <w:p w:rsidRDefault="009D0259" w:rsidP="009D0259" w:rsidR="009D0259">
      <w:pPr>
        <w:pStyle w:val="Tijeloteksta"/>
        <w:ind w:firstLine="708"/>
        <w:rPr>
          <w:sz w:val="24"/>
        </w:rPr>
      </w:pPr>
      <w:r w:rsidRPr="004A45FE">
        <w:rPr>
          <w:sz w:val="24"/>
        </w:rPr>
        <w:t xml:space="preserve">Trgovački sud u Osijeku je dana </w:t>
      </w:r>
      <w:r w:rsidR="004A45FE" w:rsidRPr="004A45FE">
        <w:rPr>
          <w:sz w:val="24"/>
        </w:rPr>
        <w:t>4. travnja</w:t>
      </w:r>
      <w:r w:rsidRPr="004A45FE">
        <w:rPr>
          <w:sz w:val="24"/>
        </w:rPr>
        <w:t xml:space="preserve"> 2018. godine objavio oglas na mrežnoj stranici e-Oglasna ploča sudova pod poslovnim brojem 19 St-</w:t>
      </w:r>
      <w:r w:rsidR="004A45FE" w:rsidRPr="004A45FE">
        <w:rPr>
          <w:sz w:val="24"/>
        </w:rPr>
        <w:t>241</w:t>
      </w:r>
      <w:r w:rsidRPr="004A45FE">
        <w:rPr>
          <w:sz w:val="24"/>
        </w:rPr>
        <w:t xml:space="preserve">/18-3 od </w:t>
      </w:r>
      <w:r w:rsidR="004A45FE" w:rsidRPr="004A45FE">
        <w:rPr>
          <w:sz w:val="24"/>
        </w:rPr>
        <w:t>4. travnja</w:t>
      </w:r>
      <w:r w:rsidRPr="004A45FE">
        <w:rPr>
          <w:sz w:val="24"/>
        </w:rPr>
        <w:t xml:space="preserve"> 2018.   godine sukladno čl. 430</w:t>
      </w:r>
      <w:r w:rsidRPr="004A45FE">
        <w:rPr>
          <w:color w:val="000000"/>
          <w:sz w:val="24"/>
        </w:rPr>
        <w:t xml:space="preserve">. </w:t>
      </w:r>
      <w:r w:rsidR="004A45FE" w:rsidRPr="004A45FE">
        <w:rPr>
          <w:sz w:val="24"/>
        </w:rPr>
        <w:t>Stečajnog zakona (Narodne novine</w:t>
      </w:r>
      <w:r w:rsidRPr="004A45FE">
        <w:rPr>
          <w:sz w:val="24"/>
        </w:rPr>
        <w:t xml:space="preserve"> broj 71/15 i 104/17; u daljnjem tekstu SZ)</w:t>
      </w:r>
      <w:r w:rsidRPr="004A45FE">
        <w:rPr>
          <w:color w:val="000000"/>
          <w:sz w:val="24"/>
        </w:rPr>
        <w:t xml:space="preserve"> </w:t>
      </w:r>
      <w:r w:rsidRPr="004A45FE">
        <w:rPr>
          <w:sz w:val="24"/>
        </w:rPr>
        <w:t xml:space="preserve">kojim su pozvane osobe ovlaštene za zastupanje dužnika po zakonu da sudu u roku od 15 dana od dana objave oglasa dostave javnobilježnički ovjerovljeni </w:t>
      </w:r>
      <w:proofErr w:type="spellStart"/>
      <w:r w:rsidRPr="004A45FE">
        <w:rPr>
          <w:sz w:val="24"/>
        </w:rPr>
        <w:t>prokazni</w:t>
      </w:r>
      <w:proofErr w:type="spellEnd"/>
      <w:r w:rsidRPr="004A45FE">
        <w:rPr>
          <w:sz w:val="24"/>
        </w:rPr>
        <w:t xml:space="preserve"> popis</w:t>
      </w:r>
      <w:r>
        <w:rPr>
          <w:sz w:val="24"/>
        </w:rPr>
        <w:t xml:space="preserve"> </w:t>
      </w:r>
      <w:r>
        <w:rPr>
          <w:sz w:val="24"/>
        </w:rPr>
        <w:lastRenderedPageBreak/>
        <w:t xml:space="preserve">imovine i obveza na propisanom obrascu, te su ujedno pozvani i vjerovnici da najkasnije u roku 45 dana od dana objave oglasa predlože otvaranje stečajnog postupka nad dužnikom, pod prijetnjom nastupanja pravnih posljedica iz čl. 431. Stečajnog zakona. </w:t>
      </w:r>
    </w:p>
    <w:p w:rsidRDefault="009D0259" w:rsidP="009D0259" w:rsidR="009D0259">
      <w:pPr>
        <w:pStyle w:val="Tijeloteksta"/>
        <w:rPr>
          <w:bCs/>
          <w:sz w:val="24"/>
        </w:rPr>
      </w:pPr>
    </w:p>
    <w:p w:rsidRDefault="009D0259" w:rsidP="009D0259" w:rsidR="009D0259">
      <w:pPr>
        <w:ind w:firstLine="708"/>
        <w:jc w:val="both"/>
      </w:pPr>
      <w:r>
        <w:t xml:space="preserve">Podneskom zaprimljenim kod ovog suda dana </w:t>
      </w:r>
      <w:r w:rsidR="004A45FE">
        <w:t>16. travnja</w:t>
      </w:r>
      <w:r>
        <w:t xml:space="preserve"> 2018. godine, vjerovnik REPUBLIKA HRVATSKA – Ministarstvo financija</w:t>
      </w:r>
      <w:r w:rsidR="004A45FE">
        <w:t xml:space="preserve"> OIB: 52634238587</w:t>
      </w:r>
      <w:r>
        <w:t>, zastupano po Županijskom d</w:t>
      </w:r>
      <w:r w:rsidR="004A45FE">
        <w:t>ržavnom odvjetništvu u Osijeku</w:t>
      </w:r>
      <w:r>
        <w:t xml:space="preserve">, podnijela je prijedlog za otvaranjem stečajnog postupka nad dužnikom </w:t>
      </w:r>
      <w:r w:rsidR="004A45FE">
        <w:t>CRVENO 51 j.d.o.o., Osijek, Marjanska ulica 8/A, MBS: 030127245, OIB: 49342952591</w:t>
      </w:r>
      <w:r>
        <w:t xml:space="preserve">, uz koji prijedlog je dostavila dokaz o postojanju svoje tražbine i postojanju stečajnog razloga iz članka 6. stav 2. Stečajnog zakona: nesposobnosti za plaćanje.  </w:t>
      </w:r>
    </w:p>
    <w:p w:rsidRDefault="009D0259" w:rsidP="009D0259" w:rsidR="009D0259">
      <w:pPr>
        <w:ind w:firstLine="708"/>
        <w:jc w:val="both"/>
      </w:pPr>
      <w:r>
        <w:t xml:space="preserve">     </w:t>
      </w:r>
    </w:p>
    <w:p w:rsidRDefault="009D0259" w:rsidP="009D0259" w:rsidR="009D0259">
      <w:pPr>
        <w:pStyle w:val="Tijeloteksta"/>
        <w:ind w:firstLine="708"/>
        <w:rPr>
          <w:sz w:val="24"/>
        </w:rPr>
      </w:pPr>
      <w:r>
        <w:rPr>
          <w:sz w:val="24"/>
        </w:rPr>
        <w:t>Slijedom navedenog, budući nisu ispunjeni uvjeti za istovremeno otvaranje i zaključenje skraćenog stečajnog postupka nad dužnikom, u smislu odredbe</w:t>
      </w:r>
      <w:r w:rsidR="004A45FE">
        <w:rPr>
          <w:sz w:val="24"/>
        </w:rPr>
        <w:t xml:space="preserve"> članka 431. SZ-a</w:t>
      </w:r>
      <w:r>
        <w:rPr>
          <w:sz w:val="24"/>
        </w:rPr>
        <w:t xml:space="preserve"> sukladno članku 433. SZ-a obustavljen je skraćeni stečajni postupak nad dužnikom, te je određeno da će se postupak nad dužnikom nastaviti primjenom općih odredbi Stečajnog zakona.</w:t>
      </w:r>
    </w:p>
    <w:p w:rsidRDefault="009D1C0E" w:rsidP="00BD33D5" w:rsidR="009D1C0E">
      <w:pPr>
        <w:jc w:val="both"/>
      </w:pPr>
    </w:p>
    <w:p w:rsidRDefault="009D0259" w:rsidP="009D0259" w:rsidR="009D0259">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191C20">
        <w:t>1</w:t>
      </w:r>
      <w:r w:rsidR="009D0259">
        <w:t>7</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34321" w:rsidR="004A45FE">
      <w:pPr>
        <w:jc w:val="both"/>
      </w:pPr>
      <w:r w:rsidRPr="00134321">
        <w:t xml:space="preserve">1. </w:t>
      </w:r>
      <w:r w:rsidR="002E65BF" w:rsidRPr="00134321">
        <w:rPr>
          <w:color w:val="000000"/>
        </w:rPr>
        <w:t>zakonski zastupnik dužnika</w:t>
      </w:r>
      <w:r w:rsidR="002E65BF" w:rsidRPr="00134321">
        <w:t xml:space="preserve"> </w:t>
      </w:r>
      <w:proofErr w:type="spellStart"/>
      <w:r w:rsidR="004A45FE">
        <w:t>Ramiz</w:t>
      </w:r>
      <w:proofErr w:type="spellEnd"/>
      <w:r w:rsidR="004A45FE">
        <w:t xml:space="preserve"> Pandžić, Osijek, Marjanska ulica 8/A</w:t>
      </w:r>
      <w:r w:rsidR="004A45FE" w:rsidRPr="00047B69">
        <w:t xml:space="preserve"> </w:t>
      </w:r>
    </w:p>
    <w:p w:rsidRDefault="00BC548C" w:rsidP="00134321" w:rsidR="00134321">
      <w:pPr>
        <w:jc w:val="both"/>
      </w:pPr>
      <w:r w:rsidRPr="00047B69">
        <w:t xml:space="preserve">2. </w:t>
      </w:r>
      <w:r w:rsidR="00D17B8F">
        <w:t>dužnik</w:t>
      </w:r>
      <w:r w:rsidR="003A6EEB">
        <w:t xml:space="preserve"> </w:t>
      </w:r>
      <w:r w:rsidR="004A45FE">
        <w:t>CRVENO 51 j.d.o.o., Osijek, Marjanska ulica 8/A</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8B2C9D">
        <w:rPr>
          <w:color w:val="000000"/>
        </w:rPr>
        <w:t>1</w:t>
      </w:r>
      <w:r w:rsidR="004A45FE">
        <w:rPr>
          <w:color w:val="000000"/>
        </w:rPr>
        <w:t>5</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533F" w:rsidR="0071533F">
      <w:r>
        <w:separator/>
      </w:r>
    </w:p>
  </w:endnote>
  <w:endnote w:id="0" w:type="continuationSeparator">
    <w:p w:rsidRDefault="0071533F" w:rsidR="007153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533F" w:rsidR="0071533F">
      <w:r>
        <w:separator/>
      </w:r>
    </w:p>
  </w:footnote>
  <w:footnote w:id="0" w:type="continuationSeparator">
    <w:p w:rsidRDefault="0071533F" w:rsidR="007153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1265">
      <w:rPr>
        <w:rStyle w:val="Brojstranice"/>
        <w:noProof/>
      </w:rPr>
      <w:t>3</w:t>
    </w:r>
    <w:r>
      <w:rPr>
        <w:rStyle w:val="Brojstranice"/>
      </w:rPr>
      <w:fldChar w:fldCharType="end"/>
    </w:r>
  </w:p>
  <w:p w:rsidRDefault="008B0DA8" w:rsidP="00654108" w:rsidR="002E65BF">
    <w:pPr>
      <w:ind w:left="7080"/>
    </w:pPr>
    <w:r>
      <w:t>7 St-926/18-13</w:t>
    </w:r>
    <w:r w:rsidR="00654108">
      <w:tab/>
    </w:r>
    <w:r w:rsidR="00654108">
      <w:tab/>
    </w: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338" w:rsidP="00FD16F2" w:rsidR="00FD16F2">
    <w:pPr>
      <w:pStyle w:val="Zaglavlje"/>
    </w:pPr>
    <w:r>
      <w:tab/>
    </w:r>
    <w:r>
      <w:tab/>
      <w:t>7 St-926/18-13</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434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695F"/>
    <w:rsid w:val="0017746A"/>
    <w:rsid w:val="0018135D"/>
    <w:rsid w:val="0018193E"/>
    <w:rsid w:val="00181C61"/>
    <w:rsid w:val="00182D55"/>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59FF"/>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27515"/>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50B"/>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6761F"/>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484C"/>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11F1"/>
    <w:rsid w:val="00453517"/>
    <w:rsid w:val="00454636"/>
    <w:rsid w:val="00454D36"/>
    <w:rsid w:val="004603BA"/>
    <w:rsid w:val="0046211E"/>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45FE"/>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108"/>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3F"/>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DA8"/>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6338"/>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6824"/>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259"/>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47A9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265"/>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016"/>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D16F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DB1265"/>
    <w:rPr>
      <w:color w:val="808080"/>
      <w:bdr w:space="0" w:sz="0" w:color="auto" w:val="none"/>
      <w:shd w:fill="CCFFFF" w:color="auto" w:val="clear"/>
    </w:rPr>
  </w:style>
  <w:style w:customStyle="true" w:styleId="eSPISCCParagraphDefaultFont" w:type="character">
    <w:name w:val="eSPIS_CC_Paragraph Default Font"/>
    <w:basedOn w:val="Naglaeno"/>
    <w:rsid w:val="00DB1265"/>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DB1265"/>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B1265"/>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B1265"/>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D16F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DB1265"/>
    <w:rPr>
      <w:color w:val="808080"/>
      <w:bdr w:color="auto" w:space="0" w:sz="0" w:val="none"/>
      <w:shd w:color="auto" w:fill="CCFFFF" w:val="clear"/>
    </w:rPr>
  </w:style>
  <w:style w:customStyle="1" w:styleId="eSPISCCParagraphDefaultFont" w:type="character">
    <w:name w:val="eSPIS_CC_Paragraph Default Font"/>
    <w:basedOn w:val="Naglaeno"/>
    <w:rsid w:val="00DB1265"/>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DB1265"/>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B1265"/>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B1265"/>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28227570">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403121">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3169947">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07955749">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1453471">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izvorni_sadrzaj>
    <derivirana_varijabla naziv="DomainObject.Predmet.Broj_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St-926/2018</izvorni_sadrzaj>
    <derivirana_varijabla naziv="DomainObject.Predmet.OznakaBroj_1">St-926/2018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CRVENO 51 j.d.o.o. za trgovinu i usluge</izvorni_sadrzaj>
    <derivirana_varijabla naziv="DomainObject.Predmet.ProtustrankaFormated_1">  CRVENO 51 j.d.o.o. za trgovinu i usluge</derivirana_varijabla>
  </DomainObject.Predmet.ProtustrankaFormated>
  <DomainObject.Predmet.ProtustrankaFormatedOIB>
    <izvorni_sadrzaj>  CRVENO 51 j.d.o.o. za trgovinu i usluge, OIB 49342952591</izvorni_sadrzaj>
    <derivirana_varijabla naziv="DomainObject.Predmet.ProtustrankaFormatedOIB_1">  CRVENO 51 j.d.o.o. za trgovinu i usluge, OIB 49342952591</derivirana_varijabla>
  </DomainObject.Predmet.ProtustrankaFormatedOIB>
  <DomainObject.Predmet.ProtustrankaFormatedWithAdress>
    <izvorni_sadrzaj> CRVENO 51 j.d.o.o. za trgovinu i usluge, Marjanska ulica 8/A, 31000 Osijek</izvorni_sadrzaj>
    <derivirana_varijabla naziv="DomainObject.Predmet.ProtustrankaFormatedWithAdress_1"> CRVENO 51 j.d.o.o. za trgovinu i usluge, Marjanska ulica 8/A, 31000 Osijek</derivirana_varijabla>
  </DomainObject.Predmet.ProtustrankaFormatedWithAdress>
  <DomainObject.Predmet.ProtustrankaFormatedWithAdressOIB>
    <izvorni_sadrzaj> CRVENO 51 j.d.o.o. za trgovinu i usluge, OIB 49342952591, Marjanska ulica 8/A, 31000 Osijek</izvorni_sadrzaj>
    <derivirana_varijabla naziv="DomainObject.Predmet.ProtustrankaFormatedWithAdressOIB_1"> CRVENO 51 j.d.o.o. za trgovinu i usluge, OIB 49342952591, Marjanska ulica 8/A, 31000 Osijek</derivirana_varijabla>
  </DomainObject.Predmet.ProtustrankaFormatedWithAdressOIB>
  <DomainObject.Predmet.ProtustrankaWithAdress>
    <izvorni_sadrzaj>CRVENO 51 j.d.o.o. za trgovinu i usluge Marjanska ulica 8/A, 31000 Osijek</izvorni_sadrzaj>
    <derivirana_varijabla naziv="DomainObject.Predmet.ProtustrankaWithAdress_1">CRVENO 51 j.d.o.o. za trgovinu i usluge Marjanska ulica 8/A, 31000 Osijek</derivirana_varijabla>
  </DomainObject.Predmet.ProtustrankaWithAdress>
  <DomainObject.Predmet.ProtustrankaWithAdressOIB>
    <izvorni_sadrzaj>CRVENO 51 j.d.o.o. za trgovinu i usluge, OIB 49342952591, Marjanska ulica 8/A, 31000 Osijek</izvorni_sadrzaj>
    <derivirana_varijabla naziv="DomainObject.Predmet.ProtustrankaWithAdressOIB_1">CRVENO 51 j.d.o.o. za trgovinu i usluge, OIB 49342952591, Marjanska ulica 8/A, 31000 Osijek</derivirana_varijabla>
  </DomainObject.Predmet.ProtustrankaWithAdressOIB>
  <DomainObject.Predmet.ProtustrankaNazivFormated>
    <izvorni_sadrzaj>CRVENO 51 j.d.o.o. za trgovinu i usluge</izvorni_sadrzaj>
    <derivirana_varijabla naziv="DomainObject.Predmet.ProtustrankaNazivFormated_1">CRVENO 51 j.d.o.o. za trgovinu i usluge</derivirana_varijabla>
  </DomainObject.Predmet.ProtustrankaNazivFormated>
  <DomainObject.Predmet.ProtustrankaNazivFormatedOIB>
    <izvorni_sadrzaj>CRVENO 51 j.d.o.o. za trgovinu i usluge, OIB 49342952591</izvorni_sadrzaj>
    <derivirana_varijabla naziv="DomainObject.Predmet.ProtustrankaNazivFormatedOIB_1">CRVENO 51 j.d.o.o. za trgovinu i usluge, OIB 49342952591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CRVENO 51 j.d.o.o. za trgovinu i usluge</item>
    </izvorni_sadrzaj>
    <derivirana_varijabla naziv="DomainObject.Predmet.ProtuStrankaListFormated_1">
      <item>CRVENO 51 j.d.o.o. za trgovinu i usluge</item>
    </derivirana_varijabla>
  </DomainObject.Predmet.ProtuStrankaListFormated>
  <DomainObject.Predmet.ProtuStrankaListFormatedOIB>
    <izvorni_sadrzaj>
      <item>CRVENO 51 j.d.o.o. za trgovinu i usluge, OIB 49342952591</item>
    </izvorni_sadrzaj>
    <derivirana_varijabla naziv="DomainObject.Predmet.ProtuStrankaListFormatedOIB_1">
      <item>CRVENO 51 j.d.o.o. za trgovinu i usluge, OIB 49342952591</item>
    </derivirana_varijabla>
  </DomainObject.Predmet.ProtuStrankaListFormatedOIB>
  <DomainObject.Predmet.ProtuStrankaListFormatedWithAdress>
    <izvorni_sadrzaj>
      <item>CRVENO 51 j.d.o.o. za trgovinu i usluge, Marjanska ulica 8/A, 31000 Osijek</item>
    </izvorni_sadrzaj>
    <derivirana_varijabla naziv="DomainObject.Predmet.ProtuStrankaListFormatedWithAdress_1">
      <item>CRVENO 51 j.d.o.o. za trgovinu i usluge, Marjanska ulica 8/A, 31000 Osijek</item>
    </derivirana_varijabla>
  </DomainObject.Predmet.ProtuStrankaListFormatedWithAdress>
  <DomainObject.Predmet.ProtuStrankaListFormatedWithAdressOIB>
    <izvorni_sadrzaj>
      <item>CRVENO 51 j.d.o.o. za trgovinu i usluge, OIB 49342952591, Marjanska ulica 8/A, 31000 Osijek</item>
    </izvorni_sadrzaj>
    <derivirana_varijabla naziv="DomainObject.Predmet.ProtuStrankaListFormatedWithAdressOIB_1">
      <item>CRVENO 51 j.d.o.o. za trgovinu i usluge, OIB 49342952591, Marjanska ulica 8/A, 31000 Osijek</item>
    </derivirana_varijabla>
  </DomainObject.Predmet.ProtuStrankaListFormatedWithAdressOIB>
  <DomainObject.Predmet.ProtuStrankaListNazivFormated>
    <izvorni_sadrzaj>
      <item>CRVENO 51 j.d.o.o. za trgovinu i usluge</item>
    </izvorni_sadrzaj>
    <derivirana_varijabla naziv="DomainObject.Predmet.ProtuStrankaListNazivFormated_1">
      <item>CRVENO 51 j.d.o.o. za trgovinu i usluge</item>
    </derivirana_varijabla>
  </DomainObject.Predmet.ProtuStrankaListNazivFormated>
  <DomainObject.Predmet.ProtuStrankaListNazivFormatedOIB>
    <izvorni_sadrzaj>
      <item>CRVENO 51 j.d.o.o. za trgovinu i usluge, OIB 49342952591</item>
    </izvorni_sadrzaj>
    <derivirana_varijabla naziv="DomainObject.Predmet.ProtuStrankaListNazivFormatedOIB_1">
      <item>CRVENO 51 j.d.o.o. za trgovinu i usluge, OIB 49342952591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CRVENO 51 j.d.o.o. za trgovinu i usluge</izvorni_sadrzaj>
    <derivirana_varijabla naziv="DomainObject.Predmet.ProtustrankaIDrugi_1">CRVENO 51 j.d.o.o. za trgovinu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CRVENO 51 j.d.o.o. za trgovinu i usluge, OIB 49342952591, Marjanska ulica 8/A, 31000 Osijek</izvorni_sadrzaj>
    <derivirana_varijabla naziv="DomainObject.Predmet.ProtustrankaIDrugiAdressOIB_1">CRVENO 51 j.d.o.o. za trgovinu i usluge, OIB 49342952591, Marjanska ulica 8/A,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CRVENO 51 j.d.o.o. za trgovinu i usluge</item>
      <item>RH MINISTARSTVO FINANCIJA</item>
    </izvorni_sadrzaj>
    <derivirana_varijabla naziv="DomainObject.Predmet.SudioniciListNaziv_1">
      <item>CRVENO 51 j.d.o.o. za trgovinu i usluge</item>
      <item>RH MINISTARSTVO FINANCIJA</item>
    </derivirana_varijabla>
  </DomainObject.Predmet.SudioniciListNaziv>
  <DomainObject.Predmet.SudioniciListAdressOIB>
    <izvorni_sadrzaj>
      <item>CRVENO 51 j.d.o.o. za trgovinu i usluge, OIB 49342952591, Marjanska ulica 8/A,31000 Osijek</item>
      <item>RH MINISTARSTVO FINANCIJA, OIB 52634238587</item>
    </izvorni_sadrzaj>
    <derivirana_varijabla naziv="DomainObject.Predmet.SudioniciListAdressOIB_1">
      <item>CRVENO 51 j.d.o.o. za trgovinu i usluge, OIB 49342952591, Marjanska ulica 8/A,31000 Osijek</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49342952591</item>
      <item>, OIB 52634238587</item>
    </izvorni_sadrzaj>
    <derivirana_varijabla naziv="DomainObject.Predmet.SudioniciListNazivOIB_1">
      <item>, OIB 49342952591</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St-926/2018-11</izvorni_sadrzaj>
    <derivirana_varijabla naziv="DomainObject.PredzadnjaOdlukaIzPredmeta.Oznaka_1">St-926/2018-11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616009-8F2D-4E61-91A6-0B0D9E15DF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1054</properties:Words>
  <properties:Characters>5877</properties:Characters>
  <properties:Lines>157</properties:Lines>
  <properties:Paragraphs>44</properties:Paragraphs>
  <properties:TotalTime>708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2018-10-17T12:16:00Z</cp:lastPrinted>
  <dcterms:modified xmlns:xsi="http://www.w3.org/2001/XMLSchema-instance" xsi:type="dcterms:W3CDTF">2018-10-19T06:26:00Z</dcterms:modified>
  <cp:revision>756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(926-18 ZK popis imovine i obveza (-13).docx)</vt:lpwstr>
  </prop:property>
  <prop:property name="CC_coloring" pid="4" fmtid="{D5CDD505-2E9C-101B-9397-08002B2CF9AE}">
    <vt:bool>true</vt:bool>
  </prop:property>
  <prop:property name="BrojStranica" pid="5" fmtid="{D5CDD505-2E9C-101B-9397-08002B2CF9AE}">
    <vt:i4>4</vt:i4>
  </prop:property>
</prop:Properties>
</file>