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af9b" w14:paraId="e45af9b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2F79FD">
        <w:t>890/18-3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2F79FD">
        <w:rPr>
          <w:b/>
        </w:rPr>
        <w:t>H.O.S. j.d.o.o. Kneževi Vinogradi, Svetozara Miletića 71, OIB: 18111943985, MBS: 030195419</w:t>
      </w:r>
      <w:r w:rsidR="006D606B">
        <w:t>, dana</w:t>
      </w:r>
      <w:r w:rsidR="004A6AAF">
        <w:t xml:space="preserve"> </w:t>
      </w:r>
      <w:r w:rsidR="00472AB7">
        <w:t>2. srpnja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2F79FD">
        <w:t>Matej Keri, K. Vinogradi, Svetozara Miletića 71, OIB: 18803109503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2F79FD">
        <w:rPr>
          <w:b/>
        </w:rPr>
        <w:t>890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2F79FD">
        <w:rPr>
          <w:b/>
        </w:rPr>
        <w:t>H.O.S. j.d.o.o. Kneževi Vinogradi, Svetozara Miletića 71, OIB: 18111943985, MBS: 030195419</w:t>
      </w:r>
      <w:r w:rsidR="002F79FD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2F79FD">
        <w:t xml:space="preserve">Matej Keri, K. Vinogradi, Svetozara Miletića 71, OIB: 18803109503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2F79FD">
        <w:t>Matej Keri, K. Vinogradi, Svetozara Miletića 71, OIB: 18803109503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2F79FD">
        <w:t xml:space="preserve">Matej Keri, K. Vinogradi, Svetozara Miletića 71, OIB: 18803109503 </w:t>
      </w:r>
      <w:r w:rsidR="00257B3A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72AB7" w:rsidP="00472AB7" w:rsidR="00472AB7">
      <w:pPr>
        <w:jc w:val="right"/>
      </w:pPr>
      <w:r>
        <w:t>Broj: 6 St-</w:t>
      </w:r>
      <w:r w:rsidR="002F79FD">
        <w:t>890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z.z. dužnika </w:t>
      </w:r>
      <w:r w:rsidR="002F79FD">
        <w:t>Matej Keri, K. Vinogradi, Svetozara Miletića 71, OIB: 18803109503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72AB7">
        <w:t>2. srpnja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E522B">
      <w:pPr>
        <w:numPr>
          <w:ilvl w:val="0"/>
          <w:numId w:val="6"/>
        </w:numPr>
        <w:jc w:val="both"/>
      </w:pPr>
      <w:r>
        <w:t xml:space="preserve">z.z. dužnika </w:t>
      </w:r>
      <w:r w:rsidR="002F79FD">
        <w:t>Matej Keri, K. Vinogradi, Svetozara Miletića 71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72AB7">
        <w:t>10.8.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EF7FFC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45F" w:rsidR="004C245F">
      <w:r>
        <w:separator/>
      </w:r>
    </w:p>
  </w:endnote>
  <w:endnote w:id="0" w:type="continuationSeparator">
    <w:p w:rsidRDefault="004C245F" w:rsidR="004C2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45F" w:rsidR="004C245F">
      <w:r>
        <w:separator/>
      </w:r>
    </w:p>
  </w:footnote>
  <w:footnote w:id="0" w:type="continuationSeparator">
    <w:p w:rsidRDefault="004C245F" w:rsidR="004C2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F7FFC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0776"/>
    <w:rsid w:val="00223C8E"/>
    <w:rsid w:val="00252C63"/>
    <w:rsid w:val="00255E1A"/>
    <w:rsid w:val="00257B3A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C245F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7FFC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F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7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F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F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7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F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St-890/2018</izvorni_sadrzaj>
    <derivirana_varijabla naziv="DomainObject.Predmet.OznakaBroj_1">St-890/2018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H.O.S. j.d.o.o. za ugostiteljstvo</izvorni_sadrzaj>
    <derivirana_varijabla naziv="DomainObject.Predmet.ProtustrankaFormated_1">  H.O.S. j.d.o.o. za ugostiteljstvo</derivirana_varijabla>
  </DomainObject.Predmet.ProtustrankaFormated>
  <DomainObject.Predmet.ProtustrankaFormatedOIB>
    <izvorni_sadrzaj>  H.O.S. j.d.o.o. za ugostiteljstvo, OIB 18111943985</izvorni_sadrzaj>
    <derivirana_varijabla naziv="DomainObject.Predmet.ProtustrankaFormatedOIB_1">  H.O.S. j.d.o.o. za ugostiteljstvo, OIB 18111943985</derivirana_varijabla>
  </DomainObject.Predmet.ProtustrankaFormatedOIB>
  <DomainObject.Predmet.ProtustrankaFormatedWithAdress>
    <izvorni_sadrzaj> H.O.S. j.d.o.o. za ugostiteljstvo, Svetozara Miletića 71, 31309 Kneževi Vinogradi</izvorni_sadrzaj>
    <derivirana_varijabla naziv="DomainObject.Predmet.ProtustrankaFormatedWithAdress_1"> H.O.S. j.d.o.o. za ugostiteljstvo, Svetozara Miletića 71, 31309 Kneževi Vinogradi</derivirana_varijabla>
  </DomainObject.Predmet.ProtustrankaFormatedWithAdress>
  <DomainObject.Predmet.ProtustrankaFormatedWithAdressOIB>
    <izvorni_sadrzaj> H.O.S. j.d.o.o. za ugostiteljstvo, OIB 18111943985, Svetozara Miletića 71, 31309 Kneževi Vinogradi</izvorni_sadrzaj>
    <derivirana_varijabla naziv="DomainObject.Predmet.ProtustrankaFormatedWithAdressOIB_1"> H.O.S. j.d.o.o. za ugostiteljstvo, OIB 18111943985, Svetozara Miletića 71, 31309 Kneževi Vinogradi</derivirana_varijabla>
  </DomainObject.Predmet.ProtustrankaFormatedWithAdressOIB>
  <DomainObject.Predmet.ProtustrankaWithAdress>
    <izvorni_sadrzaj>H.O.S. j.d.o.o. za ugostiteljstvo Svetozara Miletića 71, 31309 Kneževi Vinogradi</izvorni_sadrzaj>
    <derivirana_varijabla naziv="DomainObject.Predmet.ProtustrankaWithAdress_1">H.O.S. j.d.o.o. za ugostiteljstvo Svetozara Miletića 71, 31309 Kneževi Vinogradi</derivirana_varijabla>
  </DomainObject.Predmet.ProtustrankaWithAdress>
  <DomainObject.Predmet.ProtustrankaWithAdressOIB>
    <izvorni_sadrzaj>H.O.S. j.d.o.o. za ugostiteljstvo, OIB 18111943985, Svetozara Miletića 71, 31309 Kneževi Vinogradi</izvorni_sadrzaj>
    <derivirana_varijabla naziv="DomainObject.Predmet.ProtustrankaWithAdressOIB_1">H.O.S. j.d.o.o. za ugostiteljstvo, OIB 18111943985, Svetozara Miletića 71, 31309 Kneževi Vinogradi</derivirana_varijabla>
  </DomainObject.Predmet.ProtustrankaWithAdressOIB>
  <DomainObject.Predmet.ProtustrankaNazivFormated>
    <izvorni_sadrzaj>H.O.S. j.d.o.o. za ugostiteljstvo</izvorni_sadrzaj>
    <derivirana_varijabla naziv="DomainObject.Predmet.ProtustrankaNazivFormated_1">H.O.S. j.d.o.o. za ugostiteljstvo</derivirana_varijabla>
  </DomainObject.Predmet.ProtustrankaNazivFormated>
  <DomainObject.Predmet.ProtustrankaNazivFormatedOIB>
    <izvorni_sadrzaj>H.O.S. j.d.o.o. za ugostiteljstvo, OIB 18111943985</izvorni_sadrzaj>
    <derivirana_varijabla naziv="DomainObject.Predmet.ProtustrankaNazivFormatedOIB_1">H.O.S. j.d.o.o. za ugostiteljstvo, OIB 18111943985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H.O.S. j.d.o.o. za ugostiteljstvo</item>
    </izvorni_sadrzaj>
    <derivirana_varijabla naziv="DomainObject.Predmet.ProtuStrankaListFormated_1">
      <item>H.O.S. j.d.o.o. za ugostiteljstvo</item>
    </derivirana_varijabla>
  </DomainObject.Predmet.ProtuStrankaListFormated>
  <DomainObject.Predmet.ProtuStrankaListFormatedOIB>
    <izvorni_sadrzaj>
      <item>H.O.S. j.d.o.o. za ugostiteljstvo, OIB 18111943985</item>
    </izvorni_sadrzaj>
    <derivirana_varijabla naziv="DomainObject.Predmet.ProtuStrankaListFormatedOIB_1">
      <item>H.O.S. j.d.o.o. za ugostiteljstvo, OIB 18111943985</item>
    </derivirana_varijabla>
  </DomainObject.Predmet.ProtuStrankaListFormatedOIB>
  <DomainObject.Predmet.ProtuStrankaListFormatedWithAdress>
    <izvorni_sadrzaj>
      <item>H.O.S. j.d.o.o. za ugostiteljstvo, Svetozara Miletića 71, 31309 Kneževi Vinogradi</item>
    </izvorni_sadrzaj>
    <derivirana_varijabla naziv="DomainObject.Predmet.ProtuStrankaListFormatedWithAdress_1">
      <item>H.O.S. j.d.o.o. za ugostiteljstvo, Svetozara Miletića 71, 31309 Kneževi Vinogradi</item>
    </derivirana_varijabla>
  </DomainObject.Predmet.ProtuStrankaListFormatedWithAdress>
  <DomainObject.Predmet.ProtuStrankaListFormatedWithAdressOIB>
    <izvorni_sadrzaj>
      <item>H.O.S. j.d.o.o. za ugostiteljstvo, OIB 18111943985, Svetozara Miletića 71, 31309 Kneževi Vinogradi</item>
    </izvorni_sadrzaj>
    <derivirana_varijabla naziv="DomainObject.Predmet.ProtuStrankaListFormatedWithAdressOIB_1">
      <item>H.O.S. j.d.o.o. za ugostiteljstvo, OIB 18111943985, Svetozara Miletića 71, 31309 Kneževi Vinogradi</item>
    </derivirana_varijabla>
  </DomainObject.Predmet.ProtuStrankaListFormatedWithAdressOIB>
  <DomainObject.Predmet.ProtuStrankaListNazivFormated>
    <izvorni_sadrzaj>
      <item>H.O.S. j.d.o.o. za ugostiteljstvo</item>
    </izvorni_sadrzaj>
    <derivirana_varijabla naziv="DomainObject.Predmet.ProtuStrankaListNazivFormated_1">
      <item>H.O.S. j.d.o.o. za ugostiteljstvo</item>
    </derivirana_varijabla>
  </DomainObject.Predmet.ProtuStrankaListNazivFormated>
  <DomainObject.Predmet.ProtuStrankaListNazivFormatedOIB>
    <izvorni_sadrzaj>
      <item>H.O.S. j.d.o.o. za ugostiteljstvo, OIB 18111943985</item>
    </izvorni_sadrzaj>
    <derivirana_varijabla naziv="DomainObject.Predmet.ProtuStrankaListNazivFormatedOIB_1">
      <item>H.O.S. j.d.o.o. za ugostiteljstvo, OIB 18111943985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H.O.S. j.d.o.o. za ugostiteljstvo</izvorni_sadrzaj>
    <derivirana_varijabla naziv="DomainObject.Predmet.ProtustrankaIDrugi_1">H.O.S.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H.O.S. j.d.o.o. za ugostiteljstvo, OIB 18111943985, Svetozara Miletića 71, 31309 Kneževi Vinogradi</izvorni_sadrzaj>
    <derivirana_varijabla naziv="DomainObject.Predmet.ProtustrankaIDrugiAdressOIB_1">H.O.S. j.d.o.o. za ugostiteljstvo, OIB 18111943985, Svetozara Miletića 71,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H.O.S. j.d.o.o. za ugostiteljstvo</item>
    </izvorni_sadrzaj>
    <derivirana_varijabla naziv="DomainObject.Predmet.SudioniciListNaziv_1">
      <item>FINA RC OSIJEK</item>
      <item>H.O.S. j.d.o.o. za ugostiteljstvo</item>
    </derivirana_varijabla>
  </DomainObject.Predmet.SudioniciListNaziv>
  <DomainObject.Predmet.SudioniciListAdressOIB>
    <izvorni_sadrzaj>
      <item>FINA RC OSIJEK, OIB 85821130368</item>
      <item>H.O.S. j.d.o.o. za ugostiteljstvo, OIB 18111943985, Svetozara Miletića 71,31309 Kneževi Vinogradi</item>
    </izvorni_sadrzaj>
    <derivirana_varijabla naziv="DomainObject.Predmet.SudioniciListAdressOIB_1">
      <item>FINA RC OSIJEK, OIB 85821130368</item>
      <item>H.O.S. j.d.o.o. za ugostiteljstvo, OIB 18111943985, Svetozara Miletića 71,31309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18111943985</item>
    </izvorni_sadrzaj>
    <derivirana_varijabla naziv="DomainObject.Predmet.SudioniciListNazivOIB_1">
      <item>, OIB 85821130368</item>
      <item>, OIB 18111943985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5F6C8-639A-4AA9-91BD-E15CE51AF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2460</properties:Characters>
  <properties:Lines>126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2018-07-02T08:05:00Z</cp:lastPrinted>
  <dcterms:modified xmlns:xsi="http://www.w3.org/2001/XMLSchema-instance" xsi:type="dcterms:W3CDTF">2018-07-02T08:06:00Z</dcterms:modified>
  <cp:revision>24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