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7665a3f" w14:textId="7665a3f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995F26" w:rsidRDefault="00943479">
      <w:pPr>
        <w:jc w:val="right"/>
      </w:pPr>
      <w:r>
        <w:t>87. St-1472</w:t>
      </w:r>
      <w:r w:rsidR="00995F26"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943479">
        <w:t>St-1472</w:t>
      </w:r>
      <w:r w:rsidR="00995F26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995F26">
        <w:t>24.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943479">
        <w:t xml:space="preserve">GRAĐENJE </w:t>
      </w:r>
      <w:proofErr w:type="spellStart"/>
      <w:r w:rsidR="00943479">
        <w:t>KEPE</w:t>
      </w:r>
      <w:proofErr w:type="spellEnd"/>
      <w:r w:rsidR="00943479">
        <w:t xml:space="preserve"> </w:t>
      </w:r>
      <w:proofErr w:type="spellStart"/>
      <w:r w:rsidR="00943479">
        <w:t>j.d.o.o</w:t>
      </w:r>
      <w:proofErr w:type="spellEnd"/>
      <w:r w:rsidR="00943479">
        <w:t xml:space="preserve">., </w:t>
      </w:r>
      <w:proofErr w:type="spellStart"/>
      <w:r w:rsidR="00943479">
        <w:t>OIB</w:t>
      </w:r>
      <w:proofErr w:type="spellEnd"/>
      <w:r w:rsidR="00943479">
        <w:t xml:space="preserve"> 39395707172, </w:t>
      </w:r>
      <w:proofErr w:type="spellStart"/>
      <w:r w:rsidR="00943479">
        <w:t>Blinjski</w:t>
      </w:r>
      <w:proofErr w:type="spellEnd"/>
      <w:r w:rsidR="00943479">
        <w:t xml:space="preserve"> Kut, </w:t>
      </w:r>
      <w:proofErr w:type="spellStart"/>
      <w:r w:rsidR="00943479">
        <w:t>Blinjski</w:t>
      </w:r>
      <w:proofErr w:type="spellEnd"/>
      <w:r w:rsidR="00943479">
        <w:t xml:space="preserve"> Kut 87 B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943479">
        <w:t>37.347,11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995F26">
        <w:t>24.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0119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43479"/>
    <w:rsid w:val="00995F26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57ABA"/>
    <w:rsid w:val="00D66226"/>
    <w:rsid w:val="00D8335B"/>
    <w:rsid w:val="00D90D9C"/>
    <w:rsid w:val="00DA748B"/>
    <w:rsid w:val="00E04EDB"/>
    <w:rsid w:val="00E6623E"/>
    <w:rsid w:val="00E70287"/>
    <w:rsid w:val="00E87569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7105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501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1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01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01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01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St-1472/2019</izvorni_sadrzaj>
    <derivirana_varijabla naziv="DomainObject.Predmet.OznakaBroj_1">St-1472/2019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KEPE j.d.o.o. za građevinarstvo i usluge</izvorni_sadrzaj>
    <derivirana_varijabla naziv="DomainObject.Predmet.ProtustrankaFormated_1">  GRAĐENJE KEPE j.d.o.o. za građevinarstvo i usluge</derivirana_varijabla>
  </DomainObject.Predmet.ProtustrankaFormated>
  <DomainObject.Predmet.ProtustrankaFormatedOIB>
    <izvorni_sadrzaj>  GRAĐENJE KEPE j.d.o.o. za građevinarstvo i usluge, OIB 39395707172</izvorni_sadrzaj>
    <derivirana_varijabla naziv="DomainObject.Predmet.ProtustrankaFormatedOIB_1">  GRAĐENJE KEPE j.d.o.o. za građevinarstvo i usluge, OIB 39395707172</derivirana_varijabla>
  </DomainObject.Predmet.ProtustrankaFormatedOIB>
  <DomainObject.Predmet.ProtustrankaFormatedWithAdress>
    <izvorni_sadrzaj> GRAĐENJE KEPE j.d.o.o. za građevinarstvo i usluge, Blinjski Kut/87 B, 44010 Blinjski Kut</izvorni_sadrzaj>
    <derivirana_varijabla naziv="DomainObject.Predmet.ProtustrankaFormatedWithAdress_1"> GRAĐENJE KEPE j.d.o.o. za građevinarstvo i usluge, Blinjski Kut/87 B, 44010 Blinjski Kut</derivirana_varijabla>
  </DomainObject.Predmet.ProtustrankaFormatedWithAdress>
  <DomainObject.Predmet.ProtustrankaFormatedWithAdressOIB>
    <izvorni_sadrzaj> GRAĐENJE KEPE j.d.o.o. za građevinarstvo i usluge, OIB 39395707172, Blinjski Kut/87 B, 44010 Blinjski Kut</izvorni_sadrzaj>
    <derivirana_varijabla naziv="DomainObject.Predmet.ProtustrankaFormatedWithAdressOIB_1"> GRAĐENJE KEPE j.d.o.o. za građevinarstvo i usluge, OIB 39395707172, Blinjski Kut/87 B, 44010 Blinjski Kut</derivirana_varijabla>
  </DomainObject.Predmet.ProtustrankaFormatedWithAdressOIB>
  <DomainObject.Predmet.ProtustrankaWithAdress>
    <izvorni_sadrzaj>GRAĐENJE KEPE j.d.o.o. za građevinarstvo i usluge Blinjski Kut/87 B, 44010 Blinjski Kut</izvorni_sadrzaj>
    <derivirana_varijabla naziv="DomainObject.Predmet.ProtustrankaWithAdress_1">GRAĐENJE KEPE j.d.o.o. za građevinarstvo i usluge Blinjski Kut/87 B, 44010 Blinjski Kut</derivirana_varijabla>
  </DomainObject.Predmet.ProtustrankaWithAdress>
  <DomainObject.Predmet.ProtustrankaWithAdressOIB>
    <izvorni_sadrzaj>GRAĐENJE KEPE j.d.o.o. za građevinarstvo i usluge, OIB 39395707172, Blinjski Kut/87 B, 44010 Blinjski Kut</izvorni_sadrzaj>
    <derivirana_varijabla naziv="DomainObject.Predmet.ProtustrankaWithAdressOIB_1">GRAĐENJE KEPE j.d.o.o. za građevinarstvo i usluge, OIB 39395707172, Blinjski Kut/87 B, 44010 Blinjski Kut</derivirana_varijabla>
  </DomainObject.Predmet.ProtustrankaWithAdressOIB>
  <DomainObject.Predmet.ProtustrankaNazivFormated>
    <izvorni_sadrzaj>GRAĐENJE KEPE j.d.o.o. za građevinarstvo i usluge</izvorni_sadrzaj>
    <derivirana_varijabla naziv="DomainObject.Predmet.ProtustrankaNazivFormated_1">GRAĐENJE KEPE j.d.o.o. za građevinarstvo i usluge</derivirana_varijabla>
  </DomainObject.Predmet.ProtustrankaNazivFormated>
  <DomainObject.Predmet.ProtustrankaNazivFormatedOIB>
    <izvorni_sadrzaj>GRAĐENJE KEPE j.d.o.o. za građevinarstvo i usluge, OIB 39395707172</izvorni_sadrzaj>
    <derivirana_varijabla naziv="DomainObject.Predmet.ProtustrankaNazivFormatedOIB_1">GRAĐENJE KEPE j.d.o.o. za građevinarstvo i usluge, OIB 39395707172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KEPE j.d.o.o. za građevinarstvo i usluge</item>
    </izvorni_sadrzaj>
    <derivirana_varijabla naziv="DomainObject.Predmet.ProtuStrankaListFormated_1">
      <item>GRAĐENJE KEPE j.d.o.o. za građevinarstvo i usluge</item>
    </derivirana_varijabla>
  </DomainObject.Predmet.ProtuStrankaListFormated>
  <DomainObject.Predmet.ProtuStrankaListFormatedOIB>
    <izvorni_sadrzaj>
      <item>GRAĐENJE KEPE j.d.o.o. za građevinarstvo i usluge, OIB 39395707172</item>
    </izvorni_sadrzaj>
    <derivirana_varijabla naziv="DomainObject.Predmet.ProtuStrankaListFormatedOIB_1">
      <item>GRAĐENJE KEPE j.d.o.o. za građevinarstvo i usluge, OIB 39395707172</item>
    </derivirana_varijabla>
  </DomainObject.Predmet.ProtuStrankaListFormatedOIB>
  <DomainObject.Predmet.ProtuStrankaListFormatedWithAdress>
    <izvorni_sadrzaj>
      <item>GRAĐENJE KEPE j.d.o.o. za građevinarstvo i usluge, Blinjski Kut/87 B, 44010 Blinjski Kut</item>
    </izvorni_sadrzaj>
    <derivirana_varijabla naziv="DomainObject.Predmet.ProtuStrankaListFormatedWithAdress_1">
      <item>GRAĐENJE KEPE j.d.o.o. za građevinarstvo i usluge, Blinjski Kut/87 B, 44010 Blinjski Kut</item>
    </derivirana_varijabla>
  </DomainObject.Predmet.ProtuStrankaListFormatedWithAdress>
  <DomainObject.Predmet.ProtuStrankaListFormatedWithAdressOIB>
    <izvorni_sadrzaj>
      <item>GRAĐENJE KEPE j.d.o.o. za građevinarstvo i usluge, OIB 39395707172, Blinjski Kut/87 B, 44010 Blinjski Kut</item>
    </izvorni_sadrzaj>
    <derivirana_varijabla naziv="DomainObject.Predmet.ProtuStrankaListFormatedWithAdressOIB_1">
      <item>GRAĐENJE KEPE j.d.o.o. za građevinarstvo i usluge, OIB 39395707172, Blinjski Kut/87 B, 44010 Blinjski Kut</item>
    </derivirana_varijabla>
  </DomainObject.Predmet.ProtuStrankaListFormatedWithAdressOIB>
  <DomainObject.Predmet.ProtuStrankaListNazivFormated>
    <izvorni_sadrzaj>
      <item>GRAĐENJE KEPE j.d.o.o. za građevinarstvo i usluge</item>
    </izvorni_sadrzaj>
    <derivirana_varijabla naziv="DomainObject.Predmet.ProtuStrankaListNazivFormated_1">
      <item>GRAĐENJE KEPE j.d.o.o. za građevinarstvo i usluge</item>
    </derivirana_varijabla>
  </DomainObject.Predmet.ProtuStrankaListNazivFormated>
  <DomainObject.Predmet.ProtuStrankaListNazivFormatedOIB>
    <izvorni_sadrzaj>
      <item>GRAĐENJE KEPE j.d.o.o. za građevinarstvo i usluge, OIB 39395707172</item>
    </izvorni_sadrzaj>
    <derivirana_varijabla naziv="DomainObject.Predmet.ProtuStrankaListNazivFormatedOIB_1">
      <item>GRAĐENJE KEPE j.d.o.o. za građevinarstvo i usluge, OIB 39395707172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KEPE j.d.o.o. za građevinarstvo i usluge</izvorni_sadrzaj>
    <derivirana_varijabla naziv="DomainObject.Predmet.ProtustrankaIDrugi_1">GRAĐENJE KEPE j.d.o.o. za građevinarstvo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KEPE j.d.o.o. za građevinarstvo i usluge, OIB 39395707172, Blinjski Kut/87 B, 44010 Blinjski Kut</izvorni_sadrzaj>
    <derivirana_varijabla naziv="DomainObject.Predmet.ProtustrankaIDrugiAdressOIB_1">GRAĐENJE KEPE j.d.o.o. za građevinarstvo i usluge, OIB 39395707172, Blinjski Kut/87 B,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KEPE j.d.o.o. za građevinarstvo i usluge</item>
      <item>FINA Regionalni centar Zagreb</item>
    </izvorni_sadrzaj>
    <derivirana_varijabla naziv="DomainObject.Predmet.SudioniciListNaziv_1">
      <item>GRAĐENJE KEPE j.d.o.o. za građevinarstvo i usluge</item>
      <item>FINA Regionalni centar Zagreb</item>
    </derivirana_varijabla>
  </DomainObject.Predmet.SudioniciListNaziv>
  <DomainObject.Predmet.SudioniciListAdressOIB>
    <izvorni_sadrzaj>
      <item>GRAĐENJE KEPE j.d.o.o. za građevinarstvo i usluge, OIB 39395707172, Blinjski Kut/87 B,44010 Blinjski Kut</item>
      <item>FINA Regionalni centar Zagreb, OIB 85821130368, Trg svibanjskih žrtava 1995. 1,10000 Zagreb</item>
    </izvorni_sadrzaj>
    <derivirana_varijabla naziv="DomainObject.Predmet.SudioniciListAdressOIB_1">
      <item>GRAĐENJE KEPE j.d.o.o. za građevinarstvo i usluge, OIB 39395707172, Blinjski Kut/87 B,44010 Blinjski Kut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39395707172</item>
      <item>, OIB 85821130368</item>
    </izvorni_sadrzaj>
    <derivirana_varijabla naziv="DomainObject.Predmet.SudioniciListNazivOIB_1">
      <item>, OIB 39395707172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St-1472/2019-3</izvorni_sadrzaj>
    <derivirana_varijabla naziv="DomainObject.PredzadnjaOdlukaIzPredmeta.Oznaka_1">St-1472/2019-3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866E7-5E6C-4ABC-8189-9DFC585DC77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271</properties:Words>
  <properties:Characters>1476</properties:Characters>
  <properties:Lines>44</properties:Lines>
  <properties:Paragraphs>18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2019-07-24T11:19:00Z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